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eb4" w14:paraId="6a51eb4" w:rsidRDefault="00B23C75" w:rsidP="00B23C75" w:rsidR="00B23C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75" w:rsidP="00B23C75" w:rsidR="00B23C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3C75" w:rsidP="00B23C75" w:rsidR="00B23C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3C75" w:rsidP="00B23C75" w:rsidR="00B23C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3C75" w:rsidP="00B23C75" w:rsidR="00B23C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3C75" w:rsidP="00B23C75" w:rsidR="00B23C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3C75" w:rsidP="00B23C75" w:rsidR="00B23C75" w:rsidRPr="005D578C">
      <w:pPr>
        <w:jc w:val="center"/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LINEA METAL d. o. o. Pula, Trg Slavka Zlatića 8, OIB 10479833045, MBS 040047914,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veljače 2016.</w:t>
      </w: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LINEA METAL d. o. o. Pula, Trg Slavka Zlatića 8, OIB 10479833045, MBS 040047914,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B23C75" w:rsidP="00B23C75" w:rsidR="00B23C75">
      <w:pPr>
        <w:ind w:firstLine="708"/>
        <w:rPr>
          <w:rFonts w:cs="Times New Roman" w:eastAsia="Times New Roman"/>
          <w:szCs w:val="20"/>
        </w:rPr>
      </w:pPr>
    </w:p>
    <w:p w:rsidRDefault="00B23C75" w:rsidP="00B23C75" w:rsidR="00B23C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LINEA METAL d. o. o. Pula, Trg Slavka Zlatića 8, OIB 10479833045, MBS 040047914.</w:t>
      </w:r>
    </w:p>
    <w:p w:rsidRDefault="00B23C75" w:rsidP="00B23C75" w:rsidR="00B23C75">
      <w:pPr>
        <w:rPr>
          <w:rFonts w:cs="Times New Roman" w:eastAsia="Times New Roman"/>
          <w:szCs w:val="24"/>
        </w:rPr>
      </w:pPr>
    </w:p>
    <w:p w:rsidRDefault="00B23C75" w:rsidP="00B23C75" w:rsidR="00B23C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LINEA METAL d. o. o. Pula, Trg Slavka Zlatića 8, OIB 10479833045, MBS 040047914.</w:t>
      </w:r>
    </w:p>
    <w:p w:rsidRDefault="00B23C75" w:rsidP="00B23C75" w:rsidR="00B23C75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3C75" w:rsidP="00B23C75" w:rsidR="00B23C75">
      <w:pPr>
        <w:ind w:firstLine="708"/>
        <w:rPr>
          <w:rFonts w:cs="Times New Roman" w:eastAsia="Times New Roman"/>
          <w:szCs w:val="24"/>
        </w:rPr>
      </w:pPr>
    </w:p>
    <w:p w:rsidRDefault="00B23C75" w:rsidP="00B23C75" w:rsidR="00B23C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LINEA METAL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3C75" w:rsidP="00B23C75" w:rsidR="00B23C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3C75" w:rsidP="00B23C75" w:rsidR="00B23C75" w:rsidRPr="005D578C">
      <w:pPr>
        <w:jc w:val="center"/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23C75" w:rsidP="00B23C75" w:rsidR="00B23C7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34D7F">
        <w:rPr>
          <w:rFonts w:cs="Times New Roman" w:eastAsia="Times New Roman"/>
          <w:szCs w:val="24"/>
        </w:rPr>
        <w:t xml:space="preserve">, v. r. </w:t>
      </w:r>
    </w:p>
    <w:p w:rsidRDefault="00B23C75" w:rsidP="00B23C75" w:rsidR="00B23C75">
      <w:pPr>
        <w:jc w:val="left"/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left"/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3C75" w:rsidP="00B23C75" w:rsidR="00B23C7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23C75" w:rsidP="00B23C75" w:rsidR="00B23C75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rPr>
          <w:rFonts w:cs="Times New Roman" w:eastAsia="Times New Roman"/>
          <w:szCs w:val="24"/>
        </w:rPr>
      </w:pPr>
    </w:p>
    <w:p w:rsidRDefault="00B23C75" w:rsidP="00B23C75" w:rsidR="00B23C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LINEA METAL d. o. o. Pula, Trg Slavka Zlatića 8, 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Aleksandar Nikolić, Pula, Kaščuni (Štinjan) 65, </w:t>
      </w:r>
    </w:p>
    <w:p w:rsidRDefault="00B23C75" w:rsidP="00B23C75" w:rsidR="00B23C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3C75" w:rsidP="00B23C75" w:rsidR="00B23C7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23C75" w:rsidP="00B23C75" w:rsidR="00B23C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B23C75" w:rsidP="00B23C75" w:rsidR="00B23C75"/>
    <w:p w:rsidRDefault="005B3DFA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C75" w:rsidP="00B23C75" w:rsidR="00B23C75">
      <w:r>
        <w:separator/>
      </w:r>
    </w:p>
  </w:endnote>
  <w:endnote w:id="0" w:type="continuationSeparator">
    <w:p w:rsidRDefault="00B23C75" w:rsidP="00B23C75" w:rsidR="00B23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C75" w:rsidP="00B23C75" w:rsidR="00B23C75">
      <w:r>
        <w:separator/>
      </w:r>
    </w:p>
  </w:footnote>
  <w:footnote w:id="0" w:type="continuationSeparator">
    <w:p w:rsidRDefault="00B23C75" w:rsidP="00B23C75" w:rsidR="00B23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C75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3D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St-589/2015-4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C75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St-589/2015-4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AAE"/>
    <w:rsid w:val="00534D7F"/>
    <w:rsid w:val="005B3DFA"/>
    <w:rsid w:val="0075528E"/>
    <w:rsid w:val="0079403F"/>
    <w:rsid w:val="007F6AAE"/>
    <w:rsid w:val="00B2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3C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3C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3C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C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C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3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C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D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3D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3D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3D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3C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3C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3C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C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C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3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C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D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3D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3D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3D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METAL d.o.o. PULA</izvorni_sadrzaj>
    <derivirana_varijabla naziv="DomainObject.Predmet.ProtustrankaFormated_1">  LINEA METAL d.o.o. PULA</derivirana_varijabla>
  </DomainObject.Predmet.ProtustrankaFormated>
  <DomainObject.Predmet.ProtustrankaFormatedOIB>
    <izvorni_sadrzaj>  LINEA METAL d.o.o. PULA, OIB 10479833045</izvorni_sadrzaj>
    <derivirana_varijabla naziv="DomainObject.Predmet.ProtustrankaFormatedOIB_1">  LINEA METAL d.o.o. PULA, OIB 10479833045</derivirana_varijabla>
  </DomainObject.Predmet.ProtustrankaFormatedOIB>
  <DomainObject.Predmet.ProtustrankaFormatedWithAdress>
    <izvorni_sadrzaj> LINEA METAL d.o.o. PULA, Trg Slavka Zlatića 8, 52100 Pula</izvorni_sadrzaj>
    <derivirana_varijabla naziv="DomainObject.Predmet.ProtustrankaFormatedWithAdress_1"> LINEA METAL d.o.o. PULA, Trg Slavka Zlatića 8, 52100 Pula</derivirana_varijabla>
  </DomainObject.Predmet.ProtustrankaFormatedWithAdress>
  <DomainObject.Predmet.ProtustrankaFormatedWithAdressOIB>
    <izvorni_sadrzaj> LINEA METAL d.o.o. PULA, OIB 10479833045, Trg Slavka Zlatića 8, 52100 Pula</izvorni_sadrzaj>
    <derivirana_varijabla naziv="DomainObject.Predmet.ProtustrankaFormatedWithAdressOIB_1"> LINEA METAL d.o.o. PULA, OIB 10479833045, Trg Slavka Zlatića 8, 52100 Pula</derivirana_varijabla>
  </DomainObject.Predmet.ProtustrankaFormatedWithAdressOIB>
  <DomainObject.Predmet.ProtustrankaWithAdress>
    <izvorni_sadrzaj>LINEA METAL d.o.o. PULA Trg Slavka Zlatića 8, 52100 Pula</izvorni_sadrzaj>
    <derivirana_varijabla naziv="DomainObject.Predmet.ProtustrankaWithAdress_1">LINEA METAL d.o.o. PULA Trg Slavka Zlatića 8, 52100 Pula</derivirana_varijabla>
  </DomainObject.Predmet.ProtustrankaWithAdress>
  <DomainObject.Predmet.ProtustrankaWithAdressOIB>
    <izvorni_sadrzaj>LINEA METAL d.o.o. PULA, OIB 10479833045, Trg Slavka Zlatića 8, 52100 Pula</izvorni_sadrzaj>
    <derivirana_varijabla naziv="DomainObject.Predmet.ProtustrankaWithAdressOIB_1">LINEA METAL d.o.o. PULA, OIB 10479833045, Trg Slavka Zlatića 8, 52100 Pula</derivirana_varijabla>
  </DomainObject.Predmet.ProtustrankaWithAdressOIB>
  <DomainObject.Predmet.ProtustrankaNazivFormated>
    <izvorni_sadrzaj>LINEA METAL d.o.o. PULA</izvorni_sadrzaj>
    <derivirana_varijabla naziv="DomainObject.Predmet.ProtustrankaNazivFormated_1">LINEA METAL d.o.o. PULA</derivirana_varijabla>
  </DomainObject.Predmet.ProtustrankaNazivFormated>
  <DomainObject.Predmet.ProtustrankaNazivFormatedOIB>
    <izvorni_sadrzaj>LINEA METAL d.o.o. PULA, OIB 10479833045</izvorni_sadrzaj>
    <derivirana_varijabla naziv="DomainObject.Predmet.ProtustrankaNazivFormatedOIB_1">LINEA METAL d.o.o. PULA, OIB 10479833045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7430.76</izvorni_sadrzaj>
    <derivirana_varijabla naziv="DomainObject.Predmet.TrenutnaVrijednost_1">7430.76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LINEA METAL d.o.o. PULA</item>
    </izvorni_sadrzaj>
    <derivirana_varijabla naziv="DomainObject.Predmet.ProtuStrankaListFormated_1">
      <item>LINEA METAL d.o.o. PULA</item>
    </derivirana_varijabla>
  </DomainObject.Predmet.ProtuStrankaListFormated>
  <DomainObject.Predmet.ProtuStrankaListFormatedOIB>
    <izvorni_sadrzaj>
      <item>LINEA METAL d.o.o. PULA, OIB 10479833045</item>
    </izvorni_sadrzaj>
    <derivirana_varijabla naziv="DomainObject.Predmet.ProtuStrankaListFormatedOIB_1">
      <item>LINEA METAL d.o.o. PULA, OIB 10479833045</item>
    </derivirana_varijabla>
  </DomainObject.Predmet.ProtuStrankaListFormatedOIB>
  <DomainObject.Predmet.ProtuStrankaListFormatedWithAdress>
    <izvorni_sadrzaj>
      <item>LINEA METAL d.o.o. PULA, Trg Slavka Zlatića 8, 52100 Pula</item>
    </izvorni_sadrzaj>
    <derivirana_varijabla naziv="DomainObject.Predmet.ProtuStrankaListFormatedWithAdress_1">
      <item>LINEA METAL d.o.o. PULA, Trg Slavka Zlatića 8, 52100 Pula</item>
    </derivirana_varijabla>
  </DomainObject.Predmet.ProtuStrankaListFormatedWithAdress>
  <DomainObject.Predmet.ProtuStrankaListFormatedWithAdressOIB>
    <izvorni_sadrzaj>
      <item>LINEA METAL d.o.o. PULA, OIB 10479833045, Trg Slavka Zlatića 8, 52100 Pula</item>
    </izvorni_sadrzaj>
    <derivirana_varijabla naziv="DomainObject.Predmet.ProtuStrankaListFormatedWithAdressOIB_1">
      <item>LINEA METAL d.o.o. PULA, OIB 10479833045, Trg Slavka Zlatića 8, 52100 Pula</item>
    </derivirana_varijabla>
  </DomainObject.Predmet.ProtuStrankaListFormatedWithAdressOIB>
  <DomainObject.Predmet.ProtuStrankaListNazivFormated>
    <izvorni_sadrzaj>
      <item>LINEA METAL d.o.o. PULA</item>
    </izvorni_sadrzaj>
    <derivirana_varijabla naziv="DomainObject.Predmet.ProtuStrankaListNazivFormated_1">
      <item>LINEA METAL d.o.o. PULA</item>
    </derivirana_varijabla>
  </DomainObject.Predmet.ProtuStrankaListNazivFormated>
  <DomainObject.Predmet.ProtuStrankaListNazivFormatedOIB>
    <izvorni_sadrzaj>
      <item>LINEA METAL d.o.o. PULA, OIB 10479833045</item>
    </izvorni_sadrzaj>
    <derivirana_varijabla naziv="DomainObject.Predmet.ProtuStrankaListNazivFormatedOIB_1">
      <item>LINEA METAL d.o.o. PULA, OIB 10479833045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LINEA METAL d.o.o. PULA</izvorni_sadrzaj>
    <derivirana_varijabla naziv="DomainObject.Predmet.ProtustrankaIDrugi_1">LINEA METAL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LINEA METAL d.o.o. PULA, OIB 10479833045, Trg Slavka Zlatića 8, 52100 Pula</izvorni_sadrzaj>
    <derivirana_varijabla naziv="DomainObject.Predmet.ProtustrankaIDrugiAdressOIB_1">LINEA METAL d.o.o. PULA, OIB 10479833045, Trg Slavka Zlatića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LINEA METAL d.o.o. PULA</item>
    </izvorni_sadrzaj>
    <derivirana_varijabla naziv="DomainObject.Predmet.SudioniciListNaziv_1">
      <item>FINANCIJSKA AGENCIJA, RC RIJEKA, PODRUŽNICA PULA, PULA</item>
      <item>LINEA METAL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LINEA METAL d.o.o. PULA, OIB 10479833045, Trg Slavka Zlatića 8,52100 Pula</item>
    </izvorni_sadrzaj>
    <derivirana_varijabla naziv="DomainObject.Predmet.SudioniciListAdressOIB_1">
      <item>FINANCIJSKA AGENCIJA, RC RIJEKA, PODRUŽNICA PULA, PULA, OIB 85821130368, Giardini 5,52100 Pula</item>
      <item>LINEA METAL d.o.o. PULA, OIB 10479833045, Trg Slavka Zlatića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10479833045</item>
    </izvorni_sadrzaj>
    <derivirana_varijabla naziv="DomainObject.Predmet.SudioniciListNazivOIB_1">
      <item>, OIB 85821130368</item>
      <item>, OIB 10479833045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3085</properties:Characters>
  <properties:Lines>86</properties:Lines>
  <properties:Paragraphs>30</properties:Paragraphs>
  <properties:TotalTime>9</properties:TotalTime>
  <properties:ScaleCrop>false</properties:ScaleCrop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2016-02-29T09:12:00Z</dcterms:created>
  <dc:creator>Mihaela Kaligari</dc:creator>
  <dc:description/>
  <cp:keywords/>
  <cp:lastModifiedBy>Mihaela Kaligari</cp:lastModifiedBy>
  <dcterms:modified xmlns:xsi="http://www.w3.org/2001/XMLSchema-instance" xsi:type="dcterms:W3CDTF">2016-02-29T11:34:00Z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