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35f3" w14:paraId="eaf35f3" w:rsidRDefault="007F2409" w:rsidP="001069BA" w:rsidR="0040664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AE6752">
        <w:rPr>
          <w:rFonts w:hAnsi="Times New Roman" w:ascii="Times New Roman"/>
        </w:rPr>
        <w:t>207/18-19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D068B0" w:rsidP="00DB5BC1" w:rsidR="00295B57">
      <w:pPr>
        <w:ind w:firstLine="720"/>
        <w:jc w:val="both"/>
        <w:rPr>
          <w:rFonts w:hAnsi="Times New Roman" w:ascii="Times New Roman"/>
        </w:rPr>
      </w:pPr>
      <w:r w:rsidRPr="00D068B0">
        <w:rPr>
          <w:rFonts w:hAnsi="Times New Roman" w:ascii="Times New Roman"/>
        </w:rPr>
        <w:t xml:space="preserve">Trgovački sud u Zagrebu, Stalna služba u Karlovcu, po sucu Vesni Fundurulić Perišin, </w:t>
      </w:r>
      <w:r w:rsidR="00AE6752" w:rsidRPr="00AE6752">
        <w:rPr>
          <w:rFonts w:hAnsi="Times New Roman" w:ascii="Times New Roman"/>
        </w:rPr>
        <w:t>u stečajnom postupku nad Stečajnom masom iza DEJ d.o.o., Zagreb, Hrvatskih iseljenika 3, OIB: 63198531479</w:t>
      </w:r>
      <w:r>
        <w:rPr>
          <w:rFonts w:hAnsi="Times New Roman" w:ascii="Times New Roman"/>
        </w:rPr>
        <w:t xml:space="preserve">, </w:t>
      </w:r>
      <w:r w:rsidR="00AE6752">
        <w:rPr>
          <w:rFonts w:hAnsi="Times New Roman" w:ascii="Times New Roman"/>
        </w:rPr>
        <w:t>4. listopada</w:t>
      </w:r>
      <w:r w:rsidRPr="00D068B0">
        <w:rPr>
          <w:rFonts w:hAnsi="Times New Roman" w:ascii="Times New Roman"/>
        </w:rPr>
        <w:t xml:space="preserve"> 2018.,</w:t>
      </w:r>
    </w:p>
    <w:p w:rsidRDefault="00D068B0" w:rsidP="00DB5BC1" w:rsidR="00D068B0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AE6752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Ispravlja se</w:t>
      </w:r>
      <w:r w:rsidR="00AE6752">
        <w:rPr>
          <w:rFonts w:hAnsi="Times New Roman" w:ascii="Times New Roman"/>
        </w:rPr>
        <w:t xml:space="preserve"> i dopunjuje</w:t>
      </w:r>
      <w:r w:rsidRPr="000E53CF">
        <w:rPr>
          <w:rFonts w:hAnsi="Times New Roman" w:ascii="Times New Roman"/>
        </w:rPr>
        <w:t xml:space="preserve"> rješenje ovog suda poslovni broj St-</w:t>
      </w:r>
      <w:r w:rsidR="00AE6752">
        <w:rPr>
          <w:rFonts w:hAnsi="Times New Roman" w:ascii="Times New Roman"/>
        </w:rPr>
        <w:t>207/18-18</w:t>
      </w:r>
      <w:r w:rsidRPr="000E53CF">
        <w:rPr>
          <w:rFonts w:hAnsi="Times New Roman" w:ascii="Times New Roman"/>
        </w:rPr>
        <w:t xml:space="preserve"> od </w:t>
      </w:r>
      <w:r w:rsidR="00AE6752">
        <w:rPr>
          <w:rFonts w:hAnsi="Times New Roman" w:ascii="Times New Roman"/>
        </w:rPr>
        <w:t>20</w:t>
      </w:r>
      <w:r w:rsidR="00D068B0">
        <w:rPr>
          <w:rFonts w:hAnsi="Times New Roman" w:ascii="Times New Roman"/>
        </w:rPr>
        <w:t>. rujna</w:t>
      </w:r>
      <w:r w:rsidR="000760F7">
        <w:rPr>
          <w:rFonts w:hAnsi="Times New Roman" w:ascii="Times New Roman"/>
        </w:rPr>
        <w:t xml:space="preserve"> </w:t>
      </w:r>
      <w:r w:rsidR="00EB0377">
        <w:rPr>
          <w:rFonts w:hAnsi="Times New Roman" w:ascii="Times New Roman"/>
        </w:rPr>
        <w:t>2018</w:t>
      </w:r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</w:t>
      </w:r>
      <w:r w:rsidR="004E6844">
        <w:rPr>
          <w:rFonts w:hAnsi="Times New Roman" w:ascii="Times New Roman"/>
        </w:rPr>
        <w:t>izreci</w:t>
      </w:r>
      <w:r w:rsidR="00AE6752">
        <w:rPr>
          <w:rFonts w:hAnsi="Times New Roman" w:ascii="Times New Roman"/>
        </w:rPr>
        <w:t>,</w:t>
      </w:r>
      <w:r w:rsidR="004E6844">
        <w:rPr>
          <w:rFonts w:hAnsi="Times New Roman" w:ascii="Times New Roman"/>
        </w:rPr>
        <w:t xml:space="preserve"> </w:t>
      </w:r>
      <w:r w:rsidR="00AE6752">
        <w:rPr>
          <w:rFonts w:hAnsi="Times New Roman" w:ascii="Times New Roman"/>
        </w:rPr>
        <w:t xml:space="preserve">redak drugi, </w:t>
      </w:r>
      <w:r w:rsidR="00EB0377">
        <w:rPr>
          <w:rFonts w:hAnsi="Times New Roman" w:ascii="Times New Roman"/>
        </w:rPr>
        <w:t>tako da</w:t>
      </w:r>
      <w:r w:rsidR="00AE6752">
        <w:rPr>
          <w:rFonts w:hAnsi="Times New Roman" w:ascii="Times New Roman"/>
        </w:rPr>
        <w:t xml:space="preserve"> se</w:t>
      </w:r>
      <w:r w:rsidR="00EB0377">
        <w:rPr>
          <w:rFonts w:hAnsi="Times New Roman" w:ascii="Times New Roman"/>
        </w:rPr>
        <w:t xml:space="preserve"> </w:t>
      </w:r>
      <w:r w:rsidR="00AE6752">
        <w:rPr>
          <w:rFonts w:hAnsi="Times New Roman" w:ascii="Times New Roman"/>
        </w:rPr>
        <w:t>iza "7. studenog" dodaje "2018.", te isto glasi "…7. studenog 2018…."</w:t>
      </w:r>
    </w:p>
    <w:p w:rsidRDefault="00AE6752" w:rsidP="00E96040" w:rsidR="00AE6752">
      <w:pPr>
        <w:ind w:firstLine="720"/>
        <w:jc w:val="both"/>
        <w:rPr>
          <w:rFonts w:hAnsi="Times New Roman" w:ascii="Times New Roman"/>
        </w:rPr>
      </w:pPr>
    </w:p>
    <w:p w:rsidRDefault="00AE6752" w:rsidP="005E52DD" w:rsidR="000E53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preostalom dijelu rješenje </w:t>
      </w:r>
      <w:r w:rsidRPr="00AE6752">
        <w:rPr>
          <w:rFonts w:hAnsi="Times New Roman" w:ascii="Times New Roman"/>
        </w:rPr>
        <w:t>ovog suda poslovni broj St-207/18-18 od 20. rujna 2018.</w:t>
      </w:r>
      <w:r>
        <w:rPr>
          <w:rFonts w:hAnsi="Times New Roman" w:ascii="Times New Roman"/>
        </w:rPr>
        <w:t xml:space="preserve"> ostaje neizmjenjeno. </w:t>
      </w:r>
    </w:p>
    <w:p w:rsidRDefault="00AE6752" w:rsidP="005E52DD" w:rsidR="00AE6752" w:rsidRPr="000E53CF">
      <w:pPr>
        <w:jc w:val="both"/>
        <w:rPr>
          <w:rFonts w:hAnsi="Times New Roman" w:ascii="Times New Roman"/>
        </w:rPr>
      </w:pPr>
    </w:p>
    <w:p w:rsidRDefault="000E53CF" w:rsidP="000E53CF" w:rsid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3723BD" w:rsidR="000E53CF" w:rsidRPr="000E53CF">
      <w:pPr>
        <w:jc w:val="both"/>
        <w:rPr>
          <w:rFonts w:hAnsi="Times New Roman" w:ascii="Times New Roman"/>
        </w:rPr>
      </w:pPr>
    </w:p>
    <w:p w:rsidRDefault="000E53CF" w:rsidP="003723BD" w:rsidR="00AE6752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AE6752" w:rsidRPr="00AE6752">
        <w:rPr>
          <w:rFonts w:hAnsi="Times New Roman" w:ascii="Times New Roman"/>
        </w:rPr>
        <w:t xml:space="preserve">St-207/18-18 od 20. rujna 2018. </w:t>
      </w:r>
      <w:r w:rsidR="003723BD">
        <w:rPr>
          <w:rFonts w:hAnsi="Times New Roman" w:ascii="Times New Roman"/>
        </w:rPr>
        <w:t xml:space="preserve">nastala je očita pogreška </w:t>
      </w:r>
      <w:r w:rsidR="00AE6752">
        <w:rPr>
          <w:rFonts w:hAnsi="Times New Roman" w:ascii="Times New Roman"/>
        </w:rPr>
        <w:t>u pisanju datuma održavanja skupštine, prilikom čega je izostavljena godina, pa je valjalo rješenje dopuniti</w:t>
      </w:r>
      <w:r w:rsidR="003723BD">
        <w:rPr>
          <w:rFonts w:hAnsi="Times New Roman" w:ascii="Times New Roman"/>
        </w:rPr>
        <w:t xml:space="preserve">, te umjesto </w:t>
      </w:r>
      <w:r w:rsidR="00AE6752">
        <w:rPr>
          <w:rFonts w:hAnsi="Times New Roman" w:ascii="Times New Roman"/>
        </w:rPr>
        <w:t>"…7. studenog…" treba pisati "…7. studenog 2018…."</w:t>
      </w:r>
    </w:p>
    <w:p w:rsidRDefault="00EB0377" w:rsidP="000760F7" w:rsidR="00EB0377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AE6752">
        <w:rPr>
          <w:rFonts w:hAnsi="Times New Roman" w:ascii="Times New Roman"/>
        </w:rPr>
        <w:t>4. listopada</w:t>
      </w:r>
      <w:r w:rsidR="0040664C">
        <w:rPr>
          <w:rFonts w:hAnsi="Times New Roman" w:ascii="Times New Roman"/>
        </w:rPr>
        <w:t xml:space="preserve"> 2018.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0760F7" w:rsidR="003723B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3723BD">
        <w:rPr>
          <w:rFonts w:hAnsi="Times New Roman" w:ascii="Times New Roman"/>
        </w:rPr>
        <w:t>n</w:t>
      </w:r>
      <w:r w:rsidR="008D2DCB">
        <w:rPr>
          <w:rFonts w:hAnsi="Times New Roman" w:ascii="Times New Roman"/>
        </w:rPr>
        <w:t>, v.r.</w:t>
      </w:r>
    </w:p>
    <w:p w:rsidRDefault="008D2DCB" w:rsidP="000760F7" w:rsidR="008D2DCB">
      <w:pPr>
        <w:ind w:firstLine="720"/>
        <w:jc w:val="right"/>
        <w:rPr>
          <w:rFonts w:hAnsi="Times New Roman" w:ascii="Times New Roman"/>
        </w:rPr>
      </w:pPr>
    </w:p>
    <w:p w:rsidRDefault="008D2DCB" w:rsidP="000760F7" w:rsidR="008D2DC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D2DCB" w:rsidP="000760F7" w:rsidR="008D2DC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D2DCB" w:rsidP="000760F7" w:rsidR="008D2DC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401F8F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4438BE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8B0" w:rsidP="00AF7971" w:rsidR="00AF7971">
    <w:pPr>
      <w:pStyle w:val="Zaglavlje"/>
      <w:jc w:val="right"/>
      <w:rPr>
        <w:rFonts w:hAnsi="Times New Roman" w:ascii="Times New Roman"/>
      </w:rPr>
    </w:pPr>
    <w:r w:rsidRPr="00D068B0">
      <w:rPr>
        <w:rFonts w:hAnsi="Times New Roman" w:ascii="Times New Roman"/>
      </w:rPr>
      <w:t>3 St-1973/17-267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760F7"/>
    <w:rsid w:val="000818FB"/>
    <w:rsid w:val="00081DEC"/>
    <w:rsid w:val="00093E6D"/>
    <w:rsid w:val="00093FFF"/>
    <w:rsid w:val="000C5116"/>
    <w:rsid w:val="000C6183"/>
    <w:rsid w:val="000D5FD6"/>
    <w:rsid w:val="000E26BB"/>
    <w:rsid w:val="000E29E4"/>
    <w:rsid w:val="000E53CF"/>
    <w:rsid w:val="000F313D"/>
    <w:rsid w:val="001056B0"/>
    <w:rsid w:val="001069BA"/>
    <w:rsid w:val="0012144E"/>
    <w:rsid w:val="001314E4"/>
    <w:rsid w:val="00133C68"/>
    <w:rsid w:val="00157F17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723BD"/>
    <w:rsid w:val="003811DD"/>
    <w:rsid w:val="003A0F56"/>
    <w:rsid w:val="003A572A"/>
    <w:rsid w:val="003B1E60"/>
    <w:rsid w:val="003E01D6"/>
    <w:rsid w:val="003F3EBF"/>
    <w:rsid w:val="003F5409"/>
    <w:rsid w:val="00401F8F"/>
    <w:rsid w:val="0040664C"/>
    <w:rsid w:val="00417564"/>
    <w:rsid w:val="004438BE"/>
    <w:rsid w:val="00447E54"/>
    <w:rsid w:val="004661FF"/>
    <w:rsid w:val="00466D65"/>
    <w:rsid w:val="004B3461"/>
    <w:rsid w:val="004B7D02"/>
    <w:rsid w:val="004D38B6"/>
    <w:rsid w:val="004E6844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62E3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2DCB"/>
    <w:rsid w:val="008D782F"/>
    <w:rsid w:val="008E0433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387D"/>
    <w:rsid w:val="00A262E2"/>
    <w:rsid w:val="00A41237"/>
    <w:rsid w:val="00A62437"/>
    <w:rsid w:val="00A6357F"/>
    <w:rsid w:val="00A644AF"/>
    <w:rsid w:val="00A90174"/>
    <w:rsid w:val="00AA2646"/>
    <w:rsid w:val="00AD105D"/>
    <w:rsid w:val="00AE6752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68B0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0377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D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2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D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Kozina</item>
      <item>Stečajna masa iza DEJ d.o.o.</item>
      <item>Ministarstvo financija, Porezna uprava, Područni ured Zagreb</item>
      <item>Županijsko državno odvjetništvo u Zagrebu</item>
    </izvorni_sadrzaj>
    <derivirana_varijabla naziv="DomainObject.Predmet.SudioniciListNaziv_1">
      <item>Dejan Kozina</item>
      <item>Stečajna masa iza DEJ d.o.o.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70111005530</item>
      <item>, OIB 63198531479</item>
      <item>, OIB 18683136487</item>
      <item>, OIB 16488001145</item>
    </izvorni_sadrzaj>
    <derivirana_varijabla naziv="DomainObject.Predmet.SudioniciListNazivOIB_1">
      <item>, OIB 70111005530</item>
      <item>, OIB 63198531479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85C17-AE9F-41E9-8F81-5B26CC0C5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259</properties:Words>
  <properties:Characters>1300</properties:Characters>
  <properties:Lines>47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2018-10-04T06:55:00Z</dcterms:created>
  <dc:creator>x</dc:creator>
  <cp:lastModifiedBy>Žana Livaja</cp:lastModifiedBy>
  <cp:lastPrinted>2017-04-26T07:48:00Z</cp:lastPrinted>
  <dcterms:modified xmlns:xsi="http://www.w3.org/2001/XMLSchema-instance" xsi:type="dcterms:W3CDTF">2018-10-04T07:07:00Z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St-207-18--ispravak i dopuna u izreci.docx)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