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838" w14:paraId="eeca838" w:rsidRDefault="00BF548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685165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F548E" w:rsidP="00BF548E" w:rsidR="00BF548E">
      <w:pPr>
        <w:spacing w:after="0"/>
        <w:jc w:val="both"/>
      </w:pPr>
      <w:r>
        <w:t xml:space="preserve">           Republika Hrvatska</w:t>
      </w:r>
    </w:p>
    <w:p w:rsidRDefault="00BF548E" w:rsidP="00BF548E" w:rsidR="00BF548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F548E" w:rsidP="00BF548E" w:rsidR="00BF548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BF548E">
        <w:rPr>
          <w:rFonts w:cs="Times New Roman" w:eastAsia="Times New Roman"/>
          <w:szCs w:val="20"/>
          <w:lang w:eastAsia="hr-HR"/>
        </w:rPr>
        <w:t>Poslovni broj. 5 St-791/2018-2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R J E Š E N J E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Trgovački sud u Bjelovaru, po sutkinji pojedincu Mariji Petrina Kubica, povodom prijedloga Financijske agencije, OIB: 85821130368, RC Zagreb, Podružnica Bjelovar, Bjelovar, F. Supila 4, za otvaranje stečajnog postupka nad dužnikom GMD GRADNJA jednostavno društvo s ograničenom odgovornošću za graditeljstvo, trgovinu i usluge, Garešnički Brestovac, Brestovačka 35, MBS: 010099574, OIB: 14677811363, 19. veljače 2019.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r i j e š i o  j e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GMD GRADNJA jednostavno društvo s ograničenom odgovornošću za graditeljstvo, trgovinu i usluge, Garešnički Brestovac, Brestovačka 35, MBS: 010099574, OIB: 14677811363.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28. ožujka 2019. u 9,50 sati u ovome sudu u Bjelovaru, Šetalište dr. </w:t>
      </w:r>
      <w:proofErr w:type="spellStart"/>
      <w:r w:rsidRPr="00BF548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F548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F548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F548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- zakonska zastupnica dužnika Martina </w:t>
      </w:r>
      <w:proofErr w:type="spellStart"/>
      <w:r w:rsidRPr="00BF548E">
        <w:rPr>
          <w:rFonts w:cs="Times New Roman" w:eastAsia="Times New Roman"/>
          <w:szCs w:val="20"/>
          <w:lang w:eastAsia="hr-HR"/>
        </w:rPr>
        <w:t>Kovaček</w:t>
      </w:r>
      <w:proofErr w:type="spellEnd"/>
      <w:r w:rsidRPr="00BF548E">
        <w:rPr>
          <w:rFonts w:cs="Times New Roman" w:eastAsia="Times New Roman"/>
          <w:szCs w:val="20"/>
          <w:lang w:eastAsia="hr-HR"/>
        </w:rPr>
        <w:t xml:space="preserve">.  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3. Nalaže se zakonskoj zastupnici dužnika Martini </w:t>
      </w:r>
      <w:proofErr w:type="spellStart"/>
      <w:r w:rsidRPr="00BF548E">
        <w:rPr>
          <w:rFonts w:cs="Times New Roman" w:eastAsia="Times New Roman"/>
          <w:szCs w:val="20"/>
          <w:lang w:eastAsia="hr-HR"/>
        </w:rPr>
        <w:t>Kovaček</w:t>
      </w:r>
      <w:proofErr w:type="spellEnd"/>
      <w:r w:rsidRPr="00BF548E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Obrazloženje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BF548E">
        <w:rPr>
          <w:rFonts w:cs="Times New Roman" w:eastAsia="Times New Roman"/>
          <w:szCs w:val="20"/>
          <w:lang w:eastAsia="hr-HR"/>
        </w:rPr>
        <w:t>GMD GRADNJA j.d.o.o. Garešnički Brestovac u kojem je navedeno da je</w:t>
      </w:r>
      <w:r w:rsidRPr="00BF548E">
        <w:rPr>
          <w:rFonts w:cs="Times New Roman" w:eastAsia="Times New Roman"/>
          <w:color w:val="000000"/>
          <w:szCs w:val="20"/>
          <w:lang w:eastAsia="hr-HR"/>
        </w:rPr>
        <w:t xml:space="preserve"> 7. prosinca 2018. dužnik u Očevidniku redoslijeda osnova za plaćanje imao evidentirane neizvršene osnove za plaćanje u neprekinutom razdoblju od 120 dana, u ukupnom iznosu od 18.836,94 kn. 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color w:val="000000"/>
          <w:szCs w:val="20"/>
          <w:lang w:eastAsia="hr-HR"/>
        </w:rPr>
        <w:lastRenderedPageBreak/>
        <w:t>Stoga je, po ocjeni suda, vjerojatna postojanost stečajnog razloga nesposobnosti za plaćanje</w:t>
      </w:r>
      <w:r w:rsidRPr="00BF548E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5529"/>
        <w:jc w:val="right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U Bjelovaru 19. veljače </w:t>
      </w:r>
      <w:r w:rsidRPr="00BF548E">
        <w:rPr>
          <w:rFonts w:cs="Times New Roman" w:eastAsia="Times New Roman"/>
          <w:noProof/>
          <w:szCs w:val="20"/>
          <w:lang w:eastAsia="hr-HR"/>
        </w:rPr>
        <w:t>2019.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                            Sutkinja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Marija Petrina Kubica v.r.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F548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F548E" w:rsidP="00BF548E" w:rsidR="00BF548E" w:rsidRPr="00BF54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F548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548E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48E" w:rsidP="00BF548E" w:rsidR="00BF548E" w:rsidRPr="00BF54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F548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0115255"/>
      <w:docPartObj>
        <w:docPartGallery w:val="Page Numbers (Top of Page)"/>
        <w:docPartUnique/>
      </w:docPartObj>
    </w:sdtPr>
    <w:sdtContent>
      <w:p w:rsidRDefault="00BF548E" w:rsidP="00BF548E" w:rsidR="00BF548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F548E" w:rsidP="00BF548E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BF548E">
      <w:rPr>
        <w:rFonts w:cs="Times New Roman" w:eastAsia="Times New Roman"/>
        <w:szCs w:val="20"/>
        <w:lang w:eastAsia="hr-HR"/>
      </w:rPr>
      <w:t>Poslovni broj. 5 St-791/2018-2</w:t>
    </w:r>
  </w:p>
  <w:p w:rsidRDefault="00BF548E" w:rsidP="00BF548E" w:rsidR="00BF548E" w:rsidRPr="00BF548E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48E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35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St-791/2018-2</izvorni_sadrzaj>
    <derivirana_varijabla naziv="DomainObject.Oznaka_1">St-791/2018-2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GMD GRADNJA jednostavno društvo s ograničenom odgovornošću za graditeljstvo, trgovinu i usluge</izvorni_sadrzaj>
    <derivirana_varijabla naziv="DomainObject.Predmet.ProtustrankaFormated_1">  GMD GRADNJA jednostavno društvo s ograničenom odgovornošću za graditeljstvo, trgovinu i usluge</derivirana_varijabla>
  </DomainObject.Predmet.ProtustrankaFormated>
  <DomainObject.Predmet.ProtustrankaFormatedOIB>
    <izvorni_sadrzaj>  GMD GRADNJA jednostavno društvo s ograničenom odgovornošću za graditeljstvo, trgovinu i usluge, OIB 14677811363</izvorni_sadrzaj>
    <derivirana_varijabla naziv="DomainObject.Predmet.ProtustrankaFormatedOIB_1">  GMD GRADNJA jednostavno društvo s ograničenom odgovornošću za graditeljstvo, trgovinu i usluge, OIB 14677811363</derivirana_varijabla>
  </DomainObject.Predmet.ProtustrankaFormatedOIB>
  <DomainObject.Predmet.ProtustrankaFormatedWithAdress>
    <izvorni_sadrzaj> GMD GRADNJA jednostavno društvo s ograničenom odgovornošću za graditeljstvo, trgovinu i usluge, Brestovačka 35, 43280 Garešnički Brestovac</izvorni_sadrzaj>
    <derivirana_varijabla naziv="DomainObject.Predmet.ProtustrankaFormatedWithAdress_1"> GMD GRADNJA jednostavno društvo s ograničenom odgovornošću za graditeljstvo, trgovinu i usluge, Brestovačka 35, 43280 Garešnički Brestovac</derivirana_varijabla>
  </DomainObject.Predmet.ProtustrankaFormatedWithAdress>
  <DomainObject.Predmet.ProtustrankaFormatedWithAdressOIB>
    <izvorni_sadrzaj> GMD GRADNJA jednostavno društvo s ograničenom odgovornošću za graditeljstvo, trgovinu i usluge, OIB 14677811363, Brestovačka 35, 43280 Garešnički Brestovac</izvorni_sadrzaj>
    <derivirana_varijabla naziv="DomainObject.Predmet.ProtustrankaFormatedWithAdressOIB_1"> GMD GRADNJA jednostavno društvo s ograničenom odgovornošću za graditeljstvo, trgovinu i usluge, OIB 14677811363, Brestovačka 35, 43280 Garešnički Brestovac</derivirana_varijabla>
  </DomainObject.Predmet.ProtustrankaFormatedWithAdressOIB>
  <DomainObject.Predmet.ProtustrankaWithAdress>
    <izvorni_sadrzaj>GMD GRADNJA jednostavno društvo s ograničenom odgovornošću za graditeljstvo, trgovinu i usluge Brestovačka 35, 43280 Garešnički Brestovac</izvorni_sadrzaj>
    <derivirana_varijabla naziv="DomainObject.Predmet.ProtustrankaWithAdress_1">GMD GRADNJA jednostavno društvo s ograničenom odgovornošću za graditeljstvo, trgovinu i usluge Brestovačka 35, 43280 Garešnički Brestovac</derivirana_varijabla>
  </DomainObject.Predmet.ProtustrankaWithAdress>
  <DomainObject.Predmet.ProtustrankaWithAdressOIB>
    <izvorni_sadrzaj>GMD GRADNJA jednostavno društvo s ograničenom odgovornošću za graditeljstvo, trgovinu i usluge, OIB 14677811363, Brestovačka 35, 43280 Garešnički Brestovac</izvorni_sadrzaj>
    <derivirana_varijabla naziv="DomainObject.Predmet.ProtustrankaWithAdressOIB_1">GMD GRADNJA jednostavno društvo s ograničenom odgovornošću za graditeljstvo, trgovinu i usluge, OIB 14677811363, Brestovačka 35, 43280 Garešnički Brestovac</derivirana_varijabla>
  </DomainObject.Predmet.ProtustrankaWithAdressOIB>
  <DomainObject.Predmet.ProtustrankaNazivFormated>
    <izvorni_sadrzaj>GMD GRADNJA jednostavno društvo s ograničenom odgovornošću za graditeljstvo, trgovinu i usluge</izvorni_sadrzaj>
    <derivirana_varijabla naziv="DomainObject.Predmet.ProtustrankaNazivFormated_1">GMD GRADNJA jednostavno društvo s ograničenom odgovornošću za graditeljstvo, trgovinu i usluge</derivirana_varijabla>
  </DomainObject.Predmet.ProtustrankaNazivFormated>
  <DomainObject.Predmet.ProtustrankaNazivFormatedOIB>
    <izvorni_sadrzaj>GMD GRADNJA jednostavno društvo s ograničenom odgovornošću za graditeljstvo, trgovinu i usluge, OIB 14677811363</izvorni_sadrzaj>
    <derivirana_varijabla naziv="DomainObject.Predmet.ProtustrankaNazivFormatedOIB_1">GMD GRADNJA jednostavno društvo s ograničenom odgovornošću za graditeljstvo, trgovinu i usluge, OIB 14677811363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GMD GRADNJA jednostavno društvo s ograničenom odgovornošću za graditeljstvo, trgovinu i usluge</item>
    </izvorni_sadrzaj>
    <derivirana_varijabla naziv="DomainObject.Predmet.ProtuStrankaListFormated_1">
      <item>GMD GRADNJA jednostavno društvo s ograničenom odgovornošću za graditeljstvo, trgovinu i usluge</item>
    </derivirana_varijabla>
  </DomainObject.Predmet.ProtuStrankaListFormated>
  <DomainObject.Predmet.ProtuStrankaListFormatedOIB>
    <izvorni_sadrzaj>
      <item>GMD GRADNJA jednostavno društvo s ograničenom odgovornošću za graditeljstvo, trgovinu i usluge, OIB 14677811363</item>
    </izvorni_sadrzaj>
    <derivirana_varijabla naziv="DomainObject.Predmet.ProtuStrankaListFormatedOIB_1">
      <item>GMD GRADNJA jednostavno društvo s ograničenom odgovornošću za graditeljstvo, trgovinu i usluge, OIB 14677811363</item>
    </derivirana_varijabla>
  </DomainObject.Predmet.ProtuStrankaListFormatedOIB>
  <DomainObject.Predmet.ProtuStrankaListFormatedWithAdress>
    <izvorni_sadrzaj>
      <item>GMD GRADNJA jednostavno društvo s ograničenom odgovornošću za graditeljstvo, trgovinu i usluge, Brestovačka 35, 43280 Garešnički Brestovac</item>
    </izvorni_sadrzaj>
    <derivirana_varijabla naziv="DomainObject.Predmet.ProtuStrankaListFormatedWithAdress_1">
      <item>GMD GRADNJA jednostavno društvo s ograničenom odgovornošću za graditeljstvo, trgovinu i usluge, Brestovačka 35, 43280 Garešnički Brestovac</item>
    </derivirana_varijabla>
  </DomainObject.Predmet.ProtuStrankaListFormatedWithAdress>
  <DomainObject.Predmet.ProtuStrankaListFormatedWithAdressOIB>
    <izvorni_sadrzaj>
      <item>GMD GRADNJA jednostavno društvo s ograničenom odgovornošću za graditeljstvo, trgovinu i usluge, OIB 14677811363, Brestovačka 35, 43280 Garešnički Brestovac</item>
    </izvorni_sadrzaj>
    <derivirana_varijabla naziv="DomainObject.Predmet.ProtuStrankaListFormatedWithAdressOIB_1">
      <item>GMD GRADNJA jednostavno društvo s ograničenom odgovornošću za graditeljstvo, trgovinu i usluge, OIB 14677811363, Brestovačka 35, 43280 Garešnički Brestovac</item>
    </derivirana_varijabla>
  </DomainObject.Predmet.ProtuStrankaListFormatedWithAdressOIB>
  <DomainObject.Predmet.ProtuStrankaListNazivFormated>
    <izvorni_sadrzaj>
      <item>GMD GRADNJA jednostavno društvo s ograničenom odgovornošću za graditeljstvo, trgovinu i usluge</item>
    </izvorni_sadrzaj>
    <derivirana_varijabla naziv="DomainObject.Predmet.ProtuStrankaListNazivFormated_1">
      <item>GMD GRADNJA jednostavno društvo s ograničenom odgovornošću za graditeljstvo, trgovinu i usluge</item>
    </derivirana_varijabla>
  </DomainObject.Predmet.ProtuStrankaListNazivFormated>
  <DomainObject.Predmet.ProtuStrankaListNazivFormatedOIB>
    <izvorni_sadrzaj>
      <item>GMD GRADNJA jednostavno društvo s ograničenom odgovornošću za graditeljstvo, trgovinu i usluge, OIB 14677811363</item>
    </izvorni_sadrzaj>
    <derivirana_varijabla naziv="DomainObject.Predmet.ProtuStrankaListNazivFormatedOIB_1">
      <item>GMD GRADNJA jednostavno društvo s ograničenom odgovornošću za graditeljstvo, trgovinu i usluge, OIB 14677811363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St-791/2018-2</izvorni_sadrzaj>
    <derivirana_varijabla naziv="DomainObject.PoslovniBrojDokumenta_1">St-791/2018-2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GMD GRADNJA jednostavno društvo s ograničenom odgovornošću za graditeljstvo, trgovinu i usluge</izvorni_sadrzaj>
    <derivirana_varijabla naziv="DomainObject.Predmet.ProtustrankaIDrugi_1">GMD GRADNJA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GMD GRADNJA jednostavno društvo s ograničenom odgovornošću za graditeljstvo, trgovinu i usluge, OIB 14677811363, Brestovačka 35, 43280 Garešnički Brestovac</izvorni_sadrzaj>
    <derivirana_varijabla naziv="DomainObject.Predmet.ProtustrankaIDrugiAdressOIB_1">GMD GRADNJA jednostavno društvo s ograničenom odgovornošću za graditeljstvo, trgovinu i usluge, OIB 14677811363, Brestovačka 35,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GMD GRADNJA jednostavno društvo s ograničenom odgovornošću za graditeljstvo, trgovinu i usluge</item>
    </izvorni_sadrzaj>
    <derivirana_varijabla naziv="DomainObject.Predmet.SudioniciListNaziv_1">
      <item>FINA, RC ZAGREB, Podružnica BJELOVAR</item>
      <item>GMD GRADNJA jednostavno društvo s ograničenom odgovornošću za graditeljstvo,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GMD GRADNJA jednostavno društvo s ograničenom odgovornošću za graditeljstvo, trgovinu i usluge, OIB 14677811363, Brestovačka 35,43280 Garešnički Brestovac</item>
    </izvorni_sadrzaj>
    <derivirana_varijabla naziv="DomainObject.Predmet.SudioniciListAdressOIB_1">
      <item>FINA, RC ZAGREB, Podružnica BJELOVAR, OIB 85821130368, F. Supila 4,43000 Bjelovar</item>
      <item>GMD GRADNJA jednostavno društvo s ograničenom odgovornošću za graditeljstvo, trgovinu i usluge, OIB 14677811363, Brestovačka 35,43280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4E744-7B05-4BF2-A07B-34C52EEAD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2628</properties:Characters>
  <properties:Lines>78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St-791/2018-2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