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3dd9" w14:paraId="c5e3dd9" w:rsidRDefault="00FD42D0" w:rsidP="00FD42D0" w:rsidR="00FD42D0" w:rsidRPr="007A0E6F">
      <w:pPr>
        <w:jc w:val="right"/>
        <w15:collapsed w:val="false"/>
        <w:rPr>
          <w:rStyle w:val="Naglaeno"/>
          <w:b w:val="false"/>
          <w:bCs w:val="false"/>
        </w:rPr>
      </w:pPr>
      <w:r w:rsidRPr="007A0E6F">
        <w:t>6 St-348/14-111</w:t>
      </w:r>
    </w:p>
    <w:p w:rsidRDefault="00BF117C" w:rsidP="00BF117C" w:rsidR="00BF117C" w:rsidRPr="007A0E6F">
      <w:pPr>
        <w:rPr>
          <w:rStyle w:val="Naglaeno"/>
        </w:rPr>
      </w:pPr>
      <w:r w:rsidRPr="007A0E6F">
        <w:rPr>
          <w:rStyle w:val="Naglaeno"/>
        </w:rPr>
        <w:t xml:space="preserve">   </w:t>
      </w:r>
      <w:r w:rsidRPr="007A0E6F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7A0E6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A0E6F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7A0E6F">
      <w:pPr>
        <w:pStyle w:val="Bezproreda"/>
        <w:rPr>
          <w:rFonts w:hAnsi="Times New Roman" w:ascii="Times New Roman"/>
          <w:sz w:val="24"/>
          <w:szCs w:val="24"/>
        </w:rPr>
      </w:pPr>
      <w:r w:rsidRPr="007A0E6F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7A0E6F">
      <w:pPr>
        <w:pStyle w:val="Bezproreda"/>
        <w:rPr>
          <w:rFonts w:hAnsi="Times New Roman" w:ascii="Times New Roman"/>
          <w:sz w:val="24"/>
          <w:szCs w:val="24"/>
        </w:rPr>
      </w:pPr>
      <w:r w:rsidRPr="007A0E6F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7A0E6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A0E6F">
        <w:rPr>
          <w:rFonts w:hAnsi="Times New Roman" w:ascii="Times New Roman"/>
          <w:sz w:val="24"/>
          <w:szCs w:val="24"/>
        </w:rPr>
        <w:t>R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E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P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U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B</w:t>
      </w:r>
      <w:r w:rsidR="00220153" w:rsidRPr="007A0E6F">
        <w:rPr>
          <w:rFonts w:hAnsi="Times New Roman" w:ascii="Times New Roman"/>
          <w:sz w:val="24"/>
          <w:szCs w:val="24"/>
        </w:rPr>
        <w:t xml:space="preserve">  </w:t>
      </w:r>
      <w:r w:rsidRPr="007A0E6F">
        <w:rPr>
          <w:rFonts w:hAnsi="Times New Roman" w:ascii="Times New Roman"/>
          <w:sz w:val="24"/>
          <w:szCs w:val="24"/>
        </w:rPr>
        <w:t>L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I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K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A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 xml:space="preserve"> H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R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V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A</w:t>
      </w:r>
      <w:r w:rsidR="00220153" w:rsidRPr="007A0E6F">
        <w:rPr>
          <w:rFonts w:hAnsi="Times New Roman" w:ascii="Times New Roman"/>
          <w:sz w:val="24"/>
          <w:szCs w:val="24"/>
        </w:rPr>
        <w:t xml:space="preserve">  </w:t>
      </w:r>
      <w:r w:rsidRPr="007A0E6F">
        <w:rPr>
          <w:rFonts w:hAnsi="Times New Roman" w:ascii="Times New Roman"/>
          <w:sz w:val="24"/>
          <w:szCs w:val="24"/>
        </w:rPr>
        <w:t>T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S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K</w:t>
      </w:r>
      <w:r w:rsidR="00220153" w:rsidRPr="007A0E6F">
        <w:rPr>
          <w:rFonts w:hAnsi="Times New Roman" w:ascii="Times New Roman"/>
          <w:sz w:val="24"/>
          <w:szCs w:val="24"/>
        </w:rPr>
        <w:t xml:space="preserve"> </w:t>
      </w:r>
      <w:r w:rsidRPr="007A0E6F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7A0E6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7A0E6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A0E6F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7A0E6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7A0E6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A0E6F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FD42D0" w:rsidRPr="007A0E6F">
        <w:rPr>
          <w:rFonts w:hAnsi="Times New Roman" w:ascii="Times New Roman"/>
          <w:b/>
          <w:sz w:val="24"/>
          <w:szCs w:val="24"/>
        </w:rPr>
        <w:t>stečajna masa iza  NERA d.o.o. "u stečaju" Čepin, Risnjačka 10, OIB: 96619111811, MBS: 030179034</w:t>
      </w:r>
      <w:r w:rsidRPr="007A0E6F">
        <w:rPr>
          <w:rFonts w:hAnsi="Times New Roman" w:ascii="Times New Roman"/>
          <w:sz w:val="24"/>
          <w:szCs w:val="24"/>
        </w:rPr>
        <w:t xml:space="preserve">, dana  </w:t>
      </w:r>
      <w:r w:rsidR="00FD42D0" w:rsidRPr="007A0E6F">
        <w:rPr>
          <w:rFonts w:hAnsi="Times New Roman" w:ascii="Times New Roman"/>
          <w:sz w:val="24"/>
          <w:szCs w:val="24"/>
        </w:rPr>
        <w:t>15. listopada 2018. g.,</w:t>
      </w:r>
      <w:r w:rsidRPr="007A0E6F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7A0E6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7A0E6F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7A0E6F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7A0E6F">
      <w:pPr>
        <w:rPr>
          <w:b/>
        </w:rPr>
      </w:pPr>
    </w:p>
    <w:p w:rsidRDefault="00220153" w:rsidP="00220153" w:rsidR="00220153" w:rsidRPr="007A0E6F">
      <w:pPr>
        <w:ind w:firstLine="708"/>
      </w:pPr>
      <w:r w:rsidRPr="007A0E6F">
        <w:t xml:space="preserve">1. Određuje se ročište za diobu </w:t>
      </w:r>
      <w:proofErr w:type="spellStart"/>
      <w:r w:rsidRPr="007A0E6F">
        <w:t>kupovnine</w:t>
      </w:r>
      <w:proofErr w:type="spellEnd"/>
      <w:r w:rsidRPr="007A0E6F">
        <w:t xml:space="preserve"> u odnosu na prodane nekretnine stečajnog dužnika upisane kod </w:t>
      </w:r>
      <w:r w:rsidRPr="007A0E6F">
        <w:rPr>
          <w:b/>
        </w:rPr>
        <w:t xml:space="preserve"> </w:t>
      </w:r>
      <w:r w:rsidRPr="007A0E6F">
        <w:t xml:space="preserve">Općinskog suda u </w:t>
      </w:r>
      <w:r w:rsidR="00FD42D0" w:rsidRPr="007A0E6F">
        <w:t>Osijeku</w:t>
      </w:r>
      <w:r w:rsidRPr="007A0E6F">
        <w:t xml:space="preserve"> </w:t>
      </w:r>
      <w:proofErr w:type="spellStart"/>
      <w:r w:rsidRPr="007A0E6F">
        <w:t>zk</w:t>
      </w:r>
      <w:proofErr w:type="spellEnd"/>
      <w:r w:rsidRPr="007A0E6F">
        <w:t xml:space="preserve">. odjel </w:t>
      </w:r>
      <w:r w:rsidR="00FD42D0" w:rsidRPr="007A0E6F">
        <w:t>Osijek</w:t>
      </w:r>
      <w:r w:rsidRPr="007A0E6F">
        <w:t xml:space="preserve"> </w:t>
      </w:r>
      <w:proofErr w:type="spellStart"/>
      <w:r w:rsidRPr="007A0E6F">
        <w:t>zk</w:t>
      </w:r>
      <w:proofErr w:type="spellEnd"/>
      <w:r w:rsidRPr="007A0E6F">
        <w:t xml:space="preserve">. ul. </w:t>
      </w:r>
      <w:r w:rsidR="00FD42D0" w:rsidRPr="007A0E6F">
        <w:t xml:space="preserve">4156 k.o. Osijek </w:t>
      </w:r>
      <w:proofErr w:type="spellStart"/>
      <w:r w:rsidR="00FD42D0" w:rsidRPr="007A0E6F">
        <w:t>kč</w:t>
      </w:r>
      <w:proofErr w:type="spellEnd"/>
      <w:r w:rsidR="00FD42D0" w:rsidRPr="007A0E6F">
        <w:t xml:space="preserve">. br. 9493 i </w:t>
      </w:r>
      <w:proofErr w:type="spellStart"/>
      <w:r w:rsidR="00FD42D0" w:rsidRPr="007A0E6F">
        <w:t>kč</w:t>
      </w:r>
      <w:proofErr w:type="spellEnd"/>
      <w:r w:rsidR="00FD42D0" w:rsidRPr="007A0E6F">
        <w:t>. br. 9494</w:t>
      </w:r>
      <w:r w:rsidRPr="007A0E6F">
        <w:t>, za dan</w:t>
      </w:r>
    </w:p>
    <w:p w:rsidRDefault="00220153" w:rsidP="00220153" w:rsidR="00220153" w:rsidRPr="007A0E6F">
      <w:pPr>
        <w:ind w:left="705"/>
        <w:jc w:val="both"/>
      </w:pPr>
    </w:p>
    <w:p w:rsidRDefault="00FD42D0" w:rsidP="00220153" w:rsidR="00220153" w:rsidRPr="007A0E6F">
      <w:pPr>
        <w:ind w:left="705"/>
        <w:jc w:val="center"/>
        <w:rPr>
          <w:b/>
        </w:rPr>
      </w:pPr>
      <w:r w:rsidRPr="007A0E6F">
        <w:rPr>
          <w:b/>
        </w:rPr>
        <w:t>31. listopad 2018.</w:t>
      </w:r>
      <w:r w:rsidR="00220153" w:rsidRPr="007A0E6F">
        <w:rPr>
          <w:b/>
        </w:rPr>
        <w:t xml:space="preserve"> g. s početkom u </w:t>
      </w:r>
      <w:r w:rsidRPr="007A0E6F">
        <w:rPr>
          <w:b/>
        </w:rPr>
        <w:t>10,30</w:t>
      </w:r>
      <w:r w:rsidR="00220153" w:rsidRPr="007A0E6F">
        <w:rPr>
          <w:b/>
        </w:rPr>
        <w:t xml:space="preserve"> sati.</w:t>
      </w:r>
    </w:p>
    <w:p w:rsidRDefault="00220153" w:rsidP="00220153" w:rsidR="00220153" w:rsidRPr="007A0E6F">
      <w:pPr>
        <w:ind w:left="705"/>
        <w:jc w:val="center"/>
        <w:rPr>
          <w:b/>
        </w:rPr>
      </w:pPr>
    </w:p>
    <w:p w:rsidRDefault="00220153" w:rsidP="00220153" w:rsidR="00220153" w:rsidRPr="007A0E6F">
      <w:pPr>
        <w:ind w:firstLine="705"/>
        <w:jc w:val="both"/>
      </w:pPr>
      <w:r w:rsidRPr="007A0E6F">
        <w:t xml:space="preserve">2. Upozoravaju se osobe koje prema stanju spisa i prema podacima iz zemljišne knjige polažu pravo na namirenje iz </w:t>
      </w:r>
      <w:proofErr w:type="spellStart"/>
      <w:r w:rsidRPr="007A0E6F">
        <w:t>kupovnine</w:t>
      </w:r>
      <w:proofErr w:type="spellEnd"/>
      <w:r w:rsidRPr="007A0E6F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20153" w:rsidP="00220153" w:rsidR="00220153" w:rsidRPr="007A0E6F">
      <w:pPr>
        <w:jc w:val="both"/>
      </w:pPr>
    </w:p>
    <w:p w:rsidRDefault="00220153" w:rsidP="00220153" w:rsidR="00220153" w:rsidRPr="007A0E6F">
      <w:pPr>
        <w:ind w:left="705"/>
      </w:pPr>
      <w:r w:rsidRPr="007A0E6F">
        <w:rPr>
          <w:b/>
        </w:rPr>
        <w:t xml:space="preserve">                                                      </w:t>
      </w:r>
      <w:r w:rsidRPr="007A0E6F">
        <w:t>Obrazloženje</w:t>
      </w:r>
    </w:p>
    <w:p w:rsidRDefault="00220153" w:rsidP="00220153" w:rsidR="00220153" w:rsidRPr="007A0E6F">
      <w:pPr>
        <w:jc w:val="both"/>
      </w:pPr>
    </w:p>
    <w:p w:rsidRDefault="00220153" w:rsidP="00220153" w:rsidR="00220153" w:rsidRPr="007A0E6F">
      <w:pPr>
        <w:ind w:firstLine="705"/>
        <w:jc w:val="both"/>
      </w:pPr>
      <w:r w:rsidRPr="007A0E6F">
        <w:t xml:space="preserve">Nakon pravomoćnosti rješenja o dosudi nekretnine kupcu valjalo je riješiti kao u izreci u smislu čl. 117. Ovršnog zakona. </w:t>
      </w:r>
    </w:p>
    <w:p w:rsidRDefault="00220153" w:rsidP="00220153" w:rsidR="00220153" w:rsidRPr="007A0E6F">
      <w:pPr>
        <w:ind w:firstLine="705"/>
        <w:jc w:val="both"/>
      </w:pPr>
    </w:p>
    <w:p w:rsidRDefault="001E716B" w:rsidP="001E716B" w:rsidR="001E716B" w:rsidRPr="007A0E6F">
      <w:pPr>
        <w:ind w:left="705"/>
        <w:jc w:val="both"/>
      </w:pPr>
    </w:p>
    <w:p w:rsidRDefault="007D791B" w:rsidP="00FD42D0" w:rsidR="001E716B" w:rsidRPr="007A0E6F">
      <w:pPr>
        <w:tabs>
          <w:tab w:pos="4536" w:val="center"/>
          <w:tab w:pos="6480" w:val="left"/>
        </w:tabs>
      </w:pPr>
      <w:r w:rsidRPr="007A0E6F">
        <w:tab/>
      </w:r>
      <w:r w:rsidR="005263F1" w:rsidRPr="007A0E6F">
        <w:t xml:space="preserve">U Osijeku </w:t>
      </w:r>
      <w:r w:rsidR="00FD42D0" w:rsidRPr="007A0E6F">
        <w:t>15. listopada 2018. g.</w:t>
      </w:r>
    </w:p>
    <w:p w:rsidRDefault="00E85CFF" w:rsidP="004957B5" w:rsidR="00E85CFF" w:rsidRPr="007A0E6F"/>
    <w:p w:rsidRDefault="001E716B" w:rsidP="001E716B" w:rsidR="001E716B" w:rsidRPr="007A0E6F">
      <w:r w:rsidRPr="007A0E6F">
        <w:t>Zapisničar</w:t>
      </w:r>
      <w:r w:rsidR="00516375" w:rsidRPr="007A0E6F">
        <w:t xml:space="preserve">: Danijela Sekulić                                                         </w:t>
      </w:r>
      <w:r w:rsidRPr="007A0E6F">
        <w:t>STEČAJN</w:t>
      </w:r>
      <w:r w:rsidR="004957B5" w:rsidRPr="007A0E6F">
        <w:t>A SUTKINJA</w:t>
      </w:r>
    </w:p>
    <w:p w:rsidRDefault="001E716B" w:rsidP="001E716B" w:rsidR="007122EE" w:rsidRPr="007A0E6F">
      <w:r w:rsidRPr="007A0E6F">
        <w:tab/>
      </w:r>
      <w:r w:rsidRPr="007A0E6F">
        <w:tab/>
      </w:r>
      <w:r w:rsidRPr="007A0E6F">
        <w:tab/>
      </w:r>
      <w:r w:rsidRPr="007A0E6F">
        <w:tab/>
      </w:r>
      <w:r w:rsidRPr="007A0E6F">
        <w:tab/>
      </w:r>
      <w:r w:rsidRPr="007A0E6F">
        <w:tab/>
      </w:r>
      <w:r w:rsidRPr="007A0E6F">
        <w:tab/>
      </w:r>
      <w:r w:rsidRPr="007A0E6F">
        <w:tab/>
      </w:r>
      <w:r w:rsidR="00516375" w:rsidRPr="007A0E6F">
        <w:t xml:space="preserve">         </w:t>
      </w:r>
      <w:r w:rsidRPr="007A0E6F">
        <w:t xml:space="preserve">  </w:t>
      </w:r>
      <w:r w:rsidR="00516375" w:rsidRPr="007A0E6F">
        <w:t xml:space="preserve">   </w:t>
      </w:r>
      <w:r w:rsidR="004957B5" w:rsidRPr="007A0E6F">
        <w:t xml:space="preserve">    </w:t>
      </w:r>
      <w:r w:rsidR="00516375" w:rsidRPr="007A0E6F">
        <w:t xml:space="preserve"> Nada Roso</w:t>
      </w:r>
    </w:p>
    <w:p w:rsidRDefault="00E85CFF" w:rsidP="001E716B" w:rsidR="00E85CFF" w:rsidRPr="007A0E6F"/>
    <w:p w:rsidRDefault="005263F1" w:rsidP="001E716B" w:rsidR="001E716B" w:rsidRPr="007A0E6F">
      <w:r w:rsidRPr="007A0E6F">
        <w:t>UPUTA O PRAVNOM   LIJEKU:</w:t>
      </w:r>
    </w:p>
    <w:p w:rsidRDefault="005263F1" w:rsidP="001E716B" w:rsidR="00063868" w:rsidRPr="007A0E6F">
      <w:r w:rsidRPr="007A0E6F">
        <w:t>Protiv ovog rješenja nije dopuštena žalba</w:t>
      </w:r>
      <w:r w:rsidR="007122EE" w:rsidRPr="007A0E6F">
        <w:t xml:space="preserve"> (čl. 278. st. 2. ZPP-a u vezi s čl. 6. SZ-a).</w:t>
      </w:r>
    </w:p>
    <w:p w:rsidRDefault="00E85CFF" w:rsidP="001E716B" w:rsidR="00E85CFF" w:rsidRPr="007A0E6F"/>
    <w:p w:rsidRDefault="001E716B" w:rsidP="001E716B" w:rsidR="001E716B" w:rsidRPr="007A0E6F">
      <w:r w:rsidRPr="007A0E6F">
        <w:t>DNA</w:t>
      </w:r>
    </w:p>
    <w:p w:rsidRDefault="001E716B" w:rsidP="001E716B" w:rsidR="001E716B" w:rsidRPr="007A0E6F">
      <w:pPr>
        <w:numPr>
          <w:ilvl w:val="0"/>
          <w:numId w:val="2"/>
        </w:numPr>
      </w:pPr>
      <w:r w:rsidRPr="007A0E6F">
        <w:t>Stečajn</w:t>
      </w:r>
      <w:r w:rsidR="006B1C8D" w:rsidRPr="007A0E6F">
        <w:t>a</w:t>
      </w:r>
      <w:r w:rsidRPr="007A0E6F">
        <w:t xml:space="preserve"> upravitelj</w:t>
      </w:r>
      <w:r w:rsidR="006B1C8D" w:rsidRPr="007A0E6F">
        <w:t xml:space="preserve">ica </w:t>
      </w:r>
      <w:r w:rsidR="007A0E6F" w:rsidRPr="007A0E6F">
        <w:t xml:space="preserve">Živka </w:t>
      </w:r>
      <w:proofErr w:type="spellStart"/>
      <w:r w:rsidR="007A0E6F" w:rsidRPr="007A0E6F">
        <w:t>Posavac</w:t>
      </w:r>
      <w:proofErr w:type="spellEnd"/>
    </w:p>
    <w:p w:rsidRDefault="00E85CFF" w:rsidP="001E716B" w:rsidR="00220153" w:rsidRPr="007A0E6F">
      <w:pPr>
        <w:numPr>
          <w:ilvl w:val="0"/>
          <w:numId w:val="2"/>
        </w:numPr>
      </w:pPr>
      <w:r w:rsidRPr="007A0E6F">
        <w:t xml:space="preserve">ŽDO </w:t>
      </w:r>
      <w:r w:rsidR="007A0E6F" w:rsidRPr="007A0E6F">
        <w:t>Osijek</w:t>
      </w:r>
    </w:p>
    <w:p w:rsidRDefault="007A0E6F" w:rsidP="001E716B" w:rsidR="00BF117C" w:rsidRPr="007A0E6F">
      <w:pPr>
        <w:numPr>
          <w:ilvl w:val="0"/>
          <w:numId w:val="2"/>
        </w:numPr>
      </w:pPr>
      <w:r w:rsidRPr="007A0E6F">
        <w:t>H-</w:t>
      </w:r>
      <w:proofErr w:type="spellStart"/>
      <w:r w:rsidRPr="007A0E6F">
        <w:t>Abduco</w:t>
      </w:r>
      <w:proofErr w:type="spellEnd"/>
      <w:r w:rsidRPr="007A0E6F">
        <w:t xml:space="preserve"> d.o.o. Zagreb, Slavonska avenija 6-a</w:t>
      </w:r>
    </w:p>
    <w:p w:rsidRDefault="00E85CFF" w:rsidP="006B1C8D" w:rsidR="00BF117C" w:rsidRPr="007A0E6F">
      <w:pPr>
        <w:numPr>
          <w:ilvl w:val="0"/>
          <w:numId w:val="2"/>
        </w:numPr>
      </w:pPr>
      <w:r w:rsidRPr="007A0E6F">
        <w:t>e</w:t>
      </w:r>
      <w:r w:rsidR="002563BF" w:rsidRPr="007A0E6F">
        <w:t>-</w:t>
      </w:r>
      <w:proofErr w:type="spellStart"/>
      <w:r w:rsidR="007D791B" w:rsidRPr="007A0E6F">
        <w:t>ogl</w:t>
      </w:r>
      <w:proofErr w:type="spellEnd"/>
      <w:r w:rsidR="007D791B" w:rsidRPr="007A0E6F">
        <w:t>. pl.</w:t>
      </w:r>
      <w:r w:rsidRPr="007A0E6F">
        <w:t xml:space="preserve"> uz podnesak st. uprav. od </w:t>
      </w:r>
      <w:r w:rsidR="007A0E6F" w:rsidRPr="007A0E6F">
        <w:t>9.10.2018. g. – u spisu</w:t>
      </w:r>
    </w:p>
    <w:p w:rsidRDefault="007D791B" w:rsidP="006B1C8D" w:rsidR="007D791B" w:rsidRPr="007A0E6F">
      <w:pPr>
        <w:numPr>
          <w:ilvl w:val="0"/>
          <w:numId w:val="2"/>
        </w:numPr>
      </w:pPr>
      <w:r w:rsidRPr="007A0E6F">
        <w:t>R-</w:t>
      </w:r>
      <w:r w:rsidR="007A0E6F" w:rsidRPr="007A0E6F">
        <w:t>31.10.</w:t>
      </w:r>
    </w:p>
    <w:p w:rsidRDefault="00D94794" w:rsidP="00D94794" w:rsidR="00D94794" w:rsidRPr="007A0E6F">
      <w:pPr>
        <w:rPr>
          <w:bCs/>
        </w:rPr>
      </w:pPr>
    </w:p>
    <w:p w:rsidRDefault="00D94794" w:rsidP="00D94794" w:rsidR="00D94794" w:rsidRPr="007A0E6F">
      <w:pPr>
        <w:rPr>
          <w:bCs/>
        </w:rPr>
      </w:pPr>
    </w:p>
    <w:p w:rsidRDefault="00D94794" w:rsidP="00D94794" w:rsidR="00D94794" w:rsidRPr="007A0E6F">
      <w:pPr>
        <w:rPr>
          <w:bCs/>
        </w:rPr>
      </w:pPr>
    </w:p>
    <w:p w:rsidRDefault="00D94794" w:rsidP="00D94794" w:rsidR="00D94794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524ECE" w:rsidP="00D94794" w:rsidR="00524ECE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063868" w:rsidP="00D94794" w:rsidR="00063868" w:rsidRPr="007A0E6F">
      <w:pPr>
        <w:rPr>
          <w:bCs/>
        </w:rPr>
      </w:pPr>
    </w:p>
    <w:p w:rsidRDefault="00D94794" w:rsidP="00D94794" w:rsidR="00D94794" w:rsidRPr="007A0E6F">
      <w:pPr>
        <w:rPr>
          <w:bCs/>
        </w:rPr>
      </w:pPr>
    </w:p>
    <w:p w:rsidRDefault="00D94794" w:rsidP="00D94794" w:rsidR="00D94794" w:rsidRPr="007A0E6F">
      <w:pPr>
        <w:rPr>
          <w:bCs/>
        </w:rPr>
      </w:pPr>
    </w:p>
    <w:p w:rsidRDefault="00D94794" w:rsidP="002A3D80" w:rsidR="00D94794" w:rsidRPr="007A0E6F">
      <w:pPr>
        <w:jc w:val="both"/>
      </w:pPr>
      <w:r w:rsidRPr="007A0E6F"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 w:rsidRPr="007A0E6F"/>
    <w:p w:rsidRDefault="00E85CFF" w:rsidP="00E85CFF" w:rsidR="00D94794" w:rsidRPr="007A0E6F">
      <w:pPr>
        <w:tabs>
          <w:tab w:pos="990" w:val="left"/>
        </w:tabs>
      </w:pPr>
      <w:r w:rsidRPr="007A0E6F">
        <w:tab/>
      </w:r>
    </w:p>
    <w:sectPr w:rsidR="00D94794" w:rsidRPr="007A0E6F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0153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A3D80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0E6F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42D0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3D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3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3D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3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St-348/2014-107</izvorni_sadrzaj>
    <derivirana_varijabla naziv="DomainObject.PredzadnjaOdlukaIzPredmeta.Oznaka_1">St-348/2014-107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1191</properties:Characters>
  <properties:Lines>94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2018-10-15T10:36:00Z</dcterms:created>
  <dc:creator>hermanj</dc:creator>
  <cp:lastModifiedBy>Danijela Sekulić</cp:lastModifiedBy>
  <cp:lastPrinted>2018-10-15T10:38:00Z</cp:lastPrinted>
  <dcterms:modified xmlns:xsi="http://www.w3.org/2001/XMLSchema-instance" xsi:type="dcterms:W3CDTF">2018-10-15T10:39:00Z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(NERA.docx)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