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6d00" w14:paraId="bc86d00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7B05ED">
        <w:t xml:space="preserve">FINA RC Osijek za otvaranje stečajnog postupka nad dužnikom: </w:t>
      </w:r>
      <w:r w:rsidR="007B05ED">
        <w:rPr>
          <w:b/>
        </w:rPr>
        <w:t xml:space="preserve">ĐUKIN KOTLIĆ j.d.o.o. </w:t>
      </w:r>
      <w:proofErr w:type="spellStart"/>
      <w:r w:rsidR="007B05ED">
        <w:rPr>
          <w:b/>
        </w:rPr>
        <w:t>Jarmina</w:t>
      </w:r>
      <w:proofErr w:type="spellEnd"/>
      <w:r w:rsidR="007B05ED">
        <w:rPr>
          <w:b/>
        </w:rPr>
        <w:t>, Vinkovačka 6, OIB: 81166941806, MBS: 030186961</w:t>
      </w:r>
      <w:r>
        <w:t xml:space="preserve">, dana </w:t>
      </w:r>
      <w:r w:rsidR="007B05ED">
        <w:t>8. studenog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</w:t>
      </w:r>
      <w:r w:rsidR="00FD3CCF">
        <w:t xml:space="preserve">osobi ovlaštenoj za zastupanje dužnika </w:t>
      </w:r>
      <w:proofErr w:type="spellStart"/>
      <w:r w:rsidR="00971929">
        <w:t>z.z</w:t>
      </w:r>
      <w:proofErr w:type="spellEnd"/>
      <w:r w:rsidR="00971929">
        <w:t xml:space="preserve">. dužnika </w:t>
      </w:r>
      <w:r w:rsidR="007B05ED">
        <w:t xml:space="preserve">Anamarija Horvat, </w:t>
      </w:r>
      <w:proofErr w:type="spellStart"/>
      <w:r w:rsidR="007B05ED">
        <w:t>Jarmina</w:t>
      </w:r>
      <w:proofErr w:type="spellEnd"/>
      <w:r w:rsidR="007B05ED">
        <w:t>, Vinkovačka 6, OIB: 34619158928</w:t>
      </w:r>
      <w:r w:rsidR="0001726C">
        <w:t>, da u roku od 8 (osam) dana od dana primitka ovog rješenja uplati:</w:t>
      </w:r>
    </w:p>
    <w:p w:rsidRDefault="00FD3CCF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32647C">
        <w:t xml:space="preserve"> u iznosu od </w:t>
      </w:r>
      <w:r w:rsidR="00825DD1">
        <w:t>1.000,00</w:t>
      </w:r>
      <w:r w:rsidR="0032647C"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 w:rsidR="007B05ED">
        <w:rPr>
          <w:b/>
        </w:rPr>
        <w:t>957</w:t>
      </w:r>
      <w:r w:rsidR="007F722E">
        <w:rPr>
          <w:b/>
        </w:rPr>
        <w:t>-18</w:t>
      </w:r>
      <w:r w:rsidR="0032647C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FD3CCF">
        <w:t xml:space="preserve">osoba ovlaštena za zastupanje dužnika </w:t>
      </w:r>
      <w:proofErr w:type="spellStart"/>
      <w:r w:rsidR="00FD3CCF">
        <w:t>z.z</w:t>
      </w:r>
      <w:proofErr w:type="spellEnd"/>
      <w:r w:rsidR="00FD3CCF">
        <w:t xml:space="preserve">. dužnika </w:t>
      </w:r>
      <w:r w:rsidR="007B05ED">
        <w:t xml:space="preserve">Anamarija Horvat, </w:t>
      </w:r>
      <w:proofErr w:type="spellStart"/>
      <w:r w:rsidR="007B05ED">
        <w:t>Jarmina</w:t>
      </w:r>
      <w:proofErr w:type="spellEnd"/>
      <w:r w:rsidR="007B05ED">
        <w:t>, Vinkovačka 6, OIB: 34619158928</w:t>
      </w:r>
      <w:r w:rsidR="004F7E28">
        <w:t xml:space="preserve">, ne plati utvrđeni iznos predujma  ili o plaćanju bez odgode ne obavijeste sud, radi naplate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25DD1">
        <w:t>1.000,00</w:t>
      </w:r>
      <w:r>
        <w:t xml:space="preserve"> kn</w:t>
      </w:r>
      <w:r w:rsidR="0032647C">
        <w:t xml:space="preserve"> na ime predujma</w:t>
      </w:r>
      <w:r>
        <w:t>,  za koji je određena ovrha, zaplijeni i prenese na žiro račun Trgovačkog suda u Osijeku broj HR31 2390 0011 3000 0020 0 s pozivom na  broj HR05 272-</w:t>
      </w:r>
      <w:r w:rsidR="007B05ED">
        <w:rPr>
          <w:b/>
        </w:rPr>
        <w:t>957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</w:t>
      </w:r>
      <w:r w:rsidR="00FD3CCF">
        <w:t xml:space="preserve">osobi ovlaštenoj za zastupanje dužnika </w:t>
      </w:r>
      <w:proofErr w:type="spellStart"/>
      <w:r w:rsidR="00FD3CCF">
        <w:t>z.z</w:t>
      </w:r>
      <w:proofErr w:type="spellEnd"/>
      <w:r w:rsidR="00FD3CCF">
        <w:t xml:space="preserve">. dužnika </w:t>
      </w:r>
      <w:r w:rsidR="007B05ED">
        <w:t xml:space="preserve">Anamarija Horvat, </w:t>
      </w:r>
      <w:proofErr w:type="spellStart"/>
      <w:r w:rsidR="007B05ED">
        <w:t>Jarmina</w:t>
      </w:r>
      <w:proofErr w:type="spellEnd"/>
      <w:r w:rsidR="007B05ED">
        <w:t>, Vinkovačka 6, OIB: 34619158928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2E6F50" w:rsidR="00915C68">
      <w:pPr>
        <w:ind w:hanging="720" w:left="720"/>
        <w:jc w:val="both"/>
      </w:pPr>
      <w:r>
        <w:t>III</w:t>
      </w:r>
      <w:r>
        <w:tab/>
        <w:t xml:space="preserve">Ukoliko </w:t>
      </w:r>
      <w:r w:rsidR="00FD3CCF">
        <w:t xml:space="preserve">osoba ovlaštena za zastupanje dužnika </w:t>
      </w:r>
      <w:proofErr w:type="spellStart"/>
      <w:r w:rsidR="00FD3CCF">
        <w:t>z.z</w:t>
      </w:r>
      <w:proofErr w:type="spellEnd"/>
      <w:r w:rsidR="00FD3CCF">
        <w:t xml:space="preserve">. dužnika </w:t>
      </w:r>
      <w:r w:rsidR="007B05ED">
        <w:t xml:space="preserve">Anamarija Horvat, </w:t>
      </w:r>
      <w:proofErr w:type="spellStart"/>
      <w:r w:rsidR="007B05ED">
        <w:t>Jarmina</w:t>
      </w:r>
      <w:proofErr w:type="spellEnd"/>
      <w:r w:rsidR="007B05ED">
        <w:t>, Vinkovačka 6, OIB: 34619158928</w:t>
      </w:r>
      <w:r>
        <w:t>, ne postupi po nalogu suda iz točke I, ovo rješenje će se po pravomoćnosti dostaviti FINI radi provedbe ovrhe iz točke II izreke rješenja.</w:t>
      </w:r>
    </w:p>
    <w:p w:rsidRDefault="0001726C" w:rsidP="0001726C" w:rsidR="0001726C">
      <w:pPr>
        <w:jc w:val="center"/>
      </w:pPr>
      <w:r>
        <w:lastRenderedPageBreak/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2E6F50" w:rsidR="002E6F50">
      <w:pPr>
        <w:pStyle w:val="Tijeloteksta"/>
      </w:pPr>
      <w:r>
        <w:rPr>
          <w:b/>
          <w:bCs/>
        </w:rPr>
        <w:tab/>
      </w:r>
      <w:r w:rsidR="002E6F50">
        <w:rPr>
          <w:bCs/>
        </w:rPr>
        <w:t xml:space="preserve">Predlagatelj </w:t>
      </w:r>
      <w:r w:rsidR="002E6F50">
        <w:t xml:space="preserve">FINA RC Osijek </w:t>
      </w:r>
      <w:r w:rsidR="002E6F50">
        <w:rPr>
          <w:bCs/>
        </w:rPr>
        <w:t xml:space="preserve">je dana 27. </w:t>
      </w:r>
      <w:r w:rsidR="007B05ED">
        <w:rPr>
          <w:bCs/>
        </w:rPr>
        <w:t>lipnja</w:t>
      </w:r>
      <w:r w:rsidR="002E6F50">
        <w:rPr>
          <w:bCs/>
        </w:rPr>
        <w:t xml:space="preserve"> 2018. g. podnijela ovom sudu prijedlog za pokretanje stečajnog postupka nad dužnikom </w:t>
      </w:r>
      <w:r w:rsidR="007B05ED">
        <w:rPr>
          <w:b/>
        </w:rPr>
        <w:t xml:space="preserve">ĐUKIN KOTLIĆ j.d.o.o. </w:t>
      </w:r>
      <w:proofErr w:type="spellStart"/>
      <w:r w:rsidR="007B05ED">
        <w:rPr>
          <w:b/>
        </w:rPr>
        <w:t>Jarmina</w:t>
      </w:r>
      <w:proofErr w:type="spellEnd"/>
      <w:r w:rsidR="007B05ED">
        <w:rPr>
          <w:b/>
        </w:rPr>
        <w:t>, Vinkovačka 6, OIB: 81166941806, MBS: 030186961</w:t>
      </w:r>
      <w:r w:rsidR="002E6F50">
        <w:t xml:space="preserve">, temeljem odredbe 110. stav 1. Stečajnog zakona (Narodne novine 71/15) navodeći da dužnik na dan 26.4.2018. g. u Očevidniku redoslijeda osnova za plaćanje ima evidentirane neizvršene osnove za plaćanje u neprekinutom razdoblju od 120 dana, u ukupnom iznosu od </w:t>
      </w:r>
      <w:r w:rsidR="007B05ED">
        <w:t>15.248,56</w:t>
      </w:r>
      <w:r w:rsidR="002E6F50">
        <w:t xml:space="preserve"> kn u koji iznos je uračunata kamata i naknada FINE za provedbu ovrhe na novčanim sredstvima te da ima </w:t>
      </w:r>
      <w:r w:rsidR="007B05ED">
        <w:t>jednog</w:t>
      </w:r>
      <w:r w:rsidR="002E6F50">
        <w:t xml:space="preserve"> zaposlenika.</w:t>
      </w:r>
    </w:p>
    <w:p w:rsidRDefault="002E6F50" w:rsidP="002E6F50" w:rsidR="002E6F50">
      <w:pPr>
        <w:pStyle w:val="Tijeloteksta"/>
        <w:tabs>
          <w:tab w:pos="1035" w:val="left"/>
        </w:tabs>
      </w:pPr>
      <w:r>
        <w:tab/>
      </w:r>
    </w:p>
    <w:p w:rsidRDefault="002E6F50" w:rsidP="002E6F50" w:rsidR="002E6F50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>
        <w:rPr>
          <w:b/>
        </w:rPr>
        <w:t xml:space="preserve">27. </w:t>
      </w:r>
      <w:r w:rsidR="007B05ED">
        <w:rPr>
          <w:b/>
        </w:rPr>
        <w:t>lipnja</w:t>
      </w:r>
      <w:r>
        <w:rPr>
          <w:b/>
        </w:rPr>
        <w:t xml:space="preserve"> 2018. g.</w:t>
      </w:r>
      <w:r>
        <w:t xml:space="preserve">  (čl. 110 st. 1 SZ).</w:t>
      </w:r>
    </w:p>
    <w:p w:rsidRDefault="002E6F50" w:rsidP="002E6F50" w:rsidR="002E6F50">
      <w:pPr>
        <w:pStyle w:val="Tijeloteksta"/>
      </w:pPr>
    </w:p>
    <w:p w:rsidRDefault="002E6F50" w:rsidP="002E6F50" w:rsidR="00324DD0">
      <w:pPr>
        <w:pStyle w:val="Tijeloteksta"/>
        <w:rPr>
          <w:bCs/>
        </w:rPr>
      </w:pPr>
      <w:r>
        <w:tab/>
        <w:t>Ujedno sukladno čl. 114 st. 1 SZ zakonski zastupnik dužnika dužan je platiti iznos predujma od 1.000,00 kn u Fond za namirenje troškova stečajnog postupka te je valjalo odlučiti kao u izreci.</w:t>
      </w:r>
      <w:r>
        <w:rPr>
          <w:bCs/>
        </w:rPr>
        <w:t xml:space="preserve"> </w:t>
      </w: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B05ED">
        <w:t>8.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7B05ED" w:rsidP="002E5413" w:rsidR="007B05E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Anamarija Horvat, </w:t>
      </w:r>
      <w:proofErr w:type="spellStart"/>
      <w:r>
        <w:t>Jarmina</w:t>
      </w:r>
      <w:proofErr w:type="spellEnd"/>
      <w:r>
        <w:t>, Vinkovačka 6</w:t>
      </w:r>
    </w:p>
    <w:p w:rsidRDefault="008D0C37" w:rsidP="0032647C" w:rsidR="00324DD0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7B05ED">
        <w:t>14.12.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B5C" w:rsidP="00C06AA6" w:rsidR="00DF0B5C">
      <w:r>
        <w:separator/>
      </w:r>
    </w:p>
  </w:endnote>
  <w:endnote w:id="0" w:type="continuationSeparator">
    <w:p w:rsidRDefault="00DF0B5C" w:rsidP="00C06AA6" w:rsidR="00DF0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B5C" w:rsidP="00C06AA6" w:rsidR="00DF0B5C">
      <w:r>
        <w:separator/>
      </w:r>
    </w:p>
  </w:footnote>
  <w:footnote w:id="0" w:type="continuationSeparator">
    <w:p w:rsidRDefault="00DF0B5C" w:rsidP="00C06AA6" w:rsidR="00DF0B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5616">
      <w:rPr>
        <w:noProof/>
      </w:rPr>
      <w:t>1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7B05ED">
      <w:t>957/18-8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E6F50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1237C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05ED"/>
    <w:rsid w:val="007B7CE4"/>
    <w:rsid w:val="007D5866"/>
    <w:rsid w:val="007E6D1A"/>
    <w:rsid w:val="007F722E"/>
    <w:rsid w:val="00814537"/>
    <w:rsid w:val="00817C66"/>
    <w:rsid w:val="00825DD1"/>
    <w:rsid w:val="00826384"/>
    <w:rsid w:val="00835616"/>
    <w:rsid w:val="008409A8"/>
    <w:rsid w:val="00860129"/>
    <w:rsid w:val="00875548"/>
    <w:rsid w:val="008A66B9"/>
    <w:rsid w:val="008D0C37"/>
    <w:rsid w:val="008D3E2B"/>
    <w:rsid w:val="00901EF5"/>
    <w:rsid w:val="00911AC2"/>
    <w:rsid w:val="00915C68"/>
    <w:rsid w:val="0093698F"/>
    <w:rsid w:val="00937840"/>
    <w:rsid w:val="00954F64"/>
    <w:rsid w:val="00956241"/>
    <w:rsid w:val="00971929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6B0E"/>
    <w:rsid w:val="00CA01EF"/>
    <w:rsid w:val="00CC0045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DF0B5C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D3CC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6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5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56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5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St-957/2018</izvorni_sadrzaj>
    <derivirana_varijabla naziv="DomainObject.Predmet.OznakaBroj_1">St-957/2018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ĐUKIN KOTLIĆ j.d.o.o. za ugostiteljske djelatnosti</izvorni_sadrzaj>
    <derivirana_varijabla naziv="DomainObject.Predmet.ProtustrankaFormated_1">  ĐUKIN KOTLIĆ j.d.o.o. za ugostiteljske djelatnosti</derivirana_varijabla>
  </DomainObject.Predmet.ProtustrankaFormated>
  <DomainObject.Predmet.ProtustrankaFormatedOIB>
    <izvorni_sadrzaj>  ĐUKIN KOTLIĆ j.d.o.o. za ugostiteljske djelatnosti, OIB 81166941806</izvorni_sadrzaj>
    <derivirana_varijabla naziv="DomainObject.Predmet.ProtustrankaFormatedOIB_1">  ĐUKIN KOTLIĆ j.d.o.o. za ugostiteljske djelatnosti, OIB 81166941806</derivirana_varijabla>
  </DomainObject.Predmet.ProtustrankaFormatedOIB>
  <DomainObject.Predmet.ProtustrankaFormatedWithAdress>
    <izvorni_sadrzaj> ĐUKIN KOTLIĆ j.d.o.o. za ugostiteljske djelatnosti, Vinkovačka 6, 32280 Jarmina</izvorni_sadrzaj>
    <derivirana_varijabla naziv="DomainObject.Predmet.ProtustrankaFormatedWithAdress_1"> ĐUKIN KOTLIĆ j.d.o.o. za ugostiteljske djelatnosti, Vinkovačka 6, 32280 Jarmina</derivirana_varijabla>
  </DomainObject.Predmet.ProtustrankaFormatedWithAdress>
  <DomainObject.Predmet.ProtustrankaFormatedWithAdressOIB>
    <izvorni_sadrzaj> ĐUKIN KOTLIĆ j.d.o.o. za ugostiteljske djelatnosti, OIB 81166941806, Vinkovačka 6, 32280 Jarmina</izvorni_sadrzaj>
    <derivirana_varijabla naziv="DomainObject.Predmet.ProtustrankaFormatedWithAdressOIB_1"> ĐUKIN KOTLIĆ j.d.o.o. za ugostiteljske djelatnosti, OIB 81166941806, Vinkovačka 6, 32280 Jarmina</derivirana_varijabla>
  </DomainObject.Predmet.ProtustrankaFormatedWithAdressOIB>
  <DomainObject.Predmet.ProtustrankaWithAdress>
    <izvorni_sadrzaj>ĐUKIN KOTLIĆ j.d.o.o. za ugostiteljske djelatnosti Vinkovačka 6, 32280 Jarmina</izvorni_sadrzaj>
    <derivirana_varijabla naziv="DomainObject.Predmet.ProtustrankaWithAdress_1">ĐUKIN KOTLIĆ j.d.o.o. za ugostiteljske djelatnosti Vinkovačka 6, 32280 Jarmina</derivirana_varijabla>
  </DomainObject.Predmet.ProtustrankaWithAdress>
  <DomainObject.Predmet.ProtustrankaWithAdressOIB>
    <izvorni_sadrzaj>ĐUKIN KOTLIĆ j.d.o.o. za ugostiteljske djelatnosti, OIB 81166941806, Vinkovačka 6, 32280 Jarmina</izvorni_sadrzaj>
    <derivirana_varijabla naziv="DomainObject.Predmet.ProtustrankaWithAdressOIB_1">ĐUKIN KOTLIĆ j.d.o.o. za ugostiteljske djelatnosti, OIB 81166941806, Vinkovačka 6, 32280 Jarmina</derivirana_varijabla>
  </DomainObject.Predmet.ProtustrankaWithAdressOIB>
  <DomainObject.Predmet.ProtustrankaNazivFormated>
    <izvorni_sadrzaj>ĐUKIN KOTLIĆ j.d.o.o. za ugostiteljske djelatnosti</izvorni_sadrzaj>
    <derivirana_varijabla naziv="DomainObject.Predmet.ProtustrankaNazivFormated_1">ĐUKIN KOTLIĆ j.d.o.o. za ugostiteljske djelatnosti</derivirana_varijabla>
  </DomainObject.Predmet.ProtustrankaNazivFormated>
  <DomainObject.Predmet.ProtustrankaNazivFormatedOIB>
    <izvorni_sadrzaj>ĐUKIN KOTLIĆ j.d.o.o. za ugostiteljske djelatnosti, OIB 81166941806</izvorni_sadrzaj>
    <derivirana_varijabla naziv="DomainObject.Predmet.ProtustrankaNazivFormatedOIB_1">ĐUKIN KOTLIĆ j.d.o.o. za ugostiteljske djelatnosti, OIB 81166941806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ĐUKIN KOTLIĆ j.d.o.o. za ugostiteljske djelatnosti</item>
    </izvorni_sadrzaj>
    <derivirana_varijabla naziv="DomainObject.Predmet.ProtuStrankaListFormated_1">
      <item>ĐUKIN KOTLIĆ j.d.o.o. za ugostiteljske djelatnosti</item>
    </derivirana_varijabla>
  </DomainObject.Predmet.ProtuStrankaListFormated>
  <DomainObject.Predmet.ProtuStrankaListFormatedOIB>
    <izvorni_sadrzaj>
      <item>ĐUKIN KOTLIĆ j.d.o.o. za ugostiteljske djelatnosti, OIB 81166941806</item>
    </izvorni_sadrzaj>
    <derivirana_varijabla naziv="DomainObject.Predmet.ProtuStrankaListFormatedOIB_1">
      <item>ĐUKIN KOTLIĆ j.d.o.o. za ugostiteljske djelatnosti, OIB 81166941806</item>
    </derivirana_varijabla>
  </DomainObject.Predmet.ProtuStrankaListFormatedOIB>
  <DomainObject.Predmet.ProtuStrankaListFormatedWithAdress>
    <izvorni_sadrzaj>
      <item>ĐUKIN KOTLIĆ j.d.o.o. za ugostiteljske djelatnosti, Vinkovačka 6, 32280 Jarmina</item>
    </izvorni_sadrzaj>
    <derivirana_varijabla naziv="DomainObject.Predmet.ProtuStrankaListFormatedWithAdress_1">
      <item>ĐUKIN KOTLIĆ j.d.o.o. za ugostiteljske djelatnosti, Vinkovačka 6, 32280 Jarmina</item>
    </derivirana_varijabla>
  </DomainObject.Predmet.ProtuStrankaListFormatedWithAdress>
  <DomainObject.Predmet.ProtuStrankaListFormatedWithAdressOIB>
    <izvorni_sadrzaj>
      <item>ĐUKIN KOTLIĆ j.d.o.o. za ugostiteljske djelatnosti, OIB 81166941806, Vinkovačka 6, 32280 Jarmina</item>
    </izvorni_sadrzaj>
    <derivirana_varijabla naziv="DomainObject.Predmet.ProtuStrankaListFormatedWithAdressOIB_1">
      <item>ĐUKIN KOTLIĆ j.d.o.o. za ugostiteljske djelatnosti, OIB 81166941806, Vinkovačka 6, 32280 Jarmina</item>
    </derivirana_varijabla>
  </DomainObject.Predmet.ProtuStrankaListFormatedWithAdressOIB>
  <DomainObject.Predmet.ProtuStrankaListNazivFormated>
    <izvorni_sadrzaj>
      <item>ĐUKIN KOTLIĆ j.d.o.o. za ugostiteljske djelatnosti</item>
    </izvorni_sadrzaj>
    <derivirana_varijabla naziv="DomainObject.Predmet.ProtuStrankaListNazivFormated_1">
      <item>ĐUKIN KOTLIĆ j.d.o.o. za ugostiteljske djelatnosti</item>
    </derivirana_varijabla>
  </DomainObject.Predmet.ProtuStrankaListNazivFormated>
  <DomainObject.Predmet.ProtuStrankaListNazivFormatedOIB>
    <izvorni_sadrzaj>
      <item>ĐUKIN KOTLIĆ j.d.o.o. za ugostiteljske djelatnosti, OIB 81166941806</item>
    </izvorni_sadrzaj>
    <derivirana_varijabla naziv="DomainObject.Predmet.ProtuStrankaListNazivFormatedOIB_1">
      <item>ĐUKIN KOTLIĆ j.d.o.o. za ugostiteljske djelatnosti, OIB 81166941806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ĐUKIN KOTLIĆ j.d.o.o. za ugostiteljske djelatnosti</izvorni_sadrzaj>
    <derivirana_varijabla naziv="DomainObject.Predmet.ProtustrankaIDrugi_1">ĐUKIN KOTLIĆ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ĐUKIN KOTLIĆ j.d.o.o. za ugostiteljske djelatnosti, OIB 81166941806, Vinkovačka 6, 32280 Jarmina</izvorni_sadrzaj>
    <derivirana_varijabla naziv="DomainObject.Predmet.ProtustrankaIDrugiAdressOIB_1">ĐUKIN KOTLIĆ j.d.o.o. za ugostiteljske djelatnosti, OIB 81166941806, Vinkovačka 6,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ĐUKIN KOTLIĆ j.d.o.o. za ugostiteljske djelatnosti</item>
    </izvorni_sadrzaj>
    <derivirana_varijabla naziv="DomainObject.Predmet.SudioniciListNaziv_1">
      <item>FINA RC OSIJEK</item>
      <item>ĐUKIN KOTLIĆ j.d.o.o. za ugostiteljske djelatnosti</item>
    </derivirana_varijabla>
  </DomainObject.Predmet.SudioniciListNaziv>
  <DomainObject.Predmet.SudioniciListAdressOIB>
    <izvorni_sadrzaj>
      <item>FINA RC OSIJEK, OIB 85821130368</item>
      <item>ĐUKIN KOTLIĆ j.d.o.o. za ugostiteljske djelatnosti, OIB 81166941806, Vinkovačka 6,32280 Jarmina</item>
    </izvorni_sadrzaj>
    <derivirana_varijabla naziv="DomainObject.Predmet.SudioniciListAdressOIB_1">
      <item>FINA RC OSIJEK, OIB 85821130368</item>
      <item>ĐUKIN KOTLIĆ j.d.o.o. za ugostiteljske djelatnosti, OIB 81166941806, Vinkovačka 6,32280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81166941806</item>
    </izvorni_sadrzaj>
    <derivirana_varijabla naziv="DomainObject.Predmet.SudioniciListNazivOIB_1">
      <item>, OIB 85821130368</item>
      <item>, OIB 81166941806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St-957/2018-4</izvorni_sadrzaj>
    <derivirana_varijabla naziv="DomainObject.PredzadnjaOdlukaIzPredmeta.Oznaka_1">St-957/2018-4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103A6-5B6B-4760-B537-85ED6023E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589</properties:Words>
  <properties:Characters>2994</properties:Characters>
  <properties:Lines>118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2018-09-20T12:25:00Z</dcterms:created>
  <dc:creator>Korisnik</dc:creator>
  <cp:lastModifiedBy>Danijela Sekulić</cp:lastModifiedBy>
  <cp:lastPrinted>2018-11-08T12:10:00Z</cp:lastPrinted>
  <dcterms:modified xmlns:xsi="http://www.w3.org/2001/XMLSchema-instance" xsi:type="dcterms:W3CDTF">2018-11-08T12:11:00Z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(z.z.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