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53e6" w14:paraId="ed453e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CD07E7">
        <w:t>7211</w:t>
      </w:r>
      <w:r w:rsidR="006A796A">
        <w:t>/15</w:t>
      </w:r>
      <w:r w:rsidR="005A00F4">
        <w:t>-9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A00F4" w:rsidP="007C4EF1" w:rsidR="005A00F4"/>
    <w:p w:rsidRDefault="005A00F4" w:rsidP="00C23899" w:rsidR="005A00F4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A00F4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 xml:space="preserve">Podružnica </w:t>
      </w:r>
      <w:r w:rsidR="005A00F4">
        <w:t>Karlovac, Karlovac, Ul. Pavla Vitezovića 1</w:t>
      </w:r>
      <w:r w:rsidR="00C20A9B" w:rsidRPr="000A77E8">
        <w:t>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CD07E7" w:rsidRPr="00A03FD0">
        <w:rPr>
          <w:lang w:val="pt-BR"/>
        </w:rPr>
        <w:t>KROMAS d.o.o., Karlovac, V. Lisinskog 1, OIB 77776954649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5A00F4" w:rsidP="006B708C" w:rsidR="00F378C1" w:rsidRPr="00586DD5">
      <w:pPr>
        <w:rPr>
          <w:b/>
        </w:rPr>
      </w:pPr>
      <w:r>
        <w:rPr>
          <w:b/>
        </w:rPr>
        <w:tab/>
      </w:r>
    </w:p>
    <w:p w:rsidRDefault="006B708C" w:rsidP="005A00F4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CD07E7">
        <w:t xml:space="preserve"> </w:t>
      </w:r>
      <w:r w:rsidR="00CD07E7" w:rsidRPr="00A03FD0">
        <w:rPr>
          <w:lang w:val="pt-BR"/>
        </w:rPr>
        <w:t>KROMAS d.o.o., Karlovac, V. Lisinskog 1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9C20B8">
        <w:t>11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CD07E7">
        <w:t>9:2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A00F4" w:rsidP="00685A5E" w:rsidR="005A00F4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D07E7" w:rsidP="00CD07E7" w:rsidR="00CD07E7" w:rsidRPr="00A03FD0">
      <w:pPr>
        <w:jc w:val="both"/>
      </w:pPr>
      <w:r>
        <w:t xml:space="preserve">-    </w:t>
      </w:r>
      <w:r w:rsidRPr="00A03FD0">
        <w:t>Privredna banka d.d.</w:t>
      </w:r>
    </w:p>
    <w:p w:rsidRDefault="00CD07E7" w:rsidP="00CD07E7" w:rsidR="00CD07E7" w:rsidRPr="00A03FD0">
      <w:pPr>
        <w:jc w:val="both"/>
      </w:pPr>
      <w:r w:rsidRPr="00A03FD0">
        <w:t xml:space="preserve">- </w:t>
      </w:r>
      <w:r>
        <w:t xml:space="preserve">   </w:t>
      </w:r>
      <w:r w:rsidRPr="00A03FD0">
        <w:t>Karlovačka banka d.d.</w:t>
      </w:r>
    </w:p>
    <w:p w:rsidRDefault="00CD07E7" w:rsidP="00CD07E7" w:rsidR="00CD07E7" w:rsidRPr="00A03FD0">
      <w:pPr>
        <w:jc w:val="both"/>
      </w:pPr>
      <w:r w:rsidRPr="00A03FD0">
        <w:t xml:space="preserve">- </w:t>
      </w:r>
      <w:r>
        <w:t xml:space="preserve">   </w:t>
      </w:r>
      <w:r w:rsidRPr="00A03FD0">
        <w:t>Splitska banka d.d.</w:t>
      </w:r>
    </w:p>
    <w:p w:rsidRDefault="00CD07E7" w:rsidP="00685A5E" w:rsidR="00CD07E7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A00F4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A00F4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A00F4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A00F4" w:rsidP="006B708C" w:rsidR="005A00F4">
      <w:pPr>
        <w:rPr>
          <w:b/>
        </w:rPr>
      </w:pPr>
    </w:p>
    <w:p w:rsidRDefault="005A00F4" w:rsidR="005A00F4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A00F4" w:rsidR="005A00F4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5A00F4" w:rsidR="00D03437" w:rsidRPr="00586DD5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0F4" w:rsidP="005A00F4" w:rsidR="005A00F4">
      <w:r>
        <w:separator/>
      </w:r>
    </w:p>
  </w:endnote>
  <w:endnote w:id="0" w:type="continuationSeparator">
    <w:p w:rsidRDefault="005A00F4" w:rsidP="005A00F4" w:rsidR="005A0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0F4" w:rsidP="005A00F4" w:rsidR="005A00F4">
      <w:r>
        <w:separator/>
      </w:r>
    </w:p>
  </w:footnote>
  <w:footnote w:id="0" w:type="continuationSeparator">
    <w:p w:rsidRDefault="005A00F4" w:rsidP="005A00F4" w:rsidR="005A0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0F4" w:rsidR="005A00F4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B2062894"/>
    <w:lvl w:tplc="848ED77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A00F4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47261"/>
    <w:rsid w:val="00B639DE"/>
    <w:rsid w:val="00BF0BBF"/>
    <w:rsid w:val="00C20A9B"/>
    <w:rsid w:val="00CD07E7"/>
    <w:rsid w:val="00CD0B3B"/>
    <w:rsid w:val="00D03437"/>
    <w:rsid w:val="00D47D35"/>
    <w:rsid w:val="00D52D3B"/>
    <w:rsid w:val="00D74489"/>
    <w:rsid w:val="00DB06B8"/>
    <w:rsid w:val="00DC345C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A00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00F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A00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00F4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A00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00F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3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4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4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4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4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A00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00F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A00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00F4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A00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00F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3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4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4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4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4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7211</izvorni_sadrzaj>
    <derivirana_varijabla naziv="DomainObject.Predmet.Broj_1">7211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St-7211/2015</izvorni_sadrzaj>
    <derivirana_varijabla naziv="DomainObject.Predmet.OznakaBroj_1">St-7211/2015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Kromas d.o.o. zastupanog po punomoćniku TJAŠA ĐANKOVIĆ; Slobodan Krivokuća</izvorni_sadrzaj>
    <derivirana_varijabla naziv="DomainObject.Predmet.ProtustrankaFormated_1">  Kromas d.o.o. zastupanog po punomoćniku TJAŠA ĐANKOVIĆ; Slobodan Krivokuća</derivirana_varijabla>
  </DomainObject.Predmet.ProtustrankaFormated>
  <DomainObject.Predmet.ProtustrankaFormatedOIB>
    <izvorni_sadrzaj>  Kromas d.o.o., OIB 77776954649 zastupanog po punomoćniku TJAŠA ĐANKOVIĆ; Slobodan Krivokuća</izvorni_sadrzaj>
    <derivirana_varijabla naziv="DomainObject.Predmet.ProtustrankaFormatedOIB_1">  Kromas d.o.o., OIB 77776954649 zastupanog po punomoćniku TJAŠA ĐANKOVIĆ; Slobodan Krivokuća</derivirana_varijabla>
  </DomainObject.Predmet.ProtustrankaFormatedOIB>
  <DomainObject.Predmet.ProtustrankaFormatedWithAdress>
    <izvorni_sadrzaj> Kromas d.o.o., V.Lisinskog 1, 47000 Karlovac zastupanog po punomoćniku TJAŠA ĐANKOVIĆ; Slobodan Krivokuća</izvorni_sadrzaj>
    <derivirana_varijabla naziv="DomainObject.Predmet.ProtustrankaFormatedWithAdress_1"> Kromas d.o.o., V.Lisinskog 1, 47000 Karlovac zastupanog po punomoćniku TJAŠA ĐANKOVIĆ; Slobodan Krivokuća</derivirana_varijabla>
  </DomainObject.Predmet.ProtustrankaFormatedWithAdress>
  <DomainObject.Predmet.ProtustrankaFormatedWithAdressOIB>
    <izvorni_sadrzaj> Kromas d.o.o., OIB 77776954649, V.Lisinskog 1, 47000 Karlovac zastupanog po punomoćniku TJAŠA ĐANKOVIĆ; Slobodan Krivokuća</izvorni_sadrzaj>
    <derivirana_varijabla naziv="DomainObject.Predmet.ProtustrankaFormatedWithAdressOIB_1"> Kromas d.o.o., OIB 77776954649, V.Lisinskog 1, 47000 Karlovac zastupanog po punomoćniku TJAŠA ĐANKOVIĆ; Slobodan Krivokuća</derivirana_varijabla>
  </DomainObject.Predmet.ProtustrankaFormatedWithAdressOIB>
  <DomainObject.Predmet.ProtustrankaWithAdress>
    <izvorni_sadrzaj>Kromas d.o.o. V.Lisinskog 1, 47000 Karlovac</izvorni_sadrzaj>
    <derivirana_varijabla naziv="DomainObject.Predmet.ProtustrankaWithAdress_1">Kromas d.o.o. V.Lisinskog 1, 47000 Karlovac</derivirana_varijabla>
  </DomainObject.Predmet.ProtustrankaWithAdress>
  <DomainObject.Predmet.ProtustrankaWithAdressOIB>
    <izvorni_sadrzaj>Kromas d.o.o., OIB 77776954649, V.Lisinskog 1, 47000 Karlovac</izvorni_sadrzaj>
    <derivirana_varijabla naziv="DomainObject.Predmet.ProtustrankaWithAdressOIB_1">Kromas d.o.o., OIB 77776954649, V.Lisinskog 1, 47000 Karlovac</derivirana_varijabla>
  </DomainObject.Predmet.ProtustrankaWithAdressOIB>
  <DomainObject.Predmet.ProtustrankaNazivFormated>
    <izvorni_sadrzaj>Kromas d.o.o.</izvorni_sadrzaj>
    <derivirana_varijabla naziv="DomainObject.Predmet.ProtustrankaNazivFormated_1">Kromas d.o.o.</derivirana_varijabla>
  </DomainObject.Predmet.ProtustrankaNazivFormated>
  <DomainObject.Predmet.ProtustrankaNazivFormatedOIB>
    <izvorni_sadrzaj>Kromas d.o.o., OIB 77776954649</izvorni_sadrzaj>
    <derivirana_varijabla naziv="DomainObject.Predmet.ProtustrankaNazivFormatedOIB_1">Kromas d.o.o., OIB 77776954649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 Zagreb, podružnica Karlovac; TJAŠA ĐANKOVIĆ</izvorni_sadrzaj>
    <derivirana_varijabla naziv="DomainObject.Predmet.StrankaFormated_1">  Fina, regionalni centar  Zagreb, podružnica Karlovac; TJAŠA ĐANKOVIĆ</derivirana_varijabla>
  </DomainObject.Predmet.StrankaFormated>
  <DomainObject.Predmet.StrankaFormatedOIB>
    <izvorni_sadrzaj>  Fina, regionalni centar  Zagreb, podružnica Karlovac, OIB 85821130368; TJAŠA ĐANKOVIĆ, OIB 91469401824</izvorni_sadrzaj>
    <derivirana_varijabla naziv="DomainObject.Predmet.StrankaFormatedOIB_1">  Fina, regionalni centar  Zagreb, podružnica Karlovac, OIB 85821130368; TJAŠA ĐANKOVIĆ, OIB 91469401824</derivirana_varijabla>
  </DomainObject.Predmet.StrankaFormatedOIB>
  <DomainObject.Predmet.StrankaFormatedWithAdress>
    <izvorni_sadrzaj> Fina, regionalni centar  Zagreb, podružnica Karlovac, Vitezovićeva 1, 47000 Karlovac; TJAŠA ĐANKOVIĆ</izvorni_sadrzaj>
    <derivirana_varijabla naziv="DomainObject.Predmet.StrankaFormatedWithAdress_1"> Fina, regionalni centar  Zagreb, podružnica Karlovac, Vitezovićeva 1, 47000 Karlovac; TJAŠA ĐANKOVIĆ</derivirana_varijabla>
  </DomainObject.Predmet.StrankaFormatedWithAdress>
  <DomainObject.Predmet.StrankaFormatedWithAdressOIB>
    <izvorni_sadrzaj> Fina, regionalni centar  Zagreb, podružnica Karlovac, OIB 85821130368, Vitezovićeva 1, 47000 Karlovac; TJAŠA ĐANKOVIĆ, OIB 91469401824</izvorni_sadrzaj>
    <derivirana_varijabla naziv="DomainObject.Predmet.StrankaFormatedWithAdressOIB_1"> Fina, regionalni centar  Zagreb, podružnica Karlovac, OIB 85821130368, Vitezovićeva 1, 47000 Karlovac; TJAŠA ĐANKOVIĆ, OIB 91469401824</derivirana_varijabla>
  </DomainObject.Predmet.StrankaFormatedWithAdressOIB>
  <DomainObject.Predmet.StrankaWithAdress>
    <izvorni_sadrzaj>Fina, regionalni centar  Zagreb, podružnica Karlovac Vitezovićeva 1,47000 Karlovac,TJAŠA ĐANKOVIĆ </izvorni_sadrzaj>
    <derivirana_varijabla naziv="DomainObject.Predmet.StrankaWithAdress_1">Fina, regionalni centar  Zagreb, podružnica Karlovac Vitezovićeva 1,47000 Karlovac,TJAŠA ĐANKOVIĆ </derivirana_varijabla>
  </DomainObject.Predmet.StrankaWithAdress>
  <DomainObject.Predmet.StrankaWithAdressOIB>
    <izvorni_sadrzaj>Fina, regionalni centar  Zagreb, podružnica Karlovac, OIB 85821130368, Vitezovićeva 1,47000 Karlovac,TJAŠA ĐANKOVIĆ, OIB 91469401824</izvorni_sadrzaj>
    <derivirana_varijabla naziv="DomainObject.Predmet.StrankaWithAdressOIB_1">Fina, regionalni centar  Zagreb, podružnica Karlovac, OIB 85821130368, Vitezovićeva 1,47000 Karlovac,TJAŠA ĐANKOVIĆ, OIB 91469401824</derivirana_varijabla>
  </DomainObject.Predmet.StrankaWithAdressOIB>
  <DomainObject.Predmet.StrankaNazivFormated>
    <izvorni_sadrzaj>Fina, regionalni centar  Zagreb, podružnica Karlovac,TJAŠA ĐANKOVIĆ</izvorni_sadrzaj>
    <derivirana_varijabla naziv="DomainObject.Predmet.StrankaNazivFormated_1">Fina, regionalni centar  Zagreb, podružnica Karlovac,TJAŠA ĐANKOVIĆ</derivirana_varijabla>
  </DomainObject.Predmet.StrankaNazivFormated>
  <DomainObject.Predmet.StrankaNazivFormatedOIB>
    <izvorni_sadrzaj>Fina, regionalni centar  Zagreb, podružnica Karlovac, OIB 85821130368,TJAŠA ĐANKOVIĆ, OIB 91469401824</izvorni_sadrzaj>
    <derivirana_varijabla naziv="DomainObject.Predmet.StrankaNazivFormatedOIB_1">Fina, regionalni centar  Zagreb, podružnica Karlovac, OIB 85821130368,TJAŠA ĐANKOVIĆ, OIB 91469401824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Fina, regionalni centar  Zagreb, podružnica Karlovac</item>
      <item>TJAŠA ĐANKOVIĆ</item>
    </izvorni_sadrzaj>
    <derivirana_varijabla naziv="DomainObject.Predmet.StrankaListFormated_1">
      <item>Fina, regionalni centar  Zagreb, podružnica Karlovac</item>
      <item>TJAŠA ĐANKOVIĆ</item>
    </derivirana_varijabla>
  </DomainObject.Predmet.StrankaListFormated>
  <DomainObject.Predmet.StrankaListFormatedOIB>
    <izvorni_sadrzaj>
      <item>Fina, regionalni centar  Zagreb, podružnica Karlovac, OIB 85821130368</item>
      <item>TJAŠA ĐANKOVIĆ, OIB 91469401824</item>
    </izvorni_sadrzaj>
    <derivirana_varijabla naziv="DomainObject.Predmet.StrankaListFormatedOIB_1">
      <item>Fina, regionalni centar  Zagreb, podružnica Karlovac, OIB 85821130368</item>
      <item>TJAŠA ĐANKOVIĆ, OIB 91469401824</item>
    </derivirana_varijabla>
  </DomainObject.Predmet.StrankaListFormatedOIB>
  <DomainObject.Predmet.StrankaListFormatedWithAdress>
    <izvorni_sadrzaj>
      <item>Fina, regionalni centar  Zagreb, podružnica Karlovac, Vitezovićeva 1, 47000 Karlovac</item>
      <item>TJAŠA ĐANKOVIĆ</item>
    </izvorni_sadrzaj>
    <derivirana_varijabla naziv="DomainObject.Predmet.StrankaListFormatedWithAdress_1">
      <item>Fina, regionalni centar  Zagreb, podružnica Karlovac, Vitezovićeva 1, 47000 Karlovac</item>
      <item>TJAŠA ĐANKOVIĆ</item>
    </derivirana_varijabla>
  </DomainObject.Predmet.StrankaListFormatedWithAdress>
  <DomainObject.Predmet.StrankaListFormatedWithAdressOIB>
    <izvorni_sadrzaj>
      <item>Fina, regionalni centar  Zagreb, podružnica Karlovac, OIB 85821130368, Vitezovićeva 1, 47000 Karlovac</item>
      <item>TJAŠA ĐANKOVIĆ, OIB 91469401824</item>
    </izvorni_sadrzaj>
    <derivirana_varijabla naziv="DomainObject.Predmet.StrankaListFormatedWithAdressOIB_1">
      <item>Fina, regionalni centar  Zagreb, podružnica Karlovac, OIB 85821130368, Vitezovićeva 1, 47000 Karlovac</item>
      <item>TJAŠA ĐANKOVIĆ, OIB 91469401824</item>
    </derivirana_varijabla>
  </DomainObject.Predmet.StrankaListFormatedWithAdressOIB>
  <DomainObject.Predmet.StrankaListNazivFormated>
    <izvorni_sadrzaj>
      <item>Fina, regionalni centar  Zagreb, podružnica Karlovac</item>
      <item>TJAŠA ĐANKOVIĆ</item>
    </izvorni_sadrzaj>
    <derivirana_varijabla naziv="DomainObject.Predmet.StrankaListNazivFormated_1">
      <item>Fina, regionalni centar  Zagreb, podružnica Karlovac</item>
      <item>TJAŠA ĐANKOVIĆ</item>
    </derivirana_varijabla>
  </DomainObject.Predmet.StrankaListNazivFormated>
  <DomainObject.Predmet.StrankaListNazivFormatedOIB>
    <izvorni_sadrzaj>
      <item>Fina, regionalni centar  Zagreb, podružnica Karlovac, OIB 85821130368</item>
      <item>TJAŠA ĐANKOVIĆ, OIB 91469401824</item>
    </izvorni_sadrzaj>
    <derivirana_varijabla naziv="DomainObject.Predmet.StrankaListNazivFormatedOIB_1">
      <item>Fina, regionalni centar  Zagreb, podružnica Karlovac, OIB 85821130368</item>
      <item>TJAŠA ĐANKOVIĆ, OIB 91469401824</item>
    </derivirana_varijabla>
  </DomainObject.Predmet.StrankaListNazivFormatedOIB>
  <DomainObject.Predmet.ProtuStrankaListFormated>
    <izvorni_sadrzaj>
      <item>Kromas d.o.o. zastupanog po punomoćniku TJAŠA ĐANKOVIĆ; Slobodan Krivokuća</item>
    </izvorni_sadrzaj>
    <derivirana_varijabla naziv="DomainObject.Predmet.ProtuStrankaListFormated_1">
      <item>Kromas d.o.o. zastupanog po punomoćniku TJAŠA ĐANKOVIĆ; Slobodan Krivokuća</item>
    </derivirana_varijabla>
  </DomainObject.Predmet.ProtuStrankaListFormated>
  <DomainObject.Predmet.ProtuStrankaListFormatedOIB>
    <izvorni_sadrzaj>
      <item>Kromas d.o.o., OIB 77776954649 zastupanog po punomoćniku TJAŠA ĐANKOVIĆ; Slobodan Krivokuća</item>
    </izvorni_sadrzaj>
    <derivirana_varijabla naziv="DomainObject.Predmet.ProtuStrankaListFormatedOIB_1">
      <item>Kromas d.o.o., OIB 77776954649 zastupanog po punomoćniku TJAŠA ĐANKOVIĆ; Slobodan Krivokuća</item>
    </derivirana_varijabla>
  </DomainObject.Predmet.ProtuStrankaListFormatedOIB>
  <DomainObject.Predmet.ProtuStrankaListFormatedWithAdress>
    <izvorni_sadrzaj>
      <item>Kromas d.o.o., V.Lisinskog 1, 47000 Karlovac zastupanog po punomoćniku TJAŠA ĐANKOVIĆ; Slobodan Krivokuća</item>
    </izvorni_sadrzaj>
    <derivirana_varijabla naziv="DomainObject.Predmet.ProtuStrankaListFormatedWithAdress_1">
      <item>Kromas d.o.o., V.Lisinskog 1, 47000 Karlovac zastupanog po punomoćniku TJAŠA ĐANKOVIĆ; Slobodan Krivokuća</item>
    </derivirana_varijabla>
  </DomainObject.Predmet.ProtuStrankaListFormatedWithAdress>
  <DomainObject.Predmet.ProtuStrankaListFormatedWithAdressOIB>
    <izvorni_sadrzaj>
      <item>Kromas d.o.o., OIB 77776954649, V.Lisinskog 1, 47000 Karlovac zastupanog po punomoćniku TJAŠA ĐANKOVIĆ; Slobodan Krivokuća</item>
    </izvorni_sadrzaj>
    <derivirana_varijabla naziv="DomainObject.Predmet.ProtuStrankaListFormatedWithAdressOIB_1">
      <item>Kromas d.o.o., OIB 77776954649, V.Lisinskog 1, 47000 Karlovac zastupanog po punomoćniku TJAŠA ĐANKOVIĆ; Slobodan Krivokuća</item>
    </derivirana_varijabla>
  </DomainObject.Predmet.ProtuStrankaListFormatedWithAdressOIB>
  <DomainObject.Predmet.ProtuStrankaListNazivFormated>
    <izvorni_sadrzaj>
      <item>Kromas d.o.o.</item>
    </izvorni_sadrzaj>
    <derivirana_varijabla naziv="DomainObject.Predmet.ProtuStrankaListNazivFormated_1">
      <item>Kromas d.o.o.</item>
    </derivirana_varijabla>
  </DomainObject.Predmet.ProtuStrankaListNazivFormated>
  <DomainObject.Predmet.ProtuStrankaListNazivFormatedOIB>
    <izvorni_sadrzaj>
      <item>Kromas d.o.o., OIB 77776954649</item>
    </izvorni_sadrzaj>
    <derivirana_varijabla naziv="DomainObject.Predmet.ProtuStrankaListNazivFormatedOIB_1">
      <item>Kromas d.o.o., OIB 77776954649</item>
    </derivirana_varijabla>
  </DomainObject.Predmet.ProtuStrankaListNazivFormatedOIB>
  <DomainObject.Predmet.OstaliListFormated>
    <izvorni_sadrzaj>
      <item>TJAŠA ĐANKOVIĆ punomoćnik sudionika u postupku Kromas d.o.o.</item>
      <item>PRIVREDNA BANKA d.d.</item>
      <item>KARLOVAČKA BANKA d.d.</item>
      <item>SPLITSKA BANKA d.d.</item>
      <item>Slobodan Krivokuća punomoćnik sudionika u postupku Kromas d.o.o.</item>
    </izvorni_sadrzaj>
    <derivirana_varijabla naziv="DomainObject.Predmet.OstaliListFormated_1">
      <item>TJAŠA ĐANKOVIĆ punomoćnik sudionika u postupku Kromas d.o.o.</item>
      <item>PRIVREDNA BANKA d.d.</item>
      <item>KARLOVAČKA BANKA d.d.</item>
      <item>SPLITSKA BANKA d.d.</item>
      <item>Slobodan Krivokuća punomoćnik sudionika u postupku Kromas d.o.o.</item>
    </derivirana_varijabla>
  </DomainObject.Predmet.OstaliListFormated>
  <DomainObject.Predmet.OstaliListFormatedOIB>
    <izvorni_sadrzaj>
      <item>TJAŠA ĐANKOVIĆ, OIB 91469401824 punomoćnik sudionika u postupku Kromas d.o.o.</item>
      <item>PRIVREDNA BANKA d.d.</item>
      <item>KARLOVAČKA BANKA d.d.</item>
      <item>SPLITSKA BANKA d.d.</item>
      <item>Slobodan Krivokuća, OIB 37581179379 punomoćnik sudionika u postupku Kromas d.o.o.</item>
    </izvorni_sadrzaj>
    <derivirana_varijabla naziv="DomainObject.Predmet.OstaliListFormatedOIB_1">
      <item>TJAŠA ĐANKOVIĆ, OIB 91469401824 punomoćnik sudionika u postupku Kromas d.o.o.</item>
      <item>PRIVREDNA BANKA d.d.</item>
      <item>KARLOVAČKA BANKA d.d.</item>
      <item>SPLITSKA BANKA d.d.</item>
      <item>Slobodan Krivokuća, OIB 37581179379 punomoćnik sudionika u postupku Kromas d.o.o.</item>
    </derivirana_varijabla>
  </DomainObject.Predmet.OstaliListFormatedOIB>
  <DomainObject.Predmet.OstaliListFormatedWithAdress>
    <izvorni_sadrzaj>
      <item>TJAŠA ĐANKOVIĆ, Martina Gambona 6, 47000 Karlovac punomoćnik sudionika u postupku Kromas d.o.o.</item>
      <item>PRIVREDNA BANKA d.d., Trg bana J. Jelačića 10, 10000 Zagreb</item>
      <item>KARLOVAČKA BANKA d.d., I. G. Kovačića 1, 47000 Karlovac</item>
      <item>SPLITSKA BANKA d.d., Ruđera Boškovića 16, 21000 Split</item>
      <item>Slobodan Krivokuća, Vatroslava Lisinskog 1, 47000 Karlovac punomoćnik sudionika u postupku Kromas d.o.o.</item>
    </izvorni_sadrzaj>
    <derivirana_varijabla naziv="DomainObject.Predmet.OstaliListFormatedWithAdress_1">
      <item>TJAŠA ĐANKOVIĆ, Martina Gambona 6, 47000 Karlovac punomoćnik sudionika u postupku Kromas d.o.o.</item>
      <item>PRIVREDNA BANKA d.d., Trg bana J. Jelačića 10, 10000 Zagreb</item>
      <item>KARLOVAČKA BANKA d.d., I. G. Kovačića 1, 47000 Karlovac</item>
      <item>SPLITSKA BANKA d.d., Ruđera Boškovića 16, 21000 Split</item>
      <item>Slobodan Krivokuća, Vatroslava Lisinskog 1, 47000 Karlovac punomoćnik sudionika u postupku Kromas d.o.o.</item>
    </derivirana_varijabla>
  </DomainObject.Predmet.OstaliListFormatedWithAdress>
  <DomainObject.Predmet.OstaliListFormatedWithAdressOIB>
    <izvorni_sadrzaj>
      <item>TJAŠA ĐANKOVIĆ, OIB 91469401824, Martina Gambona 6, 47000 Karlovac punomoćnik sudionika u postupku Kromas d.o.o.</item>
      <item>PRIVREDNA BANKA d.d., Trg bana J. Jelačića 10, 10000 Zagreb</item>
      <item>KARLOVAČKA BANKA d.d., I. G. Kovačića 1, 47000 Karlovac</item>
      <item>SPLITSKA BANKA d.d., Ruđera Boškovića 16, 21000 Split</item>
      <item>Slobodan Krivokuća, OIB 37581179379, Vatroslava Lisinskog 1, 47000 Karlovac punomoćnik sudionika u postupku Kromas d.o.o.</item>
    </izvorni_sadrzaj>
    <derivirana_varijabla naziv="DomainObject.Predmet.OstaliListFormatedWithAdressOIB_1">
      <item>TJAŠA ĐANKOVIĆ, OIB 91469401824, Martina Gambona 6, 47000 Karlovac punomoćnik sudionika u postupku Kromas d.o.o.</item>
      <item>PRIVREDNA BANKA d.d., Trg bana J. Jelačića 10, 10000 Zagreb</item>
      <item>KARLOVAČKA BANKA d.d., I. G. Kovačića 1, 47000 Karlovac</item>
      <item>SPLITSKA BANKA d.d., Ruđera Boškovića 16, 21000 Split</item>
      <item>Slobodan Krivokuća, OIB 37581179379, Vatroslava Lisinskog 1, 47000 Karlovac punomoćnik sudionika u postupku Kromas d.o.o.</item>
    </derivirana_varijabla>
  </DomainObject.Predmet.OstaliListFormatedWithAdressOIB>
  <DomainObject.Predmet.OstaliListNazivFormated>
    <izvorni_sadrzaj>
      <item>TJAŠA ĐANKOVIĆ</item>
      <item>PRIVREDNA BANKA d.d.</item>
      <item>KARLOVAČKA BANKA d.d.</item>
      <item>SPLITSKA BANKA d.d.</item>
      <item>Slobodan Krivokuća</item>
    </izvorni_sadrzaj>
    <derivirana_varijabla naziv="DomainObject.Predmet.OstaliListNazivFormated_1">
      <item>TJAŠA ĐANKOVIĆ</item>
      <item>PRIVREDNA BANKA d.d.</item>
      <item>KARLOVAČKA BANKA d.d.</item>
      <item>SPLITSKA BANKA d.d.</item>
      <item>Slobodan Krivokuća</item>
    </derivirana_varijabla>
  </DomainObject.Predmet.OstaliListNazivFormated>
  <DomainObject.Predmet.OstaliListNazivFormatedOIB>
    <izvorni_sadrzaj>
      <item>TJAŠA ĐANKOVIĆ, OIB 91469401824</item>
      <item>PRIVREDNA BANKA d.d.</item>
      <item>KARLOVAČKA BANKA d.d.</item>
      <item>SPLITSKA BANKA d.d.</item>
      <item>Slobodan Krivokuća, OIB 37581179379</item>
    </izvorni_sadrzaj>
    <derivirana_varijabla naziv="DomainObject.Predmet.OstaliListNazivFormatedOIB_1">
      <item>TJAŠA ĐANKOVIĆ, OIB 91469401824</item>
      <item>PRIVREDNA BANKA d.d.</item>
      <item>KARLOVAČKA BANKA d.d.</item>
      <item>SPLITSKA BANKA d.d.</item>
      <item>Slobodan Krivokuća, OIB 37581179379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 Zagreb, podružnica Karlovac i dr.</izvorni_sadrzaj>
    <derivirana_varijabla naziv="DomainObject.Predmet.StrankaIDrugi_1">Fina, regionalni centar  Zagreb, podružnica Karlovac i dr.</derivirana_varijabla>
  </DomainObject.Predmet.StrankaIDrugi>
  <DomainObject.Predmet.ProtustrankaIDrugi>
    <izvorni_sadrzaj>Kromas d.o.o.</izvorni_sadrzaj>
    <derivirana_varijabla naziv="DomainObject.Predmet.ProtustrankaIDrugi_1">Kromas d.o.o.</derivirana_varijabla>
  </DomainObject.Predmet.ProtustrankaIDrugi>
  <DomainObject.Predmet.StrankaIDrugiAdressOIB>
    <izvorni_sadrzaj>Fina, regionalni centar  Zagreb, podružnica Karlovac, OIB 85821130368, Vitezovićeva 1, 47000 Karlovac i dr.</izvorni_sadrzaj>
    <derivirana_varijabla naziv="DomainObject.Predmet.StrankaIDrugiAdressOIB_1">Fina, regionalni centar  Zagreb, podružnica Karlovac, OIB 85821130368, Vitezovićeva 1, 47000 Karlovac i dr.</derivirana_varijabla>
  </DomainObject.Predmet.StrankaIDrugiAdressOIB>
  <DomainObject.Predmet.ProtustrankaIDrugiAdressOIB>
    <izvorni_sadrzaj>Kromas d.o.o., OIB 77776954649, V.Lisinskog 1, 47000 Karlovac</izvorni_sadrzaj>
    <derivirana_varijabla naziv="DomainObject.Predmet.ProtustrankaIDrugiAdressOIB_1">Kromas d.o.o., OIB 77776954649, V.Lisinskog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 Zagreb, podružnica Karlovac</item>
      <item>Kromas d.o.o.</item>
      <item>TJAŠA ĐANKOVIĆ</item>
      <item>TJAŠA ĐANKOVIĆ</item>
      <item>PRIVREDNA BANKA d.d.</item>
      <item>KARLOVAČKA BANKA d.d.</item>
      <item>SPLITSKA BANKA d.d.</item>
      <item>Slobodan Krivokuća</item>
    </izvorni_sadrzaj>
    <derivirana_varijabla naziv="DomainObject.Predmet.SudioniciListNaziv_1">
      <item>Fina, regionalni centar  Zagreb, podružnica Karlovac</item>
      <item>Kromas d.o.o.</item>
      <item>TJAŠA ĐANKOVIĆ</item>
      <item>TJAŠA ĐANKOVIĆ</item>
      <item>PRIVREDNA BANKA d.d.</item>
      <item>KARLOVAČKA BANKA d.d.</item>
      <item>SPLITSKA BANKA d.d.</item>
      <item>Slobodan Krivokuća</item>
    </derivirana_varijabla>
  </DomainObject.Predmet.SudioniciListNaziv>
  <DomainObject.Predmet.SudioniciListAdressOIB>
    <izvorni_sadrzaj>
      <item>Fina, regionalni centar  Zagreb, podružnica Karlovac, OIB 85821130368, Vitezovićeva 1,47000 Karlovac</item>
      <item>Kromas d.o.o., OIB 77776954649, V.Lisinskog 1,47000 Karlovac</item>
      <item>TJAŠA ĐANKOVIĆ, OIB 91469401824, Martina Gambona 6,47000 Karlovac</item>
      <item>TJAŠA ĐANKOVIĆ, OIB 91469401824</item>
      <item>PRIVREDNA BANKA d.d., Trg bana J. Jelačića 10,10000 Zagreb</item>
      <item>KARLOVAČKA BANKA d.d., I. G. Kovačića 1,47000 Karlovac</item>
      <item>SPLITSKA BANKA d.d., Ruđera Boškovića 16,21000 Split</item>
      <item>Slobodan Krivokuća, OIB 37581179379, Vatroslava Lisinskog 1,47000 Karlovac</item>
    </izvorni_sadrzaj>
    <derivirana_varijabla naziv="DomainObject.Predmet.SudioniciListAdressOIB_1">
      <item>Fina, regionalni centar  Zagreb, podružnica Karlovac, OIB 85821130368, Vitezovićeva 1,47000 Karlovac</item>
      <item>Kromas d.o.o., OIB 77776954649, V.Lisinskog 1,47000 Karlovac</item>
      <item>TJAŠA ĐANKOVIĆ, OIB 91469401824, Martina Gambona 6,47000 Karlovac</item>
      <item>TJAŠA ĐANKOVIĆ, OIB 91469401824</item>
      <item>PRIVREDNA BANKA d.d., Trg bana J. Jelačića 10,10000 Zagreb</item>
      <item>KARLOVAČKA BANKA d.d., I. G. Kovačića 1,47000 Karlovac</item>
      <item>SPLITSKA BANKA d.d., Ruđera Boškovića 16,21000 Split</item>
      <item>Slobodan Krivokuća, OIB 37581179379, Vatroslava Lisinskog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77776954649</item>
      <item>, OIB 91469401824</item>
      <item>, OIB 91469401824</item>
      <item>, OIB null</item>
      <item>, OIB null</item>
      <item>, OIB null</item>
      <item>, OIB 37581179379</item>
    </izvorni_sadrzaj>
    <derivirana_varijabla naziv="DomainObject.Predmet.SudioniciListNazivOIB_1">
      <item>, OIB 85821130368</item>
      <item>, OIB 77776954649</item>
      <item>, OIB 91469401824</item>
      <item>, OIB 91469401824</item>
      <item>, OIB null</item>
      <item>, OIB null</item>
      <item>, OIB null</item>
      <item>, OIB 37581179379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902</properties:Characters>
  <properties:Lines>39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2016-04-07T11:59:00Z</cp:lastPrinted>
  <dcterms:modified xmlns:xsi="http://www.w3.org/2001/XMLSchema-instance" xsi:type="dcterms:W3CDTF">2016-04-07T12:00:00Z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