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1a4e" w14:paraId="7501a4e" w:rsidRDefault="00222DFC" w:rsidP="00222DFC" w:rsidR="00222DFC">
      <w:pPr>
        <w:jc w:val="right"/>
        <w15:collapsed w:val="false"/>
      </w:pPr>
      <w:r w:rsidRPr="00611CA8">
        <w:t>Broj: 6 St-</w:t>
      </w:r>
      <w:r w:rsidR="00825A77">
        <w:t>45/15-192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825A77">
        <w:t>13. rujna</w:t>
      </w:r>
      <w:r w:rsidR="0089554B">
        <w:t xml:space="preserve"> 2017.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825A77">
        <w:t>četvrta</w:t>
      </w:r>
      <w:r w:rsidR="004B2235">
        <w:t xml:space="preserve">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>
      <w:pPr>
        <w:ind w:firstLine="708"/>
      </w:pPr>
    </w:p>
    <w:p w:rsidRDefault="00B0136A" w:rsidP="00B0136A" w:rsidR="0089554B">
      <w:pPr>
        <w:pStyle w:val="Odlomakpopisa"/>
        <w:numPr>
          <w:ilvl w:val="0"/>
          <w:numId w:val="15"/>
        </w:numPr>
      </w:pPr>
      <w:r>
        <w:rPr>
          <w:b/>
        </w:rPr>
        <w:t xml:space="preserve">po početnoj cijeni od </w:t>
      </w:r>
      <w:r w:rsidR="00825A77">
        <w:rPr>
          <w:b/>
        </w:rPr>
        <w:t>8.613.000,00</w:t>
      </w:r>
      <w:r>
        <w:rPr>
          <w:b/>
        </w:rPr>
        <w:t xml:space="preserve"> kn.</w:t>
      </w:r>
    </w:p>
    <w:p w:rsidRDefault="00B0136A" w:rsidP="0089554B" w:rsidR="00B0136A">
      <w: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D4561C">
        <w:rPr>
          <w:b/>
        </w:rPr>
        <w:t>19. listopada 2017. g. u 10,40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D4561C">
        <w:t>45/15-192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D4561C">
        <w:rPr>
          <w:b/>
        </w:rPr>
        <w:t>13. rujna</w:t>
      </w:r>
      <w:r w:rsidR="00B0136A">
        <w:rPr>
          <w:b/>
        </w:rPr>
        <w:t xml:space="preserve"> 2017.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 uz podnesak st. uprav. od 20.2.2017. g. (str. 980 spisa)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D4561C">
        <w:rPr>
          <w:lang w:eastAsia="hr-HR"/>
        </w:rPr>
        <w:t>19.10.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2FC" w:rsidP="000B2B4C" w:rsidR="00FD72FC">
      <w:r>
        <w:separator/>
      </w:r>
    </w:p>
  </w:endnote>
  <w:endnote w:id="0" w:type="continuationSeparator">
    <w:p w:rsidRDefault="00FD72FC" w:rsidP="000B2B4C" w:rsidR="00FD7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2FC" w:rsidP="000B2B4C" w:rsidR="00FD72FC">
      <w:r>
        <w:separator/>
      </w:r>
    </w:p>
  </w:footnote>
  <w:footnote w:id="0" w:type="continuationSeparator">
    <w:p w:rsidRDefault="00FD72FC" w:rsidP="000B2B4C" w:rsidR="00FD7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BB4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0884"/>
    <w:rsid w:val="00150F67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52BA1"/>
    <w:rsid w:val="00360085"/>
    <w:rsid w:val="00387FF0"/>
    <w:rsid w:val="003A4DFF"/>
    <w:rsid w:val="003D45F7"/>
    <w:rsid w:val="00410252"/>
    <w:rsid w:val="0049119C"/>
    <w:rsid w:val="00491F3B"/>
    <w:rsid w:val="00495894"/>
    <w:rsid w:val="004B2235"/>
    <w:rsid w:val="005214F8"/>
    <w:rsid w:val="005840AC"/>
    <w:rsid w:val="00632A0A"/>
    <w:rsid w:val="00715EB1"/>
    <w:rsid w:val="007625B4"/>
    <w:rsid w:val="007C34A7"/>
    <w:rsid w:val="007E5FB8"/>
    <w:rsid w:val="00825A77"/>
    <w:rsid w:val="00847ED2"/>
    <w:rsid w:val="008946D0"/>
    <w:rsid w:val="0089554B"/>
    <w:rsid w:val="008D6BAF"/>
    <w:rsid w:val="009014E8"/>
    <w:rsid w:val="00915D9B"/>
    <w:rsid w:val="0092408C"/>
    <w:rsid w:val="00931584"/>
    <w:rsid w:val="0096699F"/>
    <w:rsid w:val="009C140D"/>
    <w:rsid w:val="009C17D8"/>
    <w:rsid w:val="009E56A6"/>
    <w:rsid w:val="00A157CD"/>
    <w:rsid w:val="00A15BB7"/>
    <w:rsid w:val="00A32BCD"/>
    <w:rsid w:val="00AD4BB4"/>
    <w:rsid w:val="00AD5F90"/>
    <w:rsid w:val="00B0136A"/>
    <w:rsid w:val="00B070EF"/>
    <w:rsid w:val="00B434B7"/>
    <w:rsid w:val="00B75470"/>
    <w:rsid w:val="00BA614D"/>
    <w:rsid w:val="00BF0D07"/>
    <w:rsid w:val="00C368C0"/>
    <w:rsid w:val="00CA3524"/>
    <w:rsid w:val="00D0646F"/>
    <w:rsid w:val="00D403E1"/>
    <w:rsid w:val="00D4561C"/>
    <w:rsid w:val="00D71945"/>
    <w:rsid w:val="00D9154B"/>
    <w:rsid w:val="00D94E25"/>
    <w:rsid w:val="00DE6FCB"/>
    <w:rsid w:val="00EB36F7"/>
    <w:rsid w:val="00F107A2"/>
    <w:rsid w:val="00F25C9C"/>
    <w:rsid w:val="00F60AC7"/>
    <w:rsid w:val="00FC1B2B"/>
    <w:rsid w:val="00FD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B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B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3694</properties:Characters>
  <properties:Lines>156</properties:Lines>
  <properties:Paragraphs>47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4491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2017-09-13T08:40:00Z</dcterms:created>
  <dc:creator>XXYY</dc:creator>
  <cp:lastModifiedBy>Danijela Sekulić</cp:lastModifiedBy>
  <cp:lastPrinted>2017-09-13T12:20:00Z</cp:lastPrinted>
  <dcterms:modified xmlns:xsi="http://www.w3.org/2001/XMLSchema-instance" xsi:type="dcterms:W3CDTF">2017-09-13T12:21:00Z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