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23d4" w14:paraId="4b823d4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60492F">
        <w:t>496</w:t>
      </w:r>
      <w:r w:rsidR="007D047B">
        <w:t>/16-</w:t>
      </w:r>
      <w:r w:rsidR="00366597">
        <w:t>1</w:t>
      </w:r>
      <w:r w:rsidR="0060492F">
        <w:t>1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C55D66" w:rsidRPr="00C55D66">
        <w:t>TOPLEK j.d.o.o., Darda, Bana Josipa Jelačića 79, OIB: 03643161611, MBS: 030129267</w:t>
      </w:r>
      <w:r w:rsidR="00DF4452" w:rsidRPr="00C55D66">
        <w:t xml:space="preserve"> </w:t>
      </w:r>
      <w:r w:rsidR="002F3F8D">
        <w:t xml:space="preserve">dana </w:t>
      </w:r>
      <w:r w:rsidR="00366597">
        <w:t>22</w:t>
      </w:r>
      <w:r w:rsidR="005F2DDE">
        <w:t xml:space="preserve">. </w:t>
      </w:r>
      <w:r w:rsidR="00366597">
        <w:t xml:space="preserve">veljače </w:t>
      </w:r>
      <w:r w:rsidR="002F3F8D">
        <w:t>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C55D66" w:rsidRPr="00C55D66">
        <w:t>TOPLEK j.d.o.o., Darda, Bana Josipa Jelačića 79, OIB: 03643161611, MBS: 030129267</w:t>
      </w:r>
      <w:r w:rsidR="00DF4452"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C55D66">
        <w:t>496</w:t>
      </w:r>
      <w:r w:rsidRPr="00AE7D44">
        <w:t>-16</w:t>
      </w:r>
      <w:r>
        <w:t xml:space="preserve"> kod Hrvatske poštanske banke iznos od </w:t>
      </w:r>
      <w:r w:rsidR="00C55D66">
        <w:t>18</w:t>
      </w:r>
      <w:r w:rsidR="000A6DA2">
        <w:t>.</w:t>
      </w:r>
      <w:r w:rsidR="00DF4452">
        <w:t>000</w:t>
      </w:r>
      <w:r w:rsidR="000A6DA2">
        <w:t>,</w:t>
      </w:r>
      <w:r w:rsidR="002F42FC">
        <w:t>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C55D66">
        <w:t>3</w:t>
      </w:r>
      <w:r w:rsidR="007D047B">
        <w:t xml:space="preserve">. </w:t>
      </w:r>
      <w:r w:rsidR="00DF4452">
        <w:t>ožujka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C55D66" w:rsidRPr="00C55D66">
        <w:t>TOPLEK j.d.o.o., Darda, Bana Josipa Jelačića 79, OIB: 03643161611, MBS: 030129267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366597" w:rsidR="00B37FD5">
      <w:pPr>
        <w:jc w:val="right"/>
        <w:rPr>
          <w:b/>
        </w:rPr>
      </w:pPr>
      <w:r>
        <w:lastRenderedPageBreak/>
        <w:tab/>
      </w:r>
      <w:r w:rsidR="007D047B">
        <w:tab/>
      </w:r>
      <w:r w:rsidR="001032CF">
        <w:tab/>
      </w:r>
      <w:r w:rsidR="00366597">
        <w:tab/>
        <w:t>Broj: 6 St-</w:t>
      </w:r>
      <w:r w:rsidR="0060492F">
        <w:t>496</w:t>
      </w:r>
      <w:r w:rsidR="00366597">
        <w:t>/16-1</w:t>
      </w:r>
      <w:r w:rsidR="0060492F">
        <w:t>1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C55D66">
        <w:t>496</w:t>
      </w:r>
      <w:r w:rsidR="00411A7F">
        <w:t xml:space="preserve">/16 od </w:t>
      </w:r>
      <w:r w:rsidR="00DF4452">
        <w:t>18</w:t>
      </w:r>
      <w:r w:rsidR="007D047B">
        <w:t xml:space="preserve">. </w:t>
      </w:r>
      <w:r w:rsidR="00DF4452">
        <w:t>siječnj</w:t>
      </w:r>
      <w:r w:rsidR="00295906">
        <w:t>a</w:t>
      </w:r>
      <w:r w:rsidR="00411A7F">
        <w:t xml:space="preserve"> </w:t>
      </w:r>
      <w:r w:rsidR="00FD751B">
        <w:t>2016.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C55D66">
        <w:t>18</w:t>
      </w:r>
      <w:r w:rsidR="00DF4452">
        <w:t>.000</w:t>
      </w:r>
      <w:r w:rsidR="000A6DA2">
        <w:t>,</w:t>
      </w:r>
      <w:r w:rsidR="00DF4452">
        <w:t>0</w:t>
      </w:r>
      <w:r w:rsidR="000A6DA2">
        <w:t>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366597">
        <w:t>22</w:t>
      </w:r>
      <w:r w:rsidR="00AE7D44">
        <w:t>.</w:t>
      </w:r>
      <w:r w:rsidR="003B0183">
        <w:t xml:space="preserve"> </w:t>
      </w:r>
      <w:r w:rsidR="00366597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DF4452">
        <w:t>Maja Videnović</w:t>
      </w:r>
      <w:r w:rsidR="004B741D">
        <w:tab/>
      </w:r>
      <w:r>
        <w:t xml:space="preserve">                                 </w:t>
      </w:r>
      <w:r w:rsidR="00DF4452">
        <w:t xml:space="preserve">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F4452">
        <w:t>22</w:t>
      </w:r>
      <w:r w:rsidR="000A6DA2">
        <w:t>/</w:t>
      </w:r>
      <w:r w:rsidR="00DF4452">
        <w:t>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sectPr w:rsidSect="00366597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6E" w:rsidR="00246C6E">
      <w:r>
        <w:separator/>
      </w:r>
    </w:p>
  </w:endnote>
  <w:endnote w:id="0" w:type="continuationSeparator">
    <w:p w:rsidRDefault="00246C6E" w:rsidR="002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6E" w:rsidR="00246C6E">
      <w:r>
        <w:separator/>
      </w:r>
    </w:p>
  </w:footnote>
  <w:footnote w:id="0" w:type="continuationSeparator">
    <w:p w:rsidRDefault="00246C6E" w:rsidR="0024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077EE0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77EE0"/>
    <w:rsid w:val="00086232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7559C"/>
    <w:rsid w:val="0019752C"/>
    <w:rsid w:val="001A0170"/>
    <w:rsid w:val="001A6201"/>
    <w:rsid w:val="001C743C"/>
    <w:rsid w:val="001E75FC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313F98"/>
    <w:rsid w:val="003258FC"/>
    <w:rsid w:val="00325955"/>
    <w:rsid w:val="00327B99"/>
    <w:rsid w:val="00341886"/>
    <w:rsid w:val="00366021"/>
    <w:rsid w:val="00366597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492F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2472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55D66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DF4452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077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77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77E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077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77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77E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TOPLEK j.d.o.o. za usluge i prijevoz</izvorni_sadrzaj>
    <derivirana_varijabla naziv="DomainObject.Predmet.ProtustrankaFormated_1">  TOPLEK j.d.o.o. za usluge i prijevoz</derivirana_varijabla>
  </DomainObject.Predmet.ProtustrankaFormated>
  <DomainObject.Predmet.ProtustrankaFormatedOIB>
    <izvorni_sadrzaj>  TOPLEK j.d.o.o. za usluge i prijevoz, OIB 03643161611</izvorni_sadrzaj>
    <derivirana_varijabla naziv="DomainObject.Predmet.ProtustrankaFormatedOIB_1">  TOPLEK j.d.o.o. za usluge i prijevoz, OIB 03643161611</derivirana_varijabla>
  </DomainObject.Predmet.ProtustrankaFormatedOIB>
  <DomainObject.Predmet.ProtustrankaFormatedWithAdress>
    <izvorni_sadrzaj> TOPLEK j.d.o.o. za usluge i prijevoz, Bana Josipa Jelačića 79, 31326 Darda</izvorni_sadrzaj>
    <derivirana_varijabla naziv="DomainObject.Predmet.ProtustrankaFormatedWithAdress_1"> TOPLEK j.d.o.o. za usluge i prijevoz, Bana Josipa Jelačića 79, 31326 Darda</derivirana_varijabla>
  </DomainObject.Predmet.ProtustrankaFormatedWithAdress>
  <DomainObject.Predmet.ProtustrankaFormatedWithAdressOIB>
    <izvorni_sadrzaj> TOPLEK j.d.o.o. za usluge i prijevoz, OIB 03643161611, Bana Josipa Jelačića 79, 31326 Darda</izvorni_sadrzaj>
    <derivirana_varijabla naziv="DomainObject.Predmet.ProtustrankaFormatedWithAdressOIB_1"> TOPLEK j.d.o.o. za usluge i prijevoz, OIB 03643161611, Bana Josipa Jelačića 79, 31326 Darda</derivirana_varijabla>
  </DomainObject.Predmet.ProtustrankaFormatedWithAdressOIB>
  <DomainObject.Predmet.ProtustrankaWithAdress>
    <izvorni_sadrzaj>TOPLEK j.d.o.o. za usluge i prijevoz Bana Josipa Jelačića 79, 31326 Darda</izvorni_sadrzaj>
    <derivirana_varijabla naziv="DomainObject.Predmet.ProtustrankaWithAdress_1">TOPLEK j.d.o.o. za usluge i prijevoz Bana Josipa Jelačića 79, 31326 Darda</derivirana_varijabla>
  </DomainObject.Predmet.ProtustrankaWithAdress>
  <DomainObject.Predmet.ProtustrankaWithAdressOIB>
    <izvorni_sadrzaj>TOPLEK j.d.o.o. za usluge i prijevoz, OIB 03643161611, Bana Josipa Jelačića 79, 31326 Darda</izvorni_sadrzaj>
    <derivirana_varijabla naziv="DomainObject.Predmet.ProtustrankaWithAdressOIB_1">TOPLEK j.d.o.o. za usluge i prijevoz, OIB 03643161611, Bana Josipa Jelačića 79, 31326 Darda</derivirana_varijabla>
  </DomainObject.Predmet.ProtustrankaWithAdressOIB>
  <DomainObject.Predmet.ProtustrankaNazivFormated>
    <izvorni_sadrzaj>TOPLEK j.d.o.o. za usluge i prijevoz</izvorni_sadrzaj>
    <derivirana_varijabla naziv="DomainObject.Predmet.ProtustrankaNazivFormated_1">TOPLEK j.d.o.o. za usluge i prijevoz</derivirana_varijabla>
  </DomainObject.Predmet.ProtustrankaNazivFormated>
  <DomainObject.Predmet.ProtustrankaNazivFormatedOIB>
    <izvorni_sadrzaj>TOPLEK j.d.o.o. za usluge i prijevoz, OIB 03643161611</izvorni_sadrzaj>
    <derivirana_varijabla naziv="DomainObject.Predmet.ProtustrankaNazivFormatedOIB_1">TOPLEK j.d.o.o. za usluge i prijevoz, OIB 03643161611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TOPLEK j.d.o.o. za usluge i prijevoz</item>
    </izvorni_sadrzaj>
    <derivirana_varijabla naziv="DomainObject.Predmet.ProtuStrankaListFormated_1">
      <item>TOPLEK j.d.o.o. za usluge i prijevoz</item>
    </derivirana_varijabla>
  </DomainObject.Predmet.ProtuStrankaListFormated>
  <DomainObject.Predmet.ProtuStrankaListFormatedOIB>
    <izvorni_sadrzaj>
      <item>TOPLEK j.d.o.o. za usluge i prijevoz, OIB 03643161611</item>
    </izvorni_sadrzaj>
    <derivirana_varijabla naziv="DomainObject.Predmet.ProtuStrankaListFormatedOIB_1">
      <item>TOPLEK j.d.o.o. za usluge i prijevoz, OIB 03643161611</item>
    </derivirana_varijabla>
  </DomainObject.Predmet.ProtuStrankaListFormatedOIB>
  <DomainObject.Predmet.ProtuStrankaListFormatedWithAdress>
    <izvorni_sadrzaj>
      <item>TOPLEK j.d.o.o. za usluge i prijevoz, Bana Josipa Jelačića 79, 31326 Darda</item>
    </izvorni_sadrzaj>
    <derivirana_varijabla naziv="DomainObject.Predmet.ProtuStrankaListFormatedWithAdress_1">
      <item>TOPLEK j.d.o.o. za usluge i prijevoz, Bana Josipa Jelačića 79, 31326 Darda</item>
    </derivirana_varijabla>
  </DomainObject.Predmet.ProtuStrankaListFormatedWithAdress>
  <DomainObject.Predmet.ProtuStrankaListFormatedWithAdressOIB>
    <izvorni_sadrzaj>
      <item>TOPLEK j.d.o.o. za usluge i prijevoz, OIB 03643161611, Bana Josipa Jelačića 79, 31326 Darda</item>
    </izvorni_sadrzaj>
    <derivirana_varijabla naziv="DomainObject.Predmet.ProtuStrankaListFormatedWithAdressOIB_1">
      <item>TOPLEK j.d.o.o. za usluge i prijevoz, OIB 03643161611, Bana Josipa Jelačića 79, 31326 Darda</item>
    </derivirana_varijabla>
  </DomainObject.Predmet.ProtuStrankaListFormatedWithAdressOIB>
  <DomainObject.Predmet.ProtuStrankaListNazivFormated>
    <izvorni_sadrzaj>
      <item>TOPLEK j.d.o.o. za usluge i prijevoz</item>
    </izvorni_sadrzaj>
    <derivirana_varijabla naziv="DomainObject.Predmet.ProtuStrankaListNazivFormated_1">
      <item>TOPLEK j.d.o.o. za usluge i prijevoz</item>
    </derivirana_varijabla>
  </DomainObject.Predmet.ProtuStrankaListNazivFormated>
  <DomainObject.Predmet.ProtuStrankaListNazivFormatedOIB>
    <izvorni_sadrzaj>
      <item>TOPLEK j.d.o.o. za usluge i prijevoz, OIB 03643161611</item>
    </izvorni_sadrzaj>
    <derivirana_varijabla naziv="DomainObject.Predmet.ProtuStrankaListNazivFormatedOIB_1">
      <item>TOPLEK j.d.o.o. za usluge i prijevoz, OIB 03643161611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TOPLEK j.d.o.o. za usluge i prijevoz</izvorni_sadrzaj>
    <derivirana_varijabla naziv="DomainObject.Predmet.ProtustrankaIDrugi_1">TOPLEK j.d.o.o. za usluge i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TOPLEK j.d.o.o. za usluge i prijevoz, OIB 03643161611, Bana Josipa Jelačića 79, 31326 Darda</izvorni_sadrzaj>
    <derivirana_varijabla naziv="DomainObject.Predmet.ProtustrankaIDrugiAdressOIB_1">TOPLEK j.d.o.o. za usluge i prijevoz, OIB 03643161611, Bana Josipa Jelačića 79,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TOPLEK j.d.o.o. za usluge i prijevoz</item>
    </izvorni_sadrzaj>
    <derivirana_varijabla naziv="DomainObject.Predmet.SudioniciListNaziv_1">
      <item>FINA RC OSIJEK</item>
      <item>TOPLEK j.d.o.o. za usluge i prijevoz</item>
    </derivirana_varijabla>
  </DomainObject.Predmet.SudioniciListNaziv>
  <DomainObject.Predmet.SudioniciListAdressOIB>
    <izvorni_sadrzaj>
      <item>FINA RC OSIJEK, OIB 85821130368</item>
      <item>TOPLEK j.d.o.o. za usluge i prijevoz, OIB 03643161611, Bana Josipa Jelačića 79,31326 Darda</item>
    </izvorni_sadrzaj>
    <derivirana_varijabla naziv="DomainObject.Predmet.SudioniciListAdressOIB_1">
      <item>FINA RC OSIJEK, OIB 85821130368</item>
      <item>TOPLEK j.d.o.o. za usluge i prijevoz, OIB 03643161611, Bana Josipa Jelačića 79,31326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03643161611</item>
    </izvorni_sadrzaj>
    <derivirana_varijabla naziv="DomainObject.Predmet.SudioniciListNazivOIB_1">
      <item>, OIB 85821130368</item>
      <item>, OIB 03643161611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351D3-2747-436F-A3CF-D5A832C10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2219</properties:Characters>
  <properties:Lines>88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2017-02-22T07:48:00Z</dcterms:created>
  <dc:creator>hermanj</dc:creator>
  <cp:lastModifiedBy>Maja Videnović</cp:lastModifiedBy>
  <cp:lastPrinted>2017-02-22T07:43:00Z</cp:lastPrinted>
  <dcterms:modified xmlns:xsi="http://www.w3.org/2001/XMLSchema-instance" xsi:type="dcterms:W3CDTF">2017-02-22T07:55:00Z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