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B5BE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44c8951" w14:paraId="44c8951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  dana </w:t>
      </w:r>
      <w:r w:rsidR="00DB5BE9">
        <w:t>24. studenog</w:t>
      </w:r>
      <w:r w:rsidR="006E1CF9">
        <w:t xml:space="preserve"> 2015.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</w:t>
      </w:r>
      <w:r w:rsidR="00AA1C18">
        <w:t>4</w:t>
      </w:r>
      <w:r w:rsidR="006E1CF9">
        <w:t>, oranica B</w:t>
      </w:r>
      <w:r w:rsidR="00CA5E6F">
        <w:t>orovčica</w:t>
      </w:r>
      <w:r w:rsidR="006E1CF9">
        <w:t xml:space="preserve"> i oranica B</w:t>
      </w:r>
      <w:r w:rsidR="00CA5E6F">
        <w:t>orovči</w:t>
      </w:r>
      <w:r w:rsidR="006E1CF9">
        <w:t>ca</w:t>
      </w:r>
      <w:r>
        <w:t xml:space="preserve"> u pov. </w:t>
      </w:r>
      <w:r w:rsidR="006E1CF9">
        <w:t>4</w:t>
      </w:r>
      <w:r w:rsidR="00AA1C18">
        <w:t>114</w:t>
      </w:r>
      <w:r w:rsidR="006E1CF9">
        <w:t xml:space="preserve"> čm, sve upisano u zk. ul. </w:t>
      </w:r>
      <w:r w:rsidR="00CA5E6F">
        <w:t>br. 5026</w:t>
      </w:r>
      <w:r w:rsidR="00AA1C18">
        <w:t>6</w:t>
      </w:r>
      <w:r w:rsidR="006E1CF9">
        <w:t xml:space="preserve">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DB5BE9">
        <w:rPr>
          <w:b/>
        </w:rPr>
        <w:t>četvrta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DB5BE9">
        <w:t>3.498.443,00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FF32F2">
        <w:rPr>
          <w:b/>
        </w:rPr>
        <w:t>2</w:t>
      </w:r>
      <w:r w:rsidR="00DB5BE9">
        <w:rPr>
          <w:b/>
        </w:rPr>
        <w:t xml:space="preserve">3. prosinca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FF32F2">
        <w:rPr>
          <w:b/>
        </w:rPr>
        <w:t>1</w:t>
      </w:r>
      <w:r w:rsidR="00DB5BE9">
        <w:rPr>
          <w:b/>
        </w:rPr>
        <w:t>1</w:t>
      </w:r>
      <w:r w:rsidR="00FF32F2">
        <w:rPr>
          <w:b/>
        </w:rPr>
        <w:t>.</w:t>
      </w:r>
      <w:r w:rsidR="00DB5BE9">
        <w:rPr>
          <w:b/>
        </w:rPr>
        <w:t>4</w:t>
      </w:r>
      <w:r w:rsidR="00FF32F2">
        <w:rPr>
          <w:b/>
        </w:rPr>
        <w:t>5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B5A2B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F32F2">
        <w:t>HR</w:t>
      </w:r>
      <w:r w:rsidR="004F2AA1">
        <w:t>9</w:t>
      </w:r>
      <w:r w:rsidR="00FF32F2">
        <w:t>2</w:t>
      </w:r>
      <w:r w:rsidR="000E77FF" w:rsidRPr="00645508">
        <w:t>2390</w:t>
      </w:r>
      <w:r w:rsidR="00FF32F2">
        <w:t xml:space="preserve">0011300000460 poziv na broj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lastRenderedPageBreak/>
        <w:t xml:space="preserve">Sudionicima dražbe koji ne uspiju u nadmetanju </w:t>
      </w:r>
      <w:r w:rsidR="00274521">
        <w:t>jamčevina</w:t>
      </w:r>
      <w:r w:rsidRPr="00645508">
        <w:t xml:space="preserve">,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F32F2" w:rsidP="00FF32F2" w:rsidR="00FF32F2">
      <w:pPr>
        <w:jc w:val="both"/>
      </w:pPr>
      <w:r>
        <w:tab/>
        <w:t>Početna cijena neketnine iz točke I. ovog zaključka određena je temeljem prijedloga stečajnog upravitelja od 1</w:t>
      </w:r>
      <w:r w:rsidR="00DB5BE9">
        <w:t>2. listopada</w:t>
      </w:r>
      <w:r>
        <w:t xml:space="preserve"> 2015.</w:t>
      </w:r>
    </w:p>
    <w:p w:rsidRDefault="00FF32F2" w:rsidP="00974456" w:rsidR="00FF32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DB5BE9">
        <w:t>24. studenog</w:t>
      </w:r>
      <w:r w:rsidR="004D0635">
        <w:t xml:space="preserve"> </w:t>
      </w:r>
      <w:r w:rsidR="004B51BA">
        <w:t xml:space="preserve"> </w:t>
      </w:r>
      <w:r w:rsidR="00703118">
        <w:t>2015.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C55B5">
        <w:t xml:space="preserve"> 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BC55B5" w:rsidP="00974456" w:rsidR="00BC55B5">
      <w:pPr>
        <w:jc w:val="both"/>
      </w:pPr>
    </w:p>
    <w:p w:rsidRDefault="00BC55B5" w:rsidP="00974456" w:rsidR="00BC55B5">
      <w:pPr>
        <w:jc w:val="both"/>
      </w:pPr>
      <w:r>
        <w:t>Za točnost otpravka-ovlašteni službenik:</w:t>
      </w:r>
    </w:p>
    <w:p w:rsidRDefault="00BC55B5" w:rsidP="00974456" w:rsidR="0076748B">
      <w:pPr>
        <w:jc w:val="both"/>
      </w:pPr>
      <w:r>
        <w:t xml:space="preserve">Ivanka </w:t>
      </w:r>
      <w:r w:rsidR="00E17E78">
        <w:t>Kelava</w:t>
      </w:r>
    </w:p>
    <w:p w:rsidRDefault="00746F42" w:rsidP="00974456" w:rsidR="00746F42">
      <w:pPr>
        <w:jc w:val="both"/>
      </w:pPr>
    </w:p>
    <w:p w:rsidRDefault="00703118" w:rsidR="00B9120F">
      <w:r>
        <w:t>DNA.</w:t>
      </w:r>
    </w:p>
    <w:p w:rsidRDefault="00703118" w:rsidP="00703118" w:rsidR="00703118">
      <w:pPr>
        <w:pStyle w:val="Odlomakpopisa"/>
        <w:numPr>
          <w:ilvl w:val="0"/>
          <w:numId w:val="7"/>
        </w:numPr>
      </w:pPr>
      <w:r>
        <w:t xml:space="preserve">st. upr. </w:t>
      </w:r>
    </w:p>
    <w:p w:rsidRDefault="00703118" w:rsidP="00703118" w:rsidR="00703118">
      <w:pPr>
        <w:pStyle w:val="Odlomakpopisa"/>
        <w:numPr>
          <w:ilvl w:val="0"/>
          <w:numId w:val="7"/>
        </w:numPr>
      </w:pPr>
      <w:r>
        <w:t>ogl. ploča suda</w:t>
      </w: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6F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06F99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3F0A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B51BA"/>
    <w:rsid w:val="004C5C6C"/>
    <w:rsid w:val="004D0635"/>
    <w:rsid w:val="004D73BC"/>
    <w:rsid w:val="004D7CF5"/>
    <w:rsid w:val="004F2AA1"/>
    <w:rsid w:val="00513852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B8B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37A13"/>
    <w:rsid w:val="0074479B"/>
    <w:rsid w:val="00746F42"/>
    <w:rsid w:val="0075380F"/>
    <w:rsid w:val="0076748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B5A2B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A1C18"/>
    <w:rsid w:val="00AE263A"/>
    <w:rsid w:val="00AE28C7"/>
    <w:rsid w:val="00AE3DB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698F"/>
    <w:rsid w:val="00BA6D11"/>
    <w:rsid w:val="00BB7ED3"/>
    <w:rsid w:val="00BC214C"/>
    <w:rsid w:val="00BC55B5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A5E6F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18AE"/>
    <w:rsid w:val="00D5779B"/>
    <w:rsid w:val="00D66697"/>
    <w:rsid w:val="00D72AE8"/>
    <w:rsid w:val="00D7642B"/>
    <w:rsid w:val="00D8523B"/>
    <w:rsid w:val="00D85CC6"/>
    <w:rsid w:val="00D92622"/>
    <w:rsid w:val="00DB57AB"/>
    <w:rsid w:val="00DB5BE9"/>
    <w:rsid w:val="00DB6978"/>
    <w:rsid w:val="00DC7D12"/>
    <w:rsid w:val="00DD1ABE"/>
    <w:rsid w:val="00DD43F9"/>
    <w:rsid w:val="00DE7D88"/>
    <w:rsid w:val="00DF4DE0"/>
    <w:rsid w:val="00E17E78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F9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F9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F9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F9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F9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F9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F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F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</izvorni_sadrzaj>
    <derivirana_varijabla naziv="DomainObject.Predmet.PrimjedbaSuca_1">VEZE:
40.ST-386/12
40.ST-632/12
7.ST-925/12
72.St-1124/12
sssk 3.St-1205/12, ST-1598/13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</izvorni_sadrzaj>
    <derivirana_varijabla naziv="DomainObject.Predmet.OstaliListFormated_1">
      <item>ODVJETNIČKO DRUŠTVO LJUBENKO I PARTNERI j.t.d. punomoćnik sudionika u postupku GEOEXPERT-I.G.M. d.o.o.</item>
      <item>ZDRAVKO MITAK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</derivirana_varijabla>
  </DomainObject.Predmet.OstaliListFormatedWithAdressOIB>
  <DomainObject.Predmet.OstaliListNazivFormated>
    <izvorni_sadrzaj>
      <item>ODVJETNIČKO DRUŠTVO LJUBENKO I PARTNERI j.t.d.</item>
      <item>ZDRAVKO MITAK</item>
    </izvorni_sadrzaj>
    <derivirana_varijabla naziv="DomainObject.Predmet.OstaliListNazivFormated_1">
      <item>ODVJETNIČKO DRUŠTVO LJUBENKO I PARTNERI j.t.d.</item>
      <item>ZDRAVKO MITAK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</izvorni_sadrzaj>
    <derivirana_varijabla naziv="DomainObject.Predmet.OstaliListNazivFormatedOIB_1">
      <item>ODVJETNIČKO DRUŠTVO LJUBENKO I PARTNERI j.t.d., OIB 44071613559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</izvorni_sadrzaj>
    <derivirana_varijabla naziv="DomainObject.Predmet.SudioniciListNazivOIB_1">
      <item>, OIB 99917958785</item>
      <item>, OIB 44071613559</item>
      <item>, OIB 83011454143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CA4E3-9FC7-4723-B7D0-FE7319B6A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1003</properties:Words>
  <properties:Characters>5429</properties:Characters>
  <properties:Lines>125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2015-11-24T10:00:00Z</dcterms:created>
  <dc:creator>BISERKA CALIC</dc:creator>
  <cp:lastModifiedBy>Ivanka Lukač</cp:lastModifiedBy>
  <cp:lastPrinted>2015-11-24T10:00:00Z</cp:lastPrinted>
  <dcterms:modified xmlns:xsi="http://www.w3.org/2001/XMLSchema-instance" xsi:type="dcterms:W3CDTF">2015-11-25T06:32:00Z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