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c6ec" w14:paraId="787c6ec" w:rsidRDefault="00FF6E38" w:rsidP="00FF6E38" w:rsidR="00FF6E38" w:rsidRPr="00FF6E38">
      <w:pPr>
        <w15:collapsed w:val="false"/>
      </w:pPr>
      <w:bookmarkStart w:name="_GoBack" w:id="0"/>
      <w:bookmarkEnd w:id="0"/>
      <w:r w:rsidRPr="00FF6E38">
        <w:t xml:space="preserve">             </w:t>
      </w:r>
      <w:r w:rsidRPr="00FF6E38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F6E38" w:rsidP="00FF6E38" w:rsidR="00FF6E38" w:rsidRPr="00FF6E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FF6E38" w:rsidP="00FF6E38" w:rsidR="00FF6E38" w:rsidRPr="00FF6E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FF6E38" w:rsidP="00FF6E38" w:rsidR="00FF6E38" w:rsidRPr="00FF6E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FF6E38" w:rsidP="00FF6E38" w:rsidR="00FF6E38" w:rsidRPr="00FF6E38"/>
    <w:p w:rsidRDefault="00FF6E38" w:rsidP="00FF6E38" w:rsidR="00FF6E38" w:rsidRPr="00FF6E38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povodom prijedloga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IVICA I KATICA j.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31227065116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, 9. travnja 2018.</w:t>
      </w:r>
    </w:p>
    <w:p w:rsidRDefault="00FF6E38" w:rsidP="00FF6E38" w:rsidR="00FF6E38" w:rsidRPr="00FF6E38">
      <w:pPr>
        <w:tabs>
          <w:tab w:pos="195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kojeg je podnesen </w:t>
      </w:r>
      <w:r w:rsidR="000F2FD5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 w:rsidR="000F2FD5"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 w:rsidR="000F2FD5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0F2FD5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</w:t>
      </w: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tj. podatke o stanju računa i blokadi dužnika.</w:t>
      </w: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9. travnja 2018.</w:t>
      </w:r>
    </w:p>
    <w:p w:rsidRDefault="00FF6E38" w:rsidP="00FF6E38" w:rsidR="00FF6E38" w:rsidRPr="00FF6E38">
      <w:pPr>
        <w:tabs>
          <w:tab w:pos="8505" w:val="left"/>
        </w:tabs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tabs>
          <w:tab w:pos="8505" w:val="left"/>
        </w:tabs>
        <w:spacing w:lineRule="atLeast" w:line="240" w:after="0"/>
        <w:rPr>
          <w:rFonts w:cs="Times New Roman" w:hAnsi="Times New Roman" w:ascii="Times New Roman"/>
          <w:sz w:val="24"/>
          <w:szCs w:val="24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FF6E38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FF6E38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FF6E38"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FF6E38" w:rsidP="00FF6E38" w:rsidR="00FF6E38" w:rsidRPr="00FF6E38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FF6E38"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 w:rsidRPr="00FF6E38"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 w:rsidRPr="00FF6E3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FF6E38" w:rsidP="00FF6E38" w:rsidR="00FF6E38" w:rsidRPr="00FF6E38">
      <w:pPr>
        <w:tabs>
          <w:tab w:pos="8505" w:val="left"/>
        </w:tabs>
      </w:pPr>
    </w:p>
    <w:p w:rsidRDefault="00FF6E38" w:rsidP="00FF6E38" w:rsidR="00FF6E38" w:rsidRPr="00FF6E38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FF6E38" w:rsidP="00FF6E38" w:rsidR="00FF6E38" w:rsidRPr="00FF6E3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38" w:rsidP="00FF6E38" w:rsidR="00FF6E38" w:rsidRPr="00FF6E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FF6E38" w:rsidP="00FF6E38" w:rsidR="00FF6E38" w:rsidRPr="00FF6E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FF6E38" w:rsidP="00FF6E38" w:rsidR="00FF6E38" w:rsidRPr="00FF6E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FF6E38">
        <w:rPr>
          <w:rFonts w:cs="Times New Roman"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FF6E38" w:rsidP="00FF6E38" w:rsidR="00FF6E38" w:rsidRPr="00FF6E38">
      <w:pPr>
        <w:rPr>
          <w:rFonts w:cs="Times New Roman" w:eastAsia="Calibri" w:hAnsi="Calibri" w:ascii="Calibri"/>
        </w:rPr>
      </w:pPr>
    </w:p>
    <w:p w:rsidRDefault="00FF6E38" w:rsidP="00FF6E38" w:rsidR="00FF6E38" w:rsidRPr="00FF6E38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38" w:rsidP="00FF6E38" w:rsidR="00FF6E38">
      <w:pPr>
        <w:spacing w:lineRule="auto" w:line="240" w:after="0"/>
      </w:pPr>
      <w:r>
        <w:separator/>
      </w:r>
    </w:p>
  </w:endnote>
  <w:endnote w:id="0" w:type="continuationSeparator">
    <w:p w:rsidRDefault="00FF6E38" w:rsidP="00FF6E38" w:rsidR="00FF6E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38" w:rsidP="00FF6E38" w:rsidR="00FF6E38">
      <w:pPr>
        <w:spacing w:lineRule="auto" w:line="240" w:after="0"/>
      </w:pPr>
      <w:r>
        <w:separator/>
      </w:r>
    </w:p>
  </w:footnote>
  <w:footnote w:id="0" w:type="continuationSeparator">
    <w:p w:rsidRDefault="00FF6E38" w:rsidP="00FF6E38" w:rsidR="00FF6E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E38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eastAsia="Times New Roman" w:hAnsi="Times New Roman" w:ascii="Times New Roman"/>
        <w:sz w:val="24"/>
        <w:szCs w:val="24"/>
        <w:lang w:eastAsia="hr-HR"/>
      </w:rPr>
      <w:t>547/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 w:rsidR="00C861B8"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FE321F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E38"/>
    <w:rsid w:val="000F2FD5"/>
    <w:rsid w:val="00951187"/>
    <w:rsid w:val="00C861B8"/>
    <w:rsid w:val="00DB052E"/>
    <w:rsid w:val="00FE321F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E38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FF6E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E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E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6E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6E38"/>
  </w:style>
  <w:style w:styleId="Tekstrezerviranogmjesta" w:type="character">
    <w:name w:val="Placeholder Text"/>
    <w:basedOn w:val="Zadanifontodlomka"/>
    <w:uiPriority w:val="99"/>
    <w:semiHidden/>
    <w:rsid w:val="00FE32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E38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FF6E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E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E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F6E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6E38"/>
  </w:style>
  <w:style w:styleId="Tekstrezerviranogmjesta" w:type="character">
    <w:name w:val="Placeholder Text"/>
    <w:basedOn w:val="Zadanifontodlomka"/>
    <w:uiPriority w:val="99"/>
    <w:semiHidden/>
    <w:rsid w:val="00FE32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Katica Galešić Kalac</izvorni_sadrzaj>
    <derivirana_varijabla naziv="DomainObject.Predmet.StrankaFormated_1">  FINA; Katica Galešić Kalac</derivirana_varijabla>
  </DomainObject.Predmet.StrankaFormated>
  <DomainObject.Predmet.StrankaFormatedOIB>
    <izvorni_sadrzaj>  FINA, OIB 85821130368; Katica Galešić Kalac, OIB 99907724607</izvorni_sadrzaj>
    <derivirana_varijabla naziv="DomainObject.Predmet.StrankaFormatedOIB_1">  FINA, OIB 85821130368; Katica Galešić Kalac, OIB 99907724607</derivirana_varijabla>
  </DomainObject.Predmet.StrankaFormatedOIB>
  <DomainObject.Predmet.StrankaFormatedWithAdress>
    <izvorni_sadrzaj> FINA; Katica Galešić Kalac, Slivnica Ulica Ii 7, 23242 Slivnica</izvorni_sadrzaj>
    <derivirana_varijabla naziv="DomainObject.Predmet.StrankaFormatedWithAdress_1"> FINA; Katica Galešić Kalac, Slivnica Ulica Ii 7, 23242 Slivnica</derivirana_varijabla>
  </DomainObject.Predmet.StrankaFormatedWithAdress>
  <DomainObject.Predmet.StrankaFormatedWithAdressOIB>
    <izvorni_sadrzaj> FINA, OIB 85821130368; Katica Galešić Kalac, OIB 99907724607, Slivnica Ulica Ii 7, 23242 Slivnica</izvorni_sadrzaj>
    <derivirana_varijabla naziv="DomainObject.Predmet.StrankaFormatedWithAdressOIB_1"> FINA, OIB 85821130368; Katica Galešić Kalac, OIB 99907724607, Slivnica Ulica Ii 7, 23242 Slivnica</derivirana_varijabla>
  </DomainObject.Predmet.StrankaFormatedWithAdressOIB>
  <DomainObject.Predmet.StrankaWithAdress>
    <izvorni_sadrzaj>FINA ,Katica Galešić Kalac Slivnica Ulica Ii 7,23242 Slivnica</izvorni_sadrzaj>
    <derivirana_varijabla naziv="DomainObject.Predmet.StrankaWithAdress_1">FINA ,Katica Galešić Kalac Slivnica Ulica Ii 7,23242 Slivnica</derivirana_varijabla>
  </DomainObject.Predmet.StrankaWithAdress>
  <DomainObject.Predmet.StrankaWithAdressOIB>
    <izvorni_sadrzaj>FINA, OIB 85821130368,Katica Galešić Kalac, OIB 99907724607, Slivnica Ulica Ii 7,23242 Slivnica</izvorni_sadrzaj>
    <derivirana_varijabla naziv="DomainObject.Predmet.StrankaWithAdressOIB_1">FINA, OIB 85821130368,Katica Galešić Kalac, OIB 99907724607, Slivnica Ulica Ii 7,23242 Slivnica</derivirana_varijabla>
  </DomainObject.Predmet.StrankaWithAdressOIB>
  <DomainObject.Predmet.StrankaNazivFormated>
    <izvorni_sadrzaj>FINA,Katica Galešić Kalac</izvorni_sadrzaj>
    <derivirana_varijabla naziv="DomainObject.Predmet.StrankaNazivFormated_1">FINA,Katica Galešić Kalac</derivirana_varijabla>
  </DomainObject.Predmet.StrankaNazivFormated>
  <DomainObject.Predmet.StrankaNazivFormatedOIB>
    <izvorni_sadrzaj>FINA, OIB 85821130368,Katica Galešić Kalac, OIB 99907724607</izvorni_sadrzaj>
    <derivirana_varijabla naziv="DomainObject.Predmet.StrankaNazivFormatedOIB_1">FINA, OIB 85821130368,Katica Galešić Kalac, OIB 99907724607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Katica Galešić Kalac</item>
    </izvorni_sadrzaj>
    <derivirana_varijabla naziv="DomainObject.Predmet.StrankaListFormated_1">
      <item>FINA</item>
      <item>Katica Galešić Kalac</item>
    </derivirana_varijabla>
  </DomainObject.Predmet.StrankaListFormated>
  <DomainObject.Predmet.StrankaListFormatedOIB>
    <izvorni_sadrzaj>
      <item>FINA, OIB 85821130368</item>
      <item>Katica Galešić Kalac, OIB 99907724607</item>
    </izvorni_sadrzaj>
    <derivirana_varijabla naziv="DomainObject.Predmet.StrankaListFormatedOIB_1">
      <item>FINA, OIB 85821130368</item>
      <item>Katica Galešić Kalac, OIB 99907724607</item>
    </derivirana_varijabla>
  </DomainObject.Predmet.StrankaListFormatedOIB>
  <DomainObject.Predmet.StrankaListFormatedWithAdress>
    <izvorni_sadrzaj>
      <item>FINA</item>
      <item>Katica Galešić Kalac, Slivnica Ulica Ii 7, 23242 Slivnica</item>
    </izvorni_sadrzaj>
    <derivirana_varijabla naziv="DomainObject.Predmet.StrankaListFormatedWithAdress_1">
      <item>FINA</item>
      <item>Katica Galešić Kalac, Slivnica Ulica Ii 7, 23242 Slivnica</item>
    </derivirana_varijabla>
  </DomainObject.Predmet.StrankaListFormatedWithAdress>
  <DomainObject.Predmet.StrankaListFormatedWithAdressOIB>
    <izvorni_sadrzaj>
      <item>FINA, OIB 85821130368</item>
      <item>Katica Galešić Kalac, OIB 99907724607, Slivnica Ulica Ii 7, 23242 Slivnica</item>
    </izvorni_sadrzaj>
    <derivirana_varijabla naziv="DomainObject.Predmet.StrankaListFormatedWithAdressOIB_1">
      <item>FINA, OIB 85821130368</item>
      <item>Katica Galešić Kalac, OIB 99907724607, Slivnica Ulica Ii 7, 23242 Slivnica</item>
    </derivirana_varijabla>
  </DomainObject.Predmet.StrankaListFormatedWithAdressOIB>
  <DomainObject.Predmet.StrankaListNazivFormated>
    <izvorni_sadrzaj>
      <item>FINA</item>
      <item>Katica Galešić Kalac</item>
    </izvorni_sadrzaj>
    <derivirana_varijabla naziv="DomainObject.Predmet.StrankaListNazivFormated_1">
      <item>FINA</item>
      <item>Katica Galešić Kalac</item>
    </derivirana_varijabla>
  </DomainObject.Predmet.StrankaListNazivFormated>
  <DomainObject.Predmet.StrankaListNazivFormatedOIB>
    <izvorni_sadrzaj>
      <item>FINA, OIB 85821130368</item>
      <item>Katica Galešić Kalac, OIB 99907724607</item>
    </izvorni_sadrzaj>
    <derivirana_varijabla naziv="DomainObject.Predmet.StrankaListNazivFormatedOIB_1">
      <item>FINA, OIB 85821130368</item>
      <item>Katica Galešić Kalac, OIB 99907724607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I KATICA j.d.o.o. za trgovinu</item>
      <item>FINA</item>
      <item>Katica Galešić Kalac</item>
    </izvorni_sadrzaj>
    <derivirana_varijabla naziv="DomainObject.Predmet.SudioniciListNaziv_1">
      <item>IVICA I KATICA j.d.o.o. za trgovinu</item>
      <item>FINA</item>
      <item>Katica Galešić Kalac</item>
    </derivirana_varijabla>
  </DomainObject.Predmet.SudioniciListNaziv>
  <DomainObject.Predmet.SudioniciListAdressOIB>
    <izvorni_sadrzaj>
      <item>IVICA I KATICA j.d.o.o. za trgovinu, OIB 31227065116, Slivnica ulica II 7,23242 Slivnica</item>
      <item>FINA, OIB 85821130368</item>
      <item>Katica Galešić Kalac, OIB 99907724607, Slivnica Ulica Ii 7,23242 Slivnica</item>
    </izvorni_sadrzaj>
    <derivirana_varijabla naziv="DomainObject.Predmet.SudioniciListAdressOIB_1">
      <item>IVICA I KATICA j.d.o.o. za trgovinu, OIB 31227065116, Slivnica ulica II 7,23242 Slivnica</item>
      <item>FINA, OIB 85821130368</item>
      <item>Katica Galešić Kalac, OIB 99907724607,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31227065116</item>
      <item>, OIB 85821130368</item>
      <item>, OIB 99907724607</item>
    </izvorni_sadrzaj>
    <derivirana_varijabla naziv="DomainObject.Predmet.SudioniciListNazivOIB_1">
      <item>, OIB 31227065116</item>
      <item>, OIB 85821130368</item>
      <item>, OIB 99907724607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923</properties:Characters>
  <properties:Lines>41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2018-04-09T07:15:00Z</dcterms:created>
  <dc:creator>wsadmin</dc:creator>
  <cp:lastModifiedBy>Nena Mužanović</cp:lastModifiedBy>
  <cp:lastPrinted>2018-04-09T07:47:00Z</cp:lastPrinted>
  <dcterms:modified xmlns:xsi="http://www.w3.org/2001/XMLSchema-instance" xsi:type="dcterms:W3CDTF">2018-04-09T07:48:00Z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(3St-547-17.docx)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