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2123" w14:paraId="ba8212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DE79D4" w:rsidRPr="001601BF">
        <w:rPr>
          <w:lang w:val="hr-HR"/>
        </w:rPr>
        <w:t>PERIŠ REKLAME d.o.o., Split, Kovačića 22, OIB: 27483244326, MBS: 060261961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63638B">
        <w:rPr>
          <w:lang w:val="hr-HR"/>
        </w:rPr>
        <w:t>15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DE79D4" w:rsidRPr="001601BF">
        <w:rPr>
          <w:lang w:val="hr-HR"/>
        </w:rPr>
        <w:t>PERIŠ REKLAME d.o.o., Split, Kovačića 22, OIB: 27483244326, MBS: 060261961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63638B">
        <w:rPr>
          <w:lang w:val="hr-HR"/>
        </w:rPr>
        <w:t>15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057AD9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057AD9">
        <w:rPr>
          <w:lang w:val="hr-HR"/>
        </w:rPr>
        <w:t>se Stjepan Lović, Zagreb, Preradovićeva 13, OIB: 25964288839.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DE79D4" w:rsidRPr="001601BF">
        <w:rPr>
          <w:lang w:val="hr-HR"/>
        </w:rPr>
        <w:t>PERIŠ REKLAME d.o.o., Split, Kovačića 22, OIB: 27483244326, MBS: 060261961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14EFC">
        <w:rPr>
          <w:lang w:val="hr-HR"/>
        </w:rPr>
        <w:t>20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E79D4" w:rsidRPr="001601BF">
        <w:rPr>
          <w:lang w:val="hr-HR"/>
        </w:rPr>
        <w:t>PERIŠ REKLAME d.o.o., Split, Kovačića 22, OIB: 27483244326, MBS: 060261961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E79D4" w:rsidRPr="001601BF">
        <w:rPr>
          <w:lang w:val="hr-HR"/>
        </w:rPr>
        <w:t xml:space="preserve">610 </w:t>
      </w:r>
      <w:r w:rsidR="00170B5C" w:rsidRPr="004B4F6C">
        <w:rPr>
          <w:lang w:val="hr-HR"/>
        </w:rPr>
        <w:t xml:space="preserve">dana, u ukupnom iznosu od </w:t>
      </w:r>
      <w:r w:rsidR="00DE79D4" w:rsidRPr="001601BF">
        <w:rPr>
          <w:lang w:val="hr-HR"/>
        </w:rPr>
        <w:t>175.555,91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3638B">
        <w:rPr>
          <w:lang w:val="hr-HR"/>
        </w:rPr>
        <w:t>15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012EBB" w:rsidP="00F31929" w:rsidR="00012EBB">
      <w:pPr>
        <w:jc w:val="both"/>
        <w:rPr>
          <w:lang w:val="hr-HR"/>
        </w:rPr>
      </w:pPr>
    </w:p>
    <w:p w:rsidRDefault="00792774" w:rsidP="00F31929" w:rsidR="00792774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D91F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2774" w:rsidP="00F31929" w:rsidR="0079277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661B7" w:rsidRPr="00E661B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E79D4">
      <w:t>2187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E79D4">
      <w:t>2187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57AD9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638B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661B7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1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61B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61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61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1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61B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61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61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St-2187/2015</izvorni_sadrzaj>
    <derivirana_varijabla naziv="DomainObject.Predmet.OznakaBroj_1">St-2187/2015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PERIŠ REKLAME za  promidžbu i usluge, društvo s ograničenom odgovornošću</izvorni_sadrzaj>
    <derivirana_varijabla naziv="DomainObject.Predmet.ProtustrankaFormated_1">  PERIŠ REKLAME za  promidžbu i usluge, društvo s ograničenom odgovornošću</derivirana_varijabla>
  </DomainObject.Predmet.ProtustrankaFormated>
  <DomainObject.Predmet.ProtustrankaFormatedOIB>
    <izvorni_sadrzaj>  PERIŠ REKLAME za  promidžbu i usluge, društvo s ograničenom odgovornošću, OIB 27483244326</izvorni_sadrzaj>
    <derivirana_varijabla naziv="DomainObject.Predmet.ProtustrankaFormatedOIB_1">  PERIŠ REKLAME za  promidžbu i usluge, društvo s ograničenom odgovornošću, OIB 27483244326</derivirana_varijabla>
  </DomainObject.Predmet.ProtustrankaFormatedOIB>
  <DomainObject.Predmet.ProtustrankaFormatedWithAdress>
    <izvorni_sadrzaj> PERIŠ REKLAME za  promidžbu i usluge, društvo s ograničenom odgovornošću, Kovačića 22, 21000 Split</izvorni_sadrzaj>
    <derivirana_varijabla naziv="DomainObject.Predmet.ProtustrankaFormatedWithAdress_1"> PERIŠ REKLAME za  promidžbu i usluge, društvo s ograničenom odgovornošću, Kovačića 22, 21000 Split</derivirana_varijabla>
  </DomainObject.Predmet.ProtustrankaFormatedWithAdress>
  <DomainObject.Predmet.ProtustrankaFormatedWithAdressOIB>
    <izvorni_sadrzaj> PERIŠ REKLAME za  promidžbu i usluge, društvo s ograničenom odgovornošću, OIB 27483244326, Kovačića 22, 21000 Split</izvorni_sadrzaj>
    <derivirana_varijabla naziv="DomainObject.Predmet.ProtustrankaFormatedWithAdressOIB_1"> PERIŠ REKLAME za  promidžbu i usluge, društvo s ograničenom odgovornošću, OIB 27483244326, Kovačića 22, 21000 Split</derivirana_varijabla>
  </DomainObject.Predmet.ProtustrankaFormatedWithAdressOIB>
  <DomainObject.Predmet.ProtustrankaWithAdress>
    <izvorni_sadrzaj>PERIŠ REKLAME za  promidžbu i usluge, društvo s ograničenom odgovornošću Kovačića 22, 21000 Split</izvorni_sadrzaj>
    <derivirana_varijabla naziv="DomainObject.Predmet.ProtustrankaWithAdress_1">PERIŠ REKLAME za  promidžbu i usluge, društvo s ograničenom odgovornošću Kovačića 22, 21000 Split</derivirana_varijabla>
  </DomainObject.Predmet.ProtustrankaWithAdress>
  <DomainObject.Predmet.ProtustrankaWithAdressOIB>
    <izvorni_sadrzaj>PERIŠ REKLAME za  promidžbu i usluge, društvo s ograničenom odgovornošću, OIB 27483244326, Kovačića 22, 21000 Split</izvorni_sadrzaj>
    <derivirana_varijabla naziv="DomainObject.Predmet.ProtustrankaWithAdressOIB_1">PERIŠ REKLAME za  promidžbu i usluge, društvo s ograničenom odgovornošću, OIB 27483244326, Kovačića 22, 21000 Split</derivirana_varijabla>
  </DomainObject.Predmet.ProtustrankaWithAdressOIB>
  <DomainObject.Predmet.ProtustrankaNazivFormated>
    <izvorni_sadrzaj>PERIŠ REKLAME za  promidžbu i usluge, društvo s ograničenom odgovornošću</izvorni_sadrzaj>
    <derivirana_varijabla naziv="DomainObject.Predmet.ProtustrankaNazivFormated_1">PERIŠ REKLAME za  promidžbu i usluge, društvo s ograničenom odgovornošću</derivirana_varijabla>
  </DomainObject.Predmet.ProtustrankaNazivFormated>
  <DomainObject.Predmet.ProtustrankaNazivFormatedOIB>
    <izvorni_sadrzaj>PERIŠ REKLAME za  promidžbu i usluge, društvo s ograničenom odgovornošću, OIB 27483244326</izvorni_sadrzaj>
    <derivirana_varijabla naziv="DomainObject.Predmet.ProtustrankaNazivFormatedOIB_1">PERIŠ REKLAME za  promidžbu i usluge, društvo s ograničenom odgovornošću, OIB 27483244326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175555.91</izvorni_sadrzaj>
    <derivirana_varijabla naziv="DomainObject.Predmet.TrenutnaVrijednost_1">175555.91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PERIŠ REKLAME za  promidžbu i usluge, društvo s ograničenom odgovornošću</item>
    </izvorni_sadrzaj>
    <derivirana_varijabla naziv="DomainObject.Predmet.ProtuStrankaListFormated_1">
      <item>PERIŠ REKLAME za  promidžbu i usluge, društvo s ograničenom odgovornošću</item>
    </derivirana_varijabla>
  </DomainObject.Predmet.ProtuStrankaListFormated>
  <DomainObject.Predmet.ProtuStrankaListFormatedOIB>
    <izvorni_sadrzaj>
      <item>PERIŠ REKLAME za  promidžbu i usluge, društvo s ograničenom odgovornošću, OIB 27483244326</item>
    </izvorni_sadrzaj>
    <derivirana_varijabla naziv="DomainObject.Predmet.ProtuStrankaListFormatedOIB_1">
      <item>PERIŠ REKLAME za  promidžbu i usluge, društvo s ograničenom odgovornošću, OIB 27483244326</item>
    </derivirana_varijabla>
  </DomainObject.Predmet.ProtuStrankaListFormatedOIB>
  <DomainObject.Predmet.ProtuStrankaListFormatedWithAdress>
    <izvorni_sadrzaj>
      <item>PERIŠ REKLAME za  promidžbu i usluge, društvo s ograničenom odgovornošću, Kovačića 22, 21000 Split</item>
    </izvorni_sadrzaj>
    <derivirana_varijabla naziv="DomainObject.Predmet.ProtuStrankaListFormatedWithAdress_1">
      <item>PERIŠ REKLAME za  promidžbu i usluge, društvo s ograničenom odgovornošću, Kovačića 22, 21000 Split</item>
    </derivirana_varijabla>
  </DomainObject.Predmet.ProtuStrankaListFormatedWithAdress>
  <DomainObject.Predmet.ProtuStrankaListFormatedWithAdressOIB>
    <izvorni_sadrzaj>
      <item>PERIŠ REKLAME za  promidžbu i usluge, društvo s ograničenom odgovornošću, OIB 27483244326, Kovačića 22, 21000 Split</item>
    </izvorni_sadrzaj>
    <derivirana_varijabla naziv="DomainObject.Predmet.ProtuStrankaListFormatedWithAdressOIB_1">
      <item>PERIŠ REKLAME za  promidžbu i usluge, društvo s ograničenom odgovornošću, OIB 27483244326, Kovačića 22, 21000 Split</item>
    </derivirana_varijabla>
  </DomainObject.Predmet.ProtuStrankaListFormatedWithAdressOIB>
  <DomainObject.Predmet.ProtuStrankaListNazivFormated>
    <izvorni_sadrzaj>
      <item>PERIŠ REKLAME za  promidžbu i usluge, društvo s ograničenom odgovornošću</item>
    </izvorni_sadrzaj>
    <derivirana_varijabla naziv="DomainObject.Predmet.ProtuStrankaListNazivFormated_1">
      <item>PERIŠ REKLAME za  promidžbu i usluge, društvo s ograničenom odgovornošću</item>
    </derivirana_varijabla>
  </DomainObject.Predmet.ProtuStrankaListNazivFormated>
  <DomainObject.Predmet.ProtuStrankaListNazivFormatedOIB>
    <izvorni_sadrzaj>
      <item>PERIŠ REKLAME za  promidžbu i usluge, društvo s ograničenom odgovornošću, OIB 27483244326</item>
    </izvorni_sadrzaj>
    <derivirana_varijabla naziv="DomainObject.Predmet.ProtuStrankaListNazivFormatedOIB_1">
      <item>PERIŠ REKLAME za  promidžbu i usluge, društvo s ograničenom odgovornošću, OIB 27483244326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PERIŠ REKLAME za  promidžbu i usluge, društvo s ograničenom odgovornošću</izvorni_sadrzaj>
    <derivirana_varijabla naziv="DomainObject.Predmet.ProtustrankaIDrugi_1">PERIŠ REKLAME za  promidžbu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PERIŠ REKLAME za  promidžbu i usluge, društvo s ograničenom odgovornošću, OIB 27483244326, Kovačića 22, 21000 Split</izvorni_sadrzaj>
    <derivirana_varijabla naziv="DomainObject.Predmet.ProtustrankaIDrugiAdressOIB_1">PERIŠ REKLAME za  promidžbu i usluge, društvo s ograničenom odgovornošću, OIB 27483244326, Kovačića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PERIŠ REKLAME za  promidžbu i usluge, društvo s ograničenom odgovornošću</item>
      <item>FINANCIJSKA AGENCIJA, RC SPLIT</item>
    </izvorni_sadrzaj>
    <derivirana_varijabla naziv="DomainObject.Predmet.SudioniciListNaziv_1">
      <item>PERIŠ REKLAME za  promidžbu i usluge, društvo s ograničenom odgovornošću</item>
      <item>FINANCIJSKA AGENCIJA, RC SPLIT</item>
    </derivirana_varijabla>
  </DomainObject.Predmet.SudioniciListNaziv>
  <DomainObject.Predmet.SudioniciListAdressOIB>
    <izvorni_sadrzaj>
      <item>PERIŠ REKLAME za  promidžbu i usluge, društvo s ograničenom odgovornošću, OIB 27483244326, Kovačića 22,21000 Split</item>
      <item>FINANCIJSKA AGENCIJA, RC SPLIT, OIB 85821130368, Mažuranićevo šetalište 24 b,21000 Split</item>
    </izvorni_sadrzaj>
    <derivirana_varijabla naziv="DomainObject.Predmet.SudioniciListAdressOIB_1">
      <item>PERIŠ REKLAME za  promidžbu i usluge, društvo s ograničenom odgovornošću, OIB 27483244326, Kovačića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27483244326</item>
      <item>, OIB 85821130368</item>
    </izvorni_sadrzaj>
    <derivirana_varijabla naziv="DomainObject.Predmet.SudioniciListNazivOIB_1">
      <item>, OIB 27483244326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10A53-0627-4C8E-8466-3565AB204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4275</properties:Characters>
  <properties:Lines>114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2016-07-14T07:52:00Z</dcterms:created>
  <dc:creator>wsadmin</dc:creator>
  <cp:lastModifiedBy>Goran Radanović</cp:lastModifiedBy>
  <cp:lastPrinted>2016-07-15T10:07:00Z</cp:lastPrinted>
  <dcterms:modified xmlns:xsi="http://www.w3.org/2001/XMLSchema-instance" xsi:type="dcterms:W3CDTF">2016-07-15T10:12:00Z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