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4148" w14:paraId="033414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3463B">
        <w:t>576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E3463B">
        <w:t xml:space="preserve">HAUK d.o.o., Mastrinka (Grad Trogir), Kneza Trpimira 30, </w:t>
      </w:r>
      <w:r w:rsidR="006461E1">
        <w:t>OI</w:t>
      </w:r>
      <w:r w:rsidR="00E3463B">
        <w:t>B: 87380174946</w:t>
      </w:r>
      <w:r w:rsidR="00D86853">
        <w:t>,</w:t>
      </w:r>
      <w:r w:rsidR="00E3463B">
        <w:t xml:space="preserve"> MBS: 060230993,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3463B" w:rsidRPr="00E3463B">
        <w:t xml:space="preserve">HAUK d.o.o., Mastrinka (Grad Trogir), Kneza Trpimira 30, OIB: 87380174946, MBS: 060230993, </w:t>
      </w:r>
      <w:r w:rsidR="00236985">
        <w:t xml:space="preserve">na </w:t>
      </w:r>
      <w:r>
        <w:t>dan</w:t>
      </w:r>
      <w:r w:rsidR="00272150">
        <w:t xml:space="preserve"> </w:t>
      </w:r>
      <w:r w:rsidR="00900E6B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844440">
        <w:t>u od 1301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844440">
        <w:t>283.093,35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017BC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3463B">
        <w:t>3. ST-1576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17BC1">
        <w:t>a</w:t>
      </w:r>
      <w:r w:rsidR="003D3A71">
        <w:t xml:space="preserve"> ovlašten</w:t>
      </w:r>
      <w:r w:rsidR="00017BC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17BC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3E4E73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402F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HAUK d.o.o. za građevinarstvo i poslovanje nekretninama</izvorni_sadrzaj>
    <derivirana_varijabla naziv="DomainObject.Predmet.ProtustrankaFormated_1">  HAUK d.o.o. za građevinarstvo i poslovanje nekretninama</derivirana_varijabla>
  </DomainObject.Predmet.ProtustrankaFormated>
  <DomainObject.Predmet.ProtustrankaFormatedOIB>
    <izvorni_sadrzaj>  HAUK d.o.o. za građevinarstvo i poslovanje nekretninama, OIB 87380174946</izvorni_sadrzaj>
    <derivirana_varijabla naziv="DomainObject.Predmet.ProtustrankaFormatedOIB_1">  HAUK d.o.o. za građevinarstvo i poslovanje nekretninama, OIB 87380174946</derivirana_varijabla>
  </DomainObject.Predmet.ProtustrankaFormatedOIB>
  <DomainObject.Predmet.ProtustrankaFormatedWithAdress>
    <izvorni_sadrzaj> HAUK d.o.o. za građevinarstvo i poslovanje nekretninama, Kneza Trpimira 30, 21220 Mastrinka</izvorni_sadrzaj>
    <derivirana_varijabla naziv="DomainObject.Predmet.ProtustrankaFormatedWithAdress_1"> HAUK d.o.o. za građevinarstvo i poslovanje nekretninama, Kneza Trpimira 30, 21220 Mastrinka</derivirana_varijabla>
  </DomainObject.Predmet.ProtustrankaFormatedWithAdress>
  <DomainObject.Predmet.ProtustrankaFormatedWithAdressOIB>
    <izvorni_sadrzaj> HAUK d.o.o. za građevinarstvo i poslovanje nekretninama, OIB 87380174946, Kneza Trpimira 30, 21220 Mastrinka</izvorni_sadrzaj>
    <derivirana_varijabla naziv="DomainObject.Predmet.ProtustrankaFormatedWithAdressOIB_1"> HAUK d.o.o. za građevinarstvo i poslovanje nekretninama, OIB 87380174946, Kneza Trpimira 30, 21220 Mastrinka</derivirana_varijabla>
  </DomainObject.Predmet.ProtustrankaFormatedWithAdressOIB>
  <DomainObject.Predmet.ProtustrankaWithAdress>
    <izvorni_sadrzaj>HAUK d.o.o. za građevinarstvo i poslovanje nekretninama Kneza Trpimira 30, 21220 Mastrinka</izvorni_sadrzaj>
    <derivirana_varijabla naziv="DomainObject.Predmet.ProtustrankaWithAdress_1">HAUK d.o.o. za građevinarstvo i poslovanje nekretninama Kneza Trpimira 30, 21220 Mastrinka</derivirana_varijabla>
  </DomainObject.Predmet.ProtustrankaWithAdress>
  <DomainObject.Predmet.ProtustrankaWithAdressOIB>
    <izvorni_sadrzaj>HAUK d.o.o. za građevinarstvo i poslovanje nekretninama, OIB 87380174946, Kneza Trpimira 30, 21220 Mastrinka</izvorni_sadrzaj>
    <derivirana_varijabla naziv="DomainObject.Predmet.ProtustrankaWithAdressOIB_1">HAUK d.o.o. za građevinarstvo i poslovanje nekretninama, OIB 87380174946, Kneza Trpimira 30, 21220 Mastrinka</derivirana_varijabla>
  </DomainObject.Predmet.ProtustrankaWithAdressOIB>
  <DomainObject.Predmet.ProtustrankaNazivFormated>
    <izvorni_sadrzaj>HAUK d.o.o. za građevinarstvo i poslovanje nekretninama</izvorni_sadrzaj>
    <derivirana_varijabla naziv="DomainObject.Predmet.ProtustrankaNazivFormated_1">HAUK d.o.o. za građevinarstvo i poslovanje nekretninama</derivirana_varijabla>
  </DomainObject.Predmet.ProtustrankaNazivFormated>
  <DomainObject.Predmet.ProtustrankaNazivFormatedOIB>
    <izvorni_sadrzaj>HAUK d.o.o. za građevinarstvo i poslovanje nekretninama, OIB 87380174946</izvorni_sadrzaj>
    <derivirana_varijabla naziv="DomainObject.Predmet.ProtustrankaNazivFormatedOIB_1">HAUK d.o.o. za građevinarstvo i poslovanje nekretninama, OIB 87380174946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283093.35</izvorni_sadrzaj>
    <derivirana_varijabla naziv="DomainObject.Predmet.TrenutnaVrijednost_1">283093.35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HAUK d.o.o. za građevinarstvo i poslovanje nekretninama</item>
    </izvorni_sadrzaj>
    <derivirana_varijabla naziv="DomainObject.Predmet.ProtuStrankaListFormated_1">
      <item>HAUK d.o.o. za građevinarstvo i poslovanje nekretninama</item>
    </derivirana_varijabla>
  </DomainObject.Predmet.ProtuStrankaListFormated>
  <DomainObject.Predmet.ProtuStrankaListFormatedOIB>
    <izvorni_sadrzaj>
      <item>HAUK d.o.o. za građevinarstvo i poslovanje nekretninama, OIB 87380174946</item>
    </izvorni_sadrzaj>
    <derivirana_varijabla naziv="DomainObject.Predmet.ProtuStrankaListFormatedOIB_1">
      <item>HAUK d.o.o. za građevinarstvo i poslovanje nekretninama, OIB 87380174946</item>
    </derivirana_varijabla>
  </DomainObject.Predmet.ProtuStrankaListFormatedOIB>
  <DomainObject.Predmet.ProtuStrankaListFormatedWithAdress>
    <izvorni_sadrzaj>
      <item>HAUK d.o.o. za građevinarstvo i poslovanje nekretninama, Kneza Trpimira 30, 21220 Mastrinka</item>
    </izvorni_sadrzaj>
    <derivirana_varijabla naziv="DomainObject.Predmet.ProtuStrankaListFormatedWithAdress_1">
      <item>HAUK d.o.o. za građevinarstvo i poslovanje nekretninama, Kneza Trpimira 30, 21220 Mastrinka</item>
    </derivirana_varijabla>
  </DomainObject.Predmet.ProtuStrankaListFormatedWithAdress>
  <DomainObject.Predmet.ProtuStrankaListFormatedWithAdressOIB>
    <izvorni_sadrzaj>
      <item>HAUK d.o.o. za građevinarstvo i poslovanje nekretninama, OIB 87380174946, Kneza Trpimira 30, 21220 Mastrinka</item>
    </izvorni_sadrzaj>
    <derivirana_varijabla naziv="DomainObject.Predmet.ProtuStrankaListFormatedWithAdressOIB_1">
      <item>HAUK d.o.o. za građevinarstvo i poslovanje nekretninama, OIB 87380174946, Kneza Trpimira 30, 21220 Mastrinka</item>
    </derivirana_varijabla>
  </DomainObject.Predmet.ProtuStrankaListFormatedWithAdressOIB>
  <DomainObject.Predmet.ProtuStrankaListNazivFormated>
    <izvorni_sadrzaj>
      <item>HAUK d.o.o. za građevinarstvo i poslovanje nekretninama</item>
    </izvorni_sadrzaj>
    <derivirana_varijabla naziv="DomainObject.Predmet.ProtuStrankaListNazivFormated_1">
      <item>HAUK d.o.o. za građevinarstvo i poslovanje nekretninama</item>
    </derivirana_varijabla>
  </DomainObject.Predmet.ProtuStrankaListNazivFormated>
  <DomainObject.Predmet.ProtuStrankaListNazivFormatedOIB>
    <izvorni_sadrzaj>
      <item>HAUK d.o.o. za građevinarstvo i poslovanje nekretninama, OIB 87380174946</item>
    </izvorni_sadrzaj>
    <derivirana_varijabla naziv="DomainObject.Predmet.ProtuStrankaListNazivFormatedOIB_1">
      <item>HAUK d.o.o. za građevinarstvo i poslovanje nekretninama, OIB 87380174946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HAUK d.o.o. za građevinarstvo i poslovanje nekretninama</izvorni_sadrzaj>
    <derivirana_varijabla naziv="DomainObject.Predmet.ProtustrankaIDrugi_1">HAUK d.o.o. za građevinarstvo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HAUK d.o.o. za građevinarstvo i poslovanje nekretninama, OIB 87380174946, Kneza Trpimira 30, 21220 Mastrinka</izvorni_sadrzaj>
    <derivirana_varijabla naziv="DomainObject.Predmet.ProtustrankaIDrugiAdressOIB_1">HAUK d.o.o. za građevinarstvo i poslovanje nekretninama, OIB 87380174946, Kneza Trpimira 30,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HAUK d.o.o. za građevinarstvo i poslovanje nekretninama</item>
      <item>FINANCIJSKA AGENCIJA, RC SPLIT</item>
    </izvorni_sadrzaj>
    <derivirana_varijabla naziv="DomainObject.Predmet.SudioniciListNaziv_1">
      <item>HAUK d.o.o. za građevinarstvo i poslovanje nekretninama</item>
      <item>FINANCIJSKA AGENCIJA, RC SPLIT</item>
    </derivirana_varijabla>
  </DomainObject.Predmet.SudioniciListNaziv>
  <DomainObject.Predmet.SudioniciListAdressOIB>
    <izvorni_sadrzaj>
      <item>HAUK d.o.o. za građevinarstvo i poslovanje nekretninama, OIB 87380174946, Kneza Trpimira 30,21220 Mastrinka</item>
      <item>FINANCIJSKA AGENCIJA, RC SPLIT, OIB 85821130368, Mažuranićevo šetalište 24 b,21000 Split</item>
    </izvorni_sadrzaj>
    <derivirana_varijabla naziv="DomainObject.Predmet.SudioniciListAdressOIB_1">
      <item>HAUK d.o.o. za građevinarstvo i poslovanje nekretninama, OIB 87380174946, Kneza Trpimira 30,21220 Mastrinka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87380174946</item>
      <item>, OIB 85821130368</item>
    </izvorni_sadrzaj>
    <derivirana_varijabla naziv="DomainObject.Predmet.SudioniciListNazivOIB_1">
      <item>, OIB 87380174946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2015-12-18T08:28:00Z</dcterms:created>
  <dc:creator>Lari Glavaš</dc:creator>
  <cp:lastModifiedBy>Lari Glavaš</cp:lastModifiedBy>
  <cp:lastPrinted>2015-12-18T08:28:00Z</cp:lastPrinted>
  <dcterms:modified xmlns:xsi="http://www.w3.org/2001/XMLSchema-instance" xsi:type="dcterms:W3CDTF">2015-12-18T08:29:00Z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