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bb821" w14:paraId="45bb821" w:rsidRDefault="00671A4A" w:rsidP="004121A6" w:rsidR="00671A4A" w:rsidRPr="00BF2330">
      <w:pPr>
        <w15:collapsed w:val="false"/>
      </w:pPr>
      <w:bookmarkStart w:name="_GoBack" w:id="0"/>
      <w:bookmarkEnd w:id="0"/>
      <w:r w:rsidRPr="00BF2330">
        <w:t xml:space="preserve">    </w:t>
      </w:r>
    </w:p>
    <w:p w:rsidRDefault="00411B08" w:rsidP="00671A4A" w:rsidR="00671A4A" w:rsidRPr="00BF2330">
      <w:r w:rsidRPr="00BF2330">
        <w:rPr>
          <w:bCs/>
        </w:rPr>
        <w:t xml:space="preserve">             </w:t>
      </w:r>
      <w:r w:rsidR="00176C69" w:rsidRPr="00BF2330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BF2330"/>
    <w:p w:rsidRDefault="00671A4A" w:rsidP="00671A4A" w:rsidR="00671A4A" w:rsidRPr="00BF2330">
      <w:pPr>
        <w:ind w:hanging="720" w:left="360"/>
      </w:pPr>
      <w:r w:rsidRPr="00BF2330">
        <w:t xml:space="preserve">     </w:t>
      </w:r>
      <w:r w:rsidR="00F957D4" w:rsidRPr="00BF2330">
        <w:t xml:space="preserve">    </w:t>
      </w:r>
      <w:r w:rsidRPr="00BF2330">
        <w:t>REPUBLIKA HRVATSKA</w:t>
      </w:r>
    </w:p>
    <w:p w:rsidRDefault="00671A4A" w:rsidP="001405B6" w:rsidR="00C41ADC">
      <w:pPr>
        <w:ind w:hanging="720" w:left="360"/>
      </w:pPr>
      <w:r w:rsidRPr="00BF2330">
        <w:t xml:space="preserve">     TRGOVAČKI SUD U OSIJEKU</w:t>
      </w:r>
    </w:p>
    <w:p w:rsidRDefault="001405B6" w:rsidP="00971247" w:rsidR="001405B6"/>
    <w:p w:rsidRDefault="001405B6" w:rsidP="00971247" w:rsidR="001405B6"/>
    <w:p w:rsidRDefault="004675BF" w:rsidP="00971247" w:rsidR="004675BF"/>
    <w:p w:rsidRDefault="001405B6" w:rsidP="00971247" w:rsidR="001405B6" w:rsidRPr="00BF2330"/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U  I M E  R E P U B L I K E  H R V A T S K E</w:t>
      </w:r>
    </w:p>
    <w:p w:rsidRDefault="0073549F" w:rsidP="001405B6" w:rsidR="00F957D4" w:rsidRPr="001405B6">
      <w:pPr>
        <w:jc w:val="center"/>
        <w:rPr>
          <w:bCs/>
        </w:rPr>
      </w:pPr>
      <w:r w:rsidRPr="00BF2330">
        <w:rPr>
          <w:bCs/>
        </w:rPr>
        <w:t>R J E Š E N J E</w:t>
      </w:r>
    </w:p>
    <w:p w:rsidRDefault="004121A6" w:rsidP="00F957D4" w:rsidR="004121A6">
      <w:pPr>
        <w:jc w:val="both"/>
      </w:pPr>
    </w:p>
    <w:p w:rsidRDefault="001405B6" w:rsidP="00F957D4" w:rsidR="001405B6">
      <w:pPr>
        <w:jc w:val="both"/>
      </w:pPr>
    </w:p>
    <w:p w:rsidRDefault="001405B6" w:rsidP="00F957D4" w:rsidR="001405B6" w:rsidRPr="00BF2330">
      <w:pPr>
        <w:jc w:val="both"/>
      </w:pPr>
    </w:p>
    <w:p w:rsidRDefault="00DB3EBC" w:rsidP="00B94EEC" w:rsidR="00F957D4" w:rsidRPr="00BF2330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</w:t>
      </w:r>
      <w:r>
        <w:t xml:space="preserve">povodom prijedloga FINANCIJSKE AGENCIJE Regionalni centar Osijek, Podružnica Osijek, L. </w:t>
      </w:r>
      <w:proofErr w:type="spellStart"/>
      <w:r>
        <w:t>Jagera</w:t>
      </w:r>
      <w:proofErr w:type="spellEnd"/>
      <w:r>
        <w:t xml:space="preserve"> 3, Osijek, OIB: 85821130368, za otvaranje stečajnog postupka nad dužnikom Ustanova za zdravstvenu njegu KUPANOVAC, Sveti </w:t>
      </w:r>
      <w:proofErr w:type="spellStart"/>
      <w:r>
        <w:t>Đurađ</w:t>
      </w:r>
      <w:proofErr w:type="spellEnd"/>
      <w:r>
        <w:t>, Školska 26, MBS: 030081067, OIB: 83150802177,</w:t>
      </w:r>
      <w:r w:rsidR="00F957D4" w:rsidRPr="00BF2330">
        <w:t xml:space="preserve"> dana </w:t>
      </w:r>
      <w:r>
        <w:t>6. lipnja</w:t>
      </w:r>
      <w:r w:rsidR="00E51315" w:rsidRPr="00BF2330">
        <w:t xml:space="preserve"> </w:t>
      </w:r>
      <w:r w:rsidR="00F957D4" w:rsidRPr="00BF2330">
        <w:t>2017. godine</w:t>
      </w:r>
    </w:p>
    <w:p w:rsidRDefault="00273CBA" w:rsidP="004021A0" w:rsidR="00273CBA">
      <w:pPr>
        <w:jc w:val="both"/>
      </w:pPr>
    </w:p>
    <w:p w:rsidRDefault="001405B6" w:rsidP="004021A0" w:rsidR="001405B6">
      <w:pPr>
        <w:jc w:val="both"/>
      </w:pPr>
    </w:p>
    <w:p w:rsidRDefault="001405B6" w:rsidP="004021A0" w:rsidR="001405B6">
      <w:pPr>
        <w:jc w:val="both"/>
      </w:pPr>
    </w:p>
    <w:p w:rsidRDefault="001405B6" w:rsidP="004021A0" w:rsidR="001405B6" w:rsidRPr="00BF2330">
      <w:pPr>
        <w:jc w:val="both"/>
      </w:pPr>
    </w:p>
    <w:p w:rsidRDefault="007D503F" w:rsidP="001405B6" w:rsidR="00E4094E" w:rsidRPr="00BF2330">
      <w:pPr>
        <w:jc w:val="center"/>
      </w:pPr>
      <w:r w:rsidRPr="00BF2330">
        <w:t>r i j e š i o  j e</w:t>
      </w:r>
    </w:p>
    <w:p w:rsidRDefault="004021A0" w:rsidP="004021A0" w:rsidR="004021A0"/>
    <w:p w:rsidRDefault="001405B6" w:rsidP="004021A0" w:rsidR="001405B6"/>
    <w:p w:rsidRDefault="001405B6" w:rsidP="004021A0" w:rsidR="001405B6"/>
    <w:p w:rsidRDefault="001405B6" w:rsidP="004021A0" w:rsidR="001405B6" w:rsidRPr="00BF2330"/>
    <w:p w:rsidRDefault="007D503F" w:rsidP="007D503F" w:rsidR="007D503F" w:rsidRPr="00BF2330">
      <w:pPr>
        <w:numPr>
          <w:ilvl w:val="0"/>
          <w:numId w:val="15"/>
        </w:numPr>
        <w:jc w:val="both"/>
        <w:rPr>
          <w:bCs/>
        </w:rPr>
      </w:pPr>
      <w:r w:rsidRPr="00BF2330">
        <w:rPr>
          <w:bCs/>
        </w:rPr>
        <w:t>OTVARA</w:t>
      </w:r>
      <w:r w:rsidRPr="00BF2330">
        <w:t xml:space="preserve"> se stečajni postupak nad dužnikom: </w:t>
      </w:r>
      <w:r w:rsidR="00144E4B">
        <w:t xml:space="preserve">Ustanova za zdravstvenu njegu KUPANOVAC, Sveti </w:t>
      </w:r>
      <w:proofErr w:type="spellStart"/>
      <w:r w:rsidR="00144E4B">
        <w:t>Đurađ</w:t>
      </w:r>
      <w:proofErr w:type="spellEnd"/>
      <w:r w:rsidR="00144E4B">
        <w:t>, Školska 26, MBS: 030081067, OIB: 83150802177</w:t>
      </w:r>
      <w:r w:rsidRPr="00BF2330">
        <w:t>.</w:t>
      </w:r>
    </w:p>
    <w:p w:rsidRDefault="007D503F" w:rsidP="007D503F" w:rsidR="007D503F" w:rsidRPr="00BF2330">
      <w:pPr>
        <w:ind w:left="1065"/>
        <w:jc w:val="both"/>
        <w:rPr>
          <w:bCs/>
        </w:rPr>
      </w:pPr>
    </w:p>
    <w:p w:rsidRDefault="007D503F" w:rsidP="007D503F" w:rsidR="007D503F" w:rsidRPr="00BF2330">
      <w:pPr>
        <w:numPr>
          <w:ilvl w:val="0"/>
          <w:numId w:val="15"/>
        </w:numPr>
        <w:jc w:val="both"/>
      </w:pPr>
      <w:r w:rsidRPr="00BF2330">
        <w:t xml:space="preserve">Za stečajnog upravitelja imenuje se </w:t>
      </w:r>
      <w:r w:rsidR="00144E4B">
        <w:t xml:space="preserve">Živka </w:t>
      </w:r>
      <w:proofErr w:type="spellStart"/>
      <w:r w:rsidR="00144E4B">
        <w:t>Posavac</w:t>
      </w:r>
      <w:proofErr w:type="spellEnd"/>
      <w:r w:rsidR="00144E4B">
        <w:t xml:space="preserve"> iz Čepina, Risnjačka ulica 10, OIB 99335812289 </w:t>
      </w:r>
      <w:r w:rsidRPr="00BF2330">
        <w:t>automatskom dodjelom – promjenom uloge.</w:t>
      </w:r>
    </w:p>
    <w:p w:rsidRDefault="007D503F" w:rsidP="007D503F" w:rsidR="007D503F" w:rsidRPr="00BF2330">
      <w:pPr>
        <w:ind w:left="705"/>
        <w:jc w:val="both"/>
      </w:pPr>
    </w:p>
    <w:p w:rsidRDefault="007D503F" w:rsidP="007D503F" w:rsidR="007D503F" w:rsidRPr="00BF2330">
      <w:pPr>
        <w:numPr>
          <w:ilvl w:val="0"/>
          <w:numId w:val="15"/>
        </w:numPr>
        <w:jc w:val="both"/>
      </w:pPr>
      <w:r w:rsidRPr="00BF2330">
        <w:rPr>
          <w:bCs/>
        </w:rPr>
        <w:t>ZAKLJUČUJE</w:t>
      </w:r>
      <w:r w:rsidRPr="00BF2330">
        <w:t xml:space="preserve"> se stečajni postupak nad dužnikom: </w:t>
      </w:r>
      <w:r w:rsidR="00144E4B">
        <w:t xml:space="preserve">Ustanova za zdravstvenu njegu KUPANOVAC, Sveti </w:t>
      </w:r>
      <w:proofErr w:type="spellStart"/>
      <w:r w:rsidR="00144E4B">
        <w:t>Đurađ</w:t>
      </w:r>
      <w:proofErr w:type="spellEnd"/>
      <w:r w:rsidR="00144E4B">
        <w:t>, Školska 26, MBS: 030081067, OIB: 83150802177</w:t>
      </w:r>
      <w:r w:rsidRPr="00BF2330">
        <w:t>.</w:t>
      </w:r>
    </w:p>
    <w:p w:rsidRDefault="007D503F" w:rsidP="007D503F" w:rsidR="007D503F" w:rsidRPr="00BF2330">
      <w:pPr>
        <w:jc w:val="both"/>
      </w:pPr>
    </w:p>
    <w:p w:rsidRDefault="007D503F" w:rsidP="007D503F" w:rsidR="007D503F">
      <w:pPr>
        <w:numPr>
          <w:ilvl w:val="0"/>
          <w:numId w:val="15"/>
        </w:numPr>
        <w:jc w:val="both"/>
      </w:pPr>
      <w:r w:rsidRPr="00BF2330">
        <w:t xml:space="preserve">Ovo rješenje objaviti će se na mrežnoj stranici e-Oglasna ploča sudova, a nakon pravomoćnosti dostaviti sudskom registru radi brisanja dužnika iz sudskog registra. </w:t>
      </w:r>
    </w:p>
    <w:p w:rsidRDefault="001405B6" w:rsidP="001405B6" w:rsidR="001405B6">
      <w:pPr>
        <w:jc w:val="both"/>
      </w:pPr>
    </w:p>
    <w:p w:rsidRDefault="001405B6" w:rsidP="001405B6" w:rsidR="001405B6">
      <w:pPr>
        <w:jc w:val="both"/>
      </w:pPr>
    </w:p>
    <w:p w:rsidRDefault="001405B6" w:rsidP="001405B6" w:rsidR="001405B6" w:rsidRPr="00BF2330">
      <w:pPr>
        <w:jc w:val="both"/>
      </w:pPr>
    </w:p>
    <w:p w:rsidRDefault="00E4094E" w:rsidP="007D503F" w:rsidR="00E4094E">
      <w:pPr>
        <w:jc w:val="both"/>
      </w:pPr>
    </w:p>
    <w:p w:rsidRDefault="004675BF" w:rsidP="007D503F" w:rsidR="004675BF" w:rsidRPr="00BF2330">
      <w:pPr>
        <w:jc w:val="both"/>
      </w:pPr>
    </w:p>
    <w:p w:rsidRDefault="007D503F" w:rsidP="001405B6" w:rsidR="00144E4B" w:rsidRPr="00BF2330">
      <w:pPr>
        <w:jc w:val="center"/>
      </w:pPr>
      <w:r w:rsidRPr="00BF2330">
        <w:lastRenderedPageBreak/>
        <w:t>Obrazloženje</w:t>
      </w:r>
    </w:p>
    <w:p w:rsidRDefault="007D503F" w:rsidP="007D503F" w:rsidR="007D503F">
      <w:pPr>
        <w:jc w:val="both"/>
      </w:pPr>
    </w:p>
    <w:p w:rsidRDefault="001405B6" w:rsidP="007D503F" w:rsidR="001405B6">
      <w:pPr>
        <w:jc w:val="both"/>
      </w:pPr>
    </w:p>
    <w:p w:rsidRDefault="001405B6" w:rsidP="007D503F" w:rsidR="001405B6" w:rsidRPr="00BF2330">
      <w:pPr>
        <w:jc w:val="both"/>
      </w:pPr>
    </w:p>
    <w:p w:rsidRDefault="00144E4B" w:rsidP="00144E4B" w:rsidR="00144E4B">
      <w:pPr>
        <w:ind w:firstLine="708"/>
        <w:jc w:val="both"/>
      </w:pPr>
      <w:r>
        <w:t xml:space="preserve">Dana 25.10.2016. godine zaprimljen je na ovome sudu prijedlog FINE Regionalni centar Osijek, Podružnica Osijek, klasa: 110-07/16-01/04 </w:t>
      </w:r>
      <w:proofErr w:type="spellStart"/>
      <w:r>
        <w:t>Ur</w:t>
      </w:r>
      <w:proofErr w:type="spellEnd"/>
      <w:r>
        <w:t xml:space="preserve">. broj 04-06-16-12408 od 24.10.2016. godine, za otvaranje stečajnog postupka nad dužnikom Ustanova za zdravstvenu njegu KUPANOVAC, Sveti </w:t>
      </w:r>
      <w:proofErr w:type="spellStart"/>
      <w:r>
        <w:t>Đurađ</w:t>
      </w:r>
      <w:proofErr w:type="spellEnd"/>
      <w:r>
        <w:t>, Školska 26, MBS: 030081067, OIB: 83150802177.</w:t>
      </w:r>
    </w:p>
    <w:p w:rsidRDefault="00144E4B" w:rsidP="00144E4B" w:rsidR="00144E4B">
      <w:pPr>
        <w:jc w:val="both"/>
      </w:pPr>
    </w:p>
    <w:p w:rsidRDefault="00144E4B" w:rsidP="00144E4B" w:rsidR="00144E4B">
      <w:pPr>
        <w:ind w:firstLine="708"/>
        <w:jc w:val="both"/>
      </w:pPr>
      <w:r>
        <w:t>U zahtjevu je navela da na dan 21.10.2016. dužnik u Očevidniku redoslijeda osnova za plaćanje ima evidentirane neizvršene osnove za plaćanje u neprekinutom razdoblju od 120 dana, u ukupnom iznosu od 47.903,83 kn, u koji iznos je uračunata kamata i naknada FINE za provedbe ovrhe na novčanim sredstvima dužnika. Navodi da dužnik ima 3 zaposlenih radnika.</w:t>
      </w:r>
    </w:p>
    <w:p w:rsidRDefault="00144E4B" w:rsidP="00144E4B" w:rsidR="00144E4B">
      <w:pPr>
        <w:ind w:firstLine="708"/>
        <w:jc w:val="both"/>
      </w:pPr>
    </w:p>
    <w:p w:rsidRDefault="00144E4B" w:rsidP="00144E4B" w:rsidR="00144E4B">
      <w:pPr>
        <w:ind w:firstLine="708"/>
        <w:jc w:val="both"/>
      </w:pPr>
      <w:r>
        <w:t>FINA je dostavila popis računa i oročenih novčanih sredstava dužnika na dan 21.10.2016. te u svom podnesku od 24.10.2016. navodi da dužnik na dan 21.10.2016. u Jedinstvenom registru računa ima otvorene sljedeće račune i oročena novčana sredstva HR2723900011100917084 Hrvatska poštanska banka d.d., te da na temelju čl. 112. st. 5. SZ-a dužnik na dan 21.10.2016. godine na ime predujma za namirenje troškova stečajnog postupka ima zaplijenjena novčana sredstva u iznosu od 5.000,00 kn.</w:t>
      </w:r>
    </w:p>
    <w:p w:rsidRDefault="00144E4B" w:rsidP="00144E4B" w:rsidR="00144E4B">
      <w:pPr>
        <w:ind w:firstLine="708"/>
        <w:jc w:val="both"/>
      </w:pPr>
    </w:p>
    <w:p w:rsidRDefault="00144E4B" w:rsidP="00144E4B" w:rsidR="00144E4B">
      <w:pPr>
        <w:ind w:firstLine="708"/>
        <w:jc w:val="both"/>
      </w:pPr>
      <w:r>
        <w:t xml:space="preserve">Zaključkom </w:t>
      </w:r>
      <w:proofErr w:type="spellStart"/>
      <w:r>
        <w:t>posl</w:t>
      </w:r>
      <w:proofErr w:type="spellEnd"/>
      <w:r>
        <w:t xml:space="preserve">. br. 7 St-2728/16-5 od 14.02.2017. godine pozvana je osoba ovlaštena za zastupanje dužnika Valentina </w:t>
      </w:r>
      <w:proofErr w:type="spellStart"/>
      <w:r>
        <w:t>Kupanovac</w:t>
      </w:r>
      <w:proofErr w:type="spellEnd"/>
      <w:r>
        <w:t xml:space="preserve">, OIB: 82948038363, Sveti </w:t>
      </w:r>
      <w:proofErr w:type="spellStart"/>
      <w:r>
        <w:t>Đurađ</w:t>
      </w:r>
      <w:proofErr w:type="spellEnd"/>
      <w:r>
        <w:t>, Antuna Radića 35/C da preda sudu pisano izvješće o financijsko-gospodarskom stanju dužnika te popis imovine i obveza, po kojem zaključku osoba ovlaštena za zastupanje dužnika u propisanom roku nije postupila.</w:t>
      </w:r>
    </w:p>
    <w:p w:rsidRDefault="00E4094E" w:rsidP="007D503F" w:rsidR="00E4094E" w:rsidRPr="00BF2330">
      <w:pPr>
        <w:jc w:val="both"/>
      </w:pPr>
    </w:p>
    <w:p w:rsidRDefault="007D503F" w:rsidP="001E5417" w:rsidR="007D503F" w:rsidRPr="00BF2330">
      <w:pPr>
        <w:ind w:firstLine="708"/>
        <w:jc w:val="both"/>
      </w:pPr>
      <w:r w:rsidRPr="00BF2330">
        <w:t xml:space="preserve">U smislu članka 5. Stečajnog zakona (Narodne novine 71/15) stečajni postupak se može otvoriti ako sud utvrdi postojanje stečajnog razloga. Stečajni razlozi su: nesposobnost za plaćanje i prezaduženost. </w:t>
      </w:r>
    </w:p>
    <w:p w:rsidRDefault="007D503F" w:rsidP="007D503F" w:rsidR="007D503F" w:rsidRPr="00BF2330">
      <w:pPr>
        <w:pStyle w:val="Tijeloteksta"/>
        <w:ind w:firstLine="708"/>
        <w:rPr>
          <w:sz w:val="24"/>
        </w:rPr>
      </w:pPr>
    </w:p>
    <w:p w:rsidRDefault="007D503F" w:rsidP="007D503F" w:rsidR="007D503F" w:rsidRPr="00133862">
      <w:pPr>
        <w:pStyle w:val="Tijeloteksta"/>
        <w:ind w:firstLine="708"/>
        <w:rPr>
          <w:bCs/>
          <w:sz w:val="24"/>
        </w:rPr>
      </w:pPr>
      <w:r w:rsidRPr="00133862">
        <w:rPr>
          <w:bCs/>
          <w:sz w:val="24"/>
        </w:rPr>
        <w:t>Nad dužnikom je pokrenut prethodni postupak radi utvrđivanja uvjeta za otvaranje stečajnog postupka, tijekom kojeg je za privremenog stečajnog upravitelja imenovan</w:t>
      </w:r>
      <w:r w:rsidR="00BF2330" w:rsidRPr="00133862">
        <w:rPr>
          <w:bCs/>
          <w:sz w:val="24"/>
        </w:rPr>
        <w:t>a</w:t>
      </w:r>
      <w:r w:rsidRPr="00133862">
        <w:rPr>
          <w:bCs/>
          <w:sz w:val="24"/>
        </w:rPr>
        <w:t xml:space="preserve"> </w:t>
      </w:r>
      <w:r w:rsidR="00133862" w:rsidRPr="00133862">
        <w:rPr>
          <w:sz w:val="24"/>
        </w:rPr>
        <w:t xml:space="preserve">Živka </w:t>
      </w:r>
      <w:proofErr w:type="spellStart"/>
      <w:r w:rsidR="00133862" w:rsidRPr="00133862">
        <w:rPr>
          <w:sz w:val="24"/>
        </w:rPr>
        <w:t>Posavac</w:t>
      </w:r>
      <w:proofErr w:type="spellEnd"/>
      <w:r w:rsidR="00133862" w:rsidRPr="00133862">
        <w:rPr>
          <w:sz w:val="24"/>
        </w:rPr>
        <w:t xml:space="preserve"> iz Čepina, Risnjačka ulica 10, OIB 99335812289</w:t>
      </w:r>
      <w:r w:rsidR="00133862">
        <w:rPr>
          <w:sz w:val="24"/>
        </w:rPr>
        <w:t xml:space="preserve"> </w:t>
      </w:r>
      <w:r w:rsidRPr="00133862">
        <w:rPr>
          <w:bCs/>
          <w:sz w:val="24"/>
        </w:rPr>
        <w:t xml:space="preserve">sa zadatkom da ispita postojanje stečajnih razloga, mogu li se imovinom dužnika pokriti troškovi stečajnog postupka, te kakvi su izgledi za nastavak poslovanja dužnika. </w:t>
      </w:r>
    </w:p>
    <w:p w:rsidRDefault="007D503F" w:rsidP="007D503F" w:rsidR="007D503F" w:rsidRPr="00BF2330">
      <w:pPr>
        <w:pStyle w:val="Tijeloteksta"/>
        <w:rPr>
          <w:bCs/>
          <w:sz w:val="24"/>
        </w:rPr>
      </w:pPr>
    </w:p>
    <w:p w:rsidRDefault="007D503F" w:rsidP="007D503F" w:rsidR="00B11DA5">
      <w:pPr>
        <w:ind w:firstLine="708"/>
        <w:jc w:val="both"/>
        <w:rPr>
          <w:bCs/>
        </w:rPr>
      </w:pPr>
      <w:r w:rsidRPr="00BF2330">
        <w:rPr>
          <w:bCs/>
        </w:rPr>
        <w:t xml:space="preserve">Ročište radi očitovanja o prijedlogu za otvaranje stečajnog postupka i rasprave o pretpostavkama za ispitivanje uvjeta </w:t>
      </w:r>
      <w:r w:rsidR="00133862">
        <w:rPr>
          <w:bCs/>
        </w:rPr>
        <w:t xml:space="preserve">za </w:t>
      </w:r>
      <w:r w:rsidRPr="00BF2330">
        <w:rPr>
          <w:bCs/>
        </w:rPr>
        <w:t>otvaranje stečajnog po</w:t>
      </w:r>
      <w:r w:rsidR="00133862">
        <w:rPr>
          <w:bCs/>
        </w:rPr>
        <w:t xml:space="preserve">stupka nad dužnikom održano je </w:t>
      </w:r>
      <w:r w:rsidR="00D6330E">
        <w:rPr>
          <w:bCs/>
        </w:rPr>
        <w:t>19</w:t>
      </w:r>
      <w:r w:rsidR="001E5417">
        <w:rPr>
          <w:bCs/>
        </w:rPr>
        <w:t>.</w:t>
      </w:r>
      <w:r w:rsidR="00CF1946">
        <w:rPr>
          <w:bCs/>
        </w:rPr>
        <w:t xml:space="preserve"> travnja</w:t>
      </w:r>
      <w:r w:rsidR="00885497">
        <w:rPr>
          <w:bCs/>
        </w:rPr>
        <w:t xml:space="preserve"> </w:t>
      </w:r>
      <w:r w:rsidRPr="00BF2330">
        <w:rPr>
          <w:bCs/>
        </w:rPr>
        <w:t>2017. godine u prisutnosti pri</w:t>
      </w:r>
      <w:r w:rsidR="00D6330E">
        <w:rPr>
          <w:bCs/>
        </w:rPr>
        <w:t>vremenog stečajnog upravitelja.</w:t>
      </w:r>
    </w:p>
    <w:p w:rsidRDefault="00133862" w:rsidP="007D503F" w:rsidR="00133862" w:rsidRPr="00BF2330">
      <w:pPr>
        <w:ind w:firstLine="708"/>
        <w:jc w:val="both"/>
        <w:rPr>
          <w:bCs/>
        </w:rPr>
      </w:pPr>
    </w:p>
    <w:p w:rsidRDefault="007D503F" w:rsidP="0031080C" w:rsidR="001E5417">
      <w:pPr>
        <w:ind w:firstLine="708"/>
        <w:jc w:val="both"/>
      </w:pPr>
      <w:r w:rsidRPr="00B11DA5">
        <w:t>Iz izvještaja privremeno</w:t>
      </w:r>
      <w:r w:rsidR="001E5417">
        <w:t>g stečajnog upravitelja i prema Očevidniku FINE o redoslijedu plaćanja</w:t>
      </w:r>
      <w:r w:rsidR="00DD6223">
        <w:t xml:space="preserve"> sa obračunatom kamatom od </w:t>
      </w:r>
      <w:r w:rsidR="00133862">
        <w:t>0</w:t>
      </w:r>
      <w:r w:rsidR="00DD6223">
        <w:t>4.04</w:t>
      </w:r>
      <w:r w:rsidR="001E5417">
        <w:t>.2017. godine dužnik ima evidentirane neizvršene osnove za plaćanj</w:t>
      </w:r>
      <w:r w:rsidR="00DD6223">
        <w:t xml:space="preserve">e u ukupnom iznosu od </w:t>
      </w:r>
      <w:r w:rsidR="00DD6223" w:rsidRPr="002C293F">
        <w:t>1</w:t>
      </w:r>
      <w:r w:rsidR="001F253D" w:rsidRPr="002C293F">
        <w:t>0</w:t>
      </w:r>
      <w:r w:rsidR="00DD6223" w:rsidRPr="002C293F">
        <w:t xml:space="preserve">7.516,03 </w:t>
      </w:r>
      <w:r w:rsidR="001F253D" w:rsidRPr="002C293F">
        <w:t>kuna,</w:t>
      </w:r>
      <w:r w:rsidR="001F253D">
        <w:t xml:space="preserve"> </w:t>
      </w:r>
      <w:r w:rsidR="00DD6223">
        <w:t xml:space="preserve">a račun dužnika je blokiran od 23. lipnja 2016. </w:t>
      </w:r>
    </w:p>
    <w:p w:rsidRDefault="001F253D" w:rsidP="0031080C" w:rsidR="001F253D">
      <w:pPr>
        <w:ind w:firstLine="708"/>
        <w:jc w:val="both"/>
      </w:pPr>
    </w:p>
    <w:p w:rsidRDefault="00210CEC" w:rsidP="00210CEC" w:rsidR="00210CE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Društvo posluje 12 godina i formalno zapošljava 1 radnicu koja se nalazi na porodiljskom  bolovanju na teret HZZO dok je djelatnost prestalo obavljati u 2016.</w:t>
      </w:r>
      <w:r w:rsidR="001F253D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g. Prema </w:t>
      </w:r>
      <w:r>
        <w:rPr>
          <w:rFonts w:hAnsi="Times New Roman" w:ascii="Times New Roman"/>
          <w:sz w:val="24"/>
          <w:szCs w:val="24"/>
        </w:rPr>
        <w:lastRenderedPageBreak/>
        <w:t>izjavi osoblja iz knjigovodstvenog servisa problemi s likvidnošću nastali kada je društvo kao jamac po kreditu HBOR-a danom povezano</w:t>
      </w:r>
      <w:r w:rsidR="001F253D">
        <w:rPr>
          <w:rFonts w:hAnsi="Times New Roman" w:ascii="Times New Roman"/>
          <w:sz w:val="24"/>
          <w:szCs w:val="24"/>
        </w:rPr>
        <w:t>m poduzeću plaćao obveze istoga</w:t>
      </w:r>
      <w:r>
        <w:rPr>
          <w:rFonts w:hAnsi="Times New Roman" w:ascii="Times New Roman"/>
          <w:sz w:val="24"/>
          <w:szCs w:val="24"/>
        </w:rPr>
        <w:t>.</w:t>
      </w:r>
    </w:p>
    <w:p w:rsidRDefault="001F253D" w:rsidP="00210CEC" w:rsidR="001F253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63817" w:rsidP="00F63817" w:rsidR="00F63817">
      <w:pPr>
        <w:ind w:firstLine="708"/>
        <w:jc w:val="both"/>
      </w:pPr>
      <w:r>
        <w:t>U bilanci na dan 31. prosinca 2016. godine knjigovodstvena vrijednost dugotrajne imovine je 0,00. Društvo u vlasništvu nikada nije posjedova</w:t>
      </w:r>
      <w:r w:rsidR="001F253D">
        <w:t>l</w:t>
      </w:r>
      <w:r>
        <w:t xml:space="preserve">o nekretnine te nije bilo niti prometa po toj osnovi, što je vidljivo iz priložene potvrde Općinskog suda u Osijeku. </w:t>
      </w:r>
    </w:p>
    <w:p w:rsidRDefault="001F253D" w:rsidP="00F63817" w:rsidR="001F253D">
      <w:pPr>
        <w:ind w:firstLine="708"/>
        <w:jc w:val="both"/>
      </w:pPr>
    </w:p>
    <w:p w:rsidRDefault="00F63817" w:rsidP="001F253D" w:rsidR="00F63817">
      <w:pPr>
        <w:ind w:firstLine="708"/>
        <w:jc w:val="both"/>
      </w:pPr>
      <w:r>
        <w:t xml:space="preserve">Vezano za vozila, društvo nije nikada imalo vozila u vlasništvu a djelatnost su obavljali privatnim automobilom. </w:t>
      </w:r>
      <w:r w:rsidR="001F253D">
        <w:t xml:space="preserve"> </w:t>
      </w:r>
    </w:p>
    <w:p w:rsidRDefault="004675BF" w:rsidP="001F253D" w:rsidR="004675BF">
      <w:pPr>
        <w:ind w:firstLine="708"/>
        <w:jc w:val="both"/>
      </w:pPr>
    </w:p>
    <w:p w:rsidRDefault="00F63817" w:rsidP="00172FA7" w:rsidR="00172FA7">
      <w:pPr>
        <w:ind w:firstLine="708"/>
        <w:jc w:val="both"/>
      </w:pPr>
      <w:r>
        <w:t xml:space="preserve">U bilanci na dan 31. prosinca 2016. godine vrijednost </w:t>
      </w:r>
      <w:r w:rsidR="001F253D">
        <w:t>kratkotrajne imovine je 137.434,00</w:t>
      </w:r>
      <w:r>
        <w:t xml:space="preserve"> kn a čine ju potraživanja od povezanih poduzeća isplaćena od društva kao jam</w:t>
      </w:r>
      <w:r w:rsidR="00943037">
        <w:t>ca za kredit dobiven od HBOR-a</w:t>
      </w:r>
      <w:r w:rsidR="00172FA7">
        <w:t xml:space="preserve"> s tim da navedeno potraživanje u iznosu od 137.434</w:t>
      </w:r>
      <w:r w:rsidR="00546B00">
        <w:t>,00</w:t>
      </w:r>
      <w:r w:rsidR="00172FA7">
        <w:t xml:space="preserve"> kn se odnos</w:t>
      </w:r>
      <w:r w:rsidR="00491081">
        <w:t>i</w:t>
      </w:r>
      <w:r w:rsidR="00172FA7">
        <w:t xml:space="preserve"> prema povezanim poduzećima koja su blokirana a dužnik ispunjavanja njihove obveze kao jamac po kreditu te su stoga teško </w:t>
      </w:r>
      <w:r w:rsidR="00172FA7" w:rsidRPr="002C293F">
        <w:t>naplativa</w:t>
      </w:r>
      <w:r w:rsidR="002630A4">
        <w:t xml:space="preserve"> i čine samo knjigovodstvenu, a ne i realnu vrijednost imovine. </w:t>
      </w:r>
    </w:p>
    <w:p w:rsidRDefault="00597BF0" w:rsidP="002630A4" w:rsidR="00597BF0" w:rsidRPr="00B11DA5">
      <w:pPr>
        <w:jc w:val="both"/>
      </w:pPr>
    </w:p>
    <w:p w:rsidRDefault="007D503F" w:rsidP="007D503F" w:rsidR="007D503F" w:rsidRPr="00BF2330">
      <w:pPr>
        <w:ind w:firstLine="708"/>
        <w:jc w:val="both"/>
      </w:pPr>
      <w:r w:rsidRPr="00BF2330">
        <w:t>Na temelju podataka navedenih u izvješću privremeni stečajni upravitelj je mišljenja da je stečajni dužnik nesposoban za pl</w:t>
      </w:r>
      <w:r w:rsidR="00D82177">
        <w:t>aćanje</w:t>
      </w:r>
      <w:r w:rsidR="002630A4">
        <w:t xml:space="preserve"> i prezadužen</w:t>
      </w:r>
      <w:r w:rsidR="00B11DA5">
        <w:t xml:space="preserve">, te budući </w:t>
      </w:r>
      <w:r w:rsidRPr="00BF2330">
        <w:t>d</w:t>
      </w:r>
      <w:r w:rsidR="00D82177">
        <w:t>a je kod dužnika ispunjen</w:t>
      </w:r>
      <w:r w:rsidR="00B11DA5">
        <w:t xml:space="preserve"> </w:t>
      </w:r>
      <w:r w:rsidR="00D82177">
        <w:t>stečajni razlog iz članka 6</w:t>
      </w:r>
      <w:r w:rsidRPr="00BF2330">
        <w:t>.</w:t>
      </w:r>
      <w:r w:rsidR="002630A4">
        <w:t xml:space="preserve"> i čl. 7.</w:t>
      </w:r>
      <w:r w:rsidRPr="00BF2330">
        <w:t xml:space="preserve"> Stečajnog zakona (Narodne novine 71/15), a dužnik nema imovine dovoljne ni za namirenje troškova stečajnog postupka, predložio je stečajnom sucu, sukladno članku 132. Stečajnog zakona donošenje rješenja o otvaranju i zaključenju stečajnog postupka nad dužnikom. </w:t>
      </w:r>
    </w:p>
    <w:p w:rsidRDefault="007D503F" w:rsidP="00B11DA5" w:rsidR="007D503F" w:rsidRPr="00BF2330">
      <w:pPr>
        <w:jc w:val="both"/>
      </w:pPr>
    </w:p>
    <w:p w:rsidRDefault="007D503F" w:rsidP="00F10CF1" w:rsidR="00C425C4">
      <w:pPr>
        <w:ind w:firstLine="708"/>
        <w:jc w:val="both"/>
      </w:pPr>
      <w:r w:rsidRPr="00F10CF1">
        <w:rPr>
          <w:bCs/>
        </w:rPr>
        <w:t>Sud je izvršio uvid u spis i dokumente u spisu i to:</w:t>
      </w:r>
      <w:r w:rsidR="00F10CF1">
        <w:rPr>
          <w:bCs/>
        </w:rPr>
        <w:t xml:space="preserve"> </w:t>
      </w:r>
      <w:r w:rsidR="00725A78">
        <w:rPr>
          <w:bCs/>
        </w:rPr>
        <w:t>Prijedlog FINE za otvaranje stečajnog postupka od 25.10.201</w:t>
      </w:r>
      <w:r w:rsidR="00F10CF1">
        <w:rPr>
          <w:bCs/>
        </w:rPr>
        <w:t>6</w:t>
      </w:r>
      <w:r w:rsidR="00725A78">
        <w:rPr>
          <w:bCs/>
        </w:rPr>
        <w:t xml:space="preserve">. (list 1-2 spisa); </w:t>
      </w:r>
      <w:r w:rsidR="00835E6B" w:rsidRPr="00725A78">
        <w:t xml:space="preserve">Izvadak </w:t>
      </w:r>
      <w:r w:rsidR="00725A78" w:rsidRPr="00725A78">
        <w:t xml:space="preserve">iz sudskog registra za dužnika od </w:t>
      </w:r>
      <w:r w:rsidR="00725A78">
        <w:t xml:space="preserve">13.02.2017. (list </w:t>
      </w:r>
      <w:r w:rsidR="00E85FCD">
        <w:t>6</w:t>
      </w:r>
      <w:r w:rsidR="00725A78">
        <w:t xml:space="preserve"> spisa); </w:t>
      </w:r>
      <w:r w:rsidR="00835E6B">
        <w:t xml:space="preserve">Izvješće </w:t>
      </w:r>
      <w:r w:rsidR="00C425C4">
        <w:t xml:space="preserve">privremenog stečajnog upravitelja od 05.04.2017. (list 15-20 spisa); Očevidnik o redoslijedu plaćanja sa obračunatom kamatom od 04.04.2017. (list. 21-24 spisa); Bilancu stanje na dan 31.12.2016. godine (list 25-30 spisa); Izvadak MF-Porezne uprave PU Osijek Ispostava Donji Miholjac o stanju računa poreznog obveznika na dan 05.04.2017. (list 31 </w:t>
      </w:r>
      <w:r w:rsidR="0031068E">
        <w:t>spisa); Izvadak HZMO od 05.04.2017. (list 32 spisa); Potvrdu Općinskog suda u Osijeku Zemljišnoknjižni odjel Donji Miholjac od 04.04.2017. (list 33 spisa); Dopunu izvješća privremene stečajne upraviteljice od 05.04.2017. (list 36-37 spisa).</w:t>
      </w:r>
    </w:p>
    <w:p w:rsidRDefault="003F7236" w:rsidP="007D503F" w:rsidR="003F7236" w:rsidRPr="00BF2330">
      <w:pPr>
        <w:jc w:val="both"/>
      </w:pPr>
    </w:p>
    <w:p w:rsidRDefault="007D503F" w:rsidP="007D503F" w:rsidR="00146638">
      <w:pPr>
        <w:spacing w:after="240"/>
        <w:ind w:firstLine="708"/>
        <w:jc w:val="both"/>
        <w:rPr>
          <w:bCs/>
        </w:rPr>
      </w:pPr>
      <w:r w:rsidRPr="00BF2330">
        <w:rPr>
          <w:bCs/>
        </w:rPr>
        <w:t>Budući da je tijekom prethodnog postupka rješenjem na osnovi izvedenih dokaza utvrđeno da imovina koja bi ušla u stečajnu masu nije dovoljna ni za namirenje troškova stečajnog postupka, sukladno članku 132. stav 1. Stečajnog zakona, stečajni sudac je rješenjem poslovni broj 7 St</w:t>
      </w:r>
      <w:r w:rsidR="00474ED7">
        <w:rPr>
          <w:bCs/>
        </w:rPr>
        <w:t>-2728/16-12</w:t>
      </w:r>
      <w:r w:rsidRPr="00BF2330">
        <w:rPr>
          <w:bCs/>
        </w:rPr>
        <w:t xml:space="preserve"> od </w:t>
      </w:r>
      <w:r w:rsidR="00474ED7">
        <w:rPr>
          <w:bCs/>
        </w:rPr>
        <w:t>20. travnja</w:t>
      </w:r>
      <w:r w:rsidRPr="00BF2330">
        <w:rPr>
          <w:bCs/>
        </w:rPr>
        <w:t xml:space="preserve"> 2017. godine, koje rješenje je objavljeno na e-oglasnoj ploči suda </w:t>
      </w:r>
      <w:r w:rsidR="00AD7527">
        <w:rPr>
          <w:bCs/>
        </w:rPr>
        <w:t>20. travnja</w:t>
      </w:r>
      <w:r w:rsidRPr="00BF2330">
        <w:rPr>
          <w:bCs/>
        </w:rPr>
        <w:t xml:space="preserve"> 2017. pozvao osobe koje imaju pravni interes da se provede stečajni postupak nad dužnikom da u roku od 15 dana uplate na sudski depozit kod ovoga suda ukupan iznos od </w:t>
      </w:r>
      <w:r w:rsidR="00DC240D">
        <w:t>25.529,50</w:t>
      </w:r>
      <w:r w:rsidR="00146638">
        <w:t xml:space="preserve"> kn </w:t>
      </w:r>
      <w:r w:rsidRPr="00BF2330">
        <w:rPr>
          <w:bCs/>
        </w:rPr>
        <w:t xml:space="preserve">predujma za namirenje troškova prethodnoga i otvorenoga stečajnog postupka, a koje troškove čini: </w:t>
      </w:r>
    </w:p>
    <w:p w:rsidRDefault="00974336" w:rsidP="00974336" w:rsidR="00974336">
      <w:pPr>
        <w:spacing w:after="240"/>
        <w:jc w:val="both"/>
      </w:pPr>
      <w:r>
        <w:t>-trošak poštarine u iznosu od 9,50 kn u skladu s Cjenikom poštanskih usluga u unutarnjem prometu za preporučenu pošiljku</w:t>
      </w:r>
    </w:p>
    <w:p w:rsidRDefault="00974336" w:rsidP="00974336" w:rsidR="00974336">
      <w:pPr>
        <w:spacing w:after="240"/>
        <w:jc w:val="both"/>
      </w:pPr>
      <w:r>
        <w:t>- jednokratna nagrada privremenom stečajnom upravitelju za obavljene poslove u prethodnom stečajnom postupku, čl. 4. Uredba o kriterijima i načinu obračuna i plaćanja nagrade stečajnim upraviteljima (Narodne novine 105/15) u iznosu od 3.500,00 kn</w:t>
      </w:r>
    </w:p>
    <w:p w:rsidRDefault="00974336" w:rsidP="00974336" w:rsidR="00974336">
      <w:pPr>
        <w:spacing w:after="240"/>
        <w:jc w:val="both"/>
      </w:pPr>
      <w:r>
        <w:lastRenderedPageBreak/>
        <w:t>- trošak izrade pečata u iznosu od 150,00 kn u skladu s prosječnom važećom cijenom takvih usluga na tržištu</w:t>
      </w:r>
    </w:p>
    <w:p w:rsidRDefault="00974336" w:rsidP="00974336" w:rsidR="00974336">
      <w:pPr>
        <w:spacing w:after="240"/>
        <w:jc w:val="both"/>
      </w:pPr>
      <w:r>
        <w:t xml:space="preserve">- naknada banke za vođenje računa – mjesečno </w:t>
      </w:r>
      <w:proofErr w:type="spellStart"/>
      <w:r>
        <w:t>cca</w:t>
      </w:r>
      <w:proofErr w:type="spellEnd"/>
      <w:r>
        <w:t xml:space="preserve"> 40,00 kn x 18 mjeseci u iznosu od 720,00 kn u skladu s prosječnom naknadom prema Cjeniku financijskih institucija za usluge platnog prometa na tržištu</w:t>
      </w:r>
    </w:p>
    <w:p w:rsidRDefault="00974336" w:rsidP="00974336" w:rsidR="00974336">
      <w:pPr>
        <w:spacing w:after="240"/>
        <w:jc w:val="both"/>
      </w:pPr>
      <w:r>
        <w:t>- trošak knjigovodstvenih usluga – mjesečno 350,00 kn x 18 mjeseci u iznosu od 6.300,00 kn u skladu s prosječnom cijenom takvih usluga na tržištu</w:t>
      </w:r>
    </w:p>
    <w:p w:rsidRDefault="00974336" w:rsidP="00974336" w:rsidR="00974336">
      <w:pPr>
        <w:spacing w:after="240"/>
        <w:jc w:val="both"/>
      </w:pPr>
      <w:r>
        <w:t>- poštanski troškovi u tijeku stečajnog postupka – cijena preporučene pošiljke 9,50 kn – predvidivo 20 pošiljki u iznosu od 190,00 kn u skladu s Cjenikom poštanskih usluga u unutarnjem prometu za preporučene pošiljke</w:t>
      </w:r>
    </w:p>
    <w:p w:rsidRDefault="00974336" w:rsidP="00974336" w:rsidR="00974336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974336" w:rsidP="00974336" w:rsidR="00974336">
      <w:pPr>
        <w:spacing w:after="240"/>
        <w:jc w:val="both"/>
      </w:pPr>
      <w:r>
        <w:t>- nagrada stečajnom upravitelju – 16% od očekivanog unovčenja stečajne mase od 100.000,00 kn, čl. 7. Uredbe u iznosu od 16.000,00 kn</w:t>
      </w:r>
    </w:p>
    <w:p w:rsidRDefault="00974336" w:rsidP="00974336" w:rsidR="00974336">
      <w:pPr>
        <w:spacing w:after="240"/>
        <w:jc w:val="both"/>
      </w:pPr>
      <w:r>
        <w:t>- trošak zatvaranja žiro računa u iznosu od 200,00 kn u skladu s prosječnom naknadom prema Cjeniku financijskih institucija za usluge platnog prometa na tržištu</w:t>
      </w:r>
    </w:p>
    <w:p w:rsidRDefault="00974336" w:rsidP="00974336" w:rsidR="00974336">
      <w:pPr>
        <w:jc w:val="both"/>
      </w:pPr>
      <w:r>
        <w:t>- arhiviranje poslovne dokumentacije – (pohrana dokumentacije u skladu sa Zakonom o arhivskom gradivu i arhivima prema Cjeniku u iznosu od 1.000,00 kn</w:t>
      </w:r>
    </w:p>
    <w:p w:rsidRDefault="00974336" w:rsidP="00974336" w:rsidR="00974336">
      <w:pPr>
        <w:jc w:val="both"/>
      </w:pPr>
    </w:p>
    <w:p w:rsidRDefault="00974336" w:rsidP="00974336" w:rsidR="00974336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7D503F" w:rsidP="007D503F" w:rsidR="007D503F" w:rsidRPr="00BF2330">
      <w:pPr>
        <w:spacing w:after="240"/>
        <w:ind w:firstLine="708"/>
        <w:jc w:val="both"/>
        <w:rPr>
          <w:bCs/>
        </w:rPr>
      </w:pPr>
      <w:r w:rsidRPr="00BF2330">
        <w:t xml:space="preserve">Sud je utvrdio da upravo navedeni troškovi i u navedenim iznosima čine iznos predujma potrebnog za namirenje osnovnih troškova prethodnog i otvorenoga stečajnog 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  <w:r w:rsidRPr="00BF2330">
        <w:rPr>
          <w:bCs/>
        </w:rPr>
        <w:t>Istim rješenjem pozvane osobe upozorene su da će sud, ukoliko ne uplate predujam, donijeti odluku o otvaranju i zaključenju stečajnog postupka. U tom slučaju stečajni postupak neće se provesti i na odgovarajući će se način primijeniti odredbe članka 286. do 292. Stečajnog zakona. Na gore navedeni upućeni poziv na uplatu predujma u navedenom roku nije se odazvao nitko iz kruga osoba zainteresiranih za vođenje stečajnog postupka nad dužnikom.</w:t>
      </w:r>
    </w:p>
    <w:p w:rsidRDefault="007D503F" w:rsidP="007D503F" w:rsidR="007D503F" w:rsidRPr="00BF2330">
      <w:pPr>
        <w:pStyle w:val="Tijeloteksta"/>
        <w:ind w:firstLine="708"/>
        <w:rPr>
          <w:bCs/>
          <w:sz w:val="24"/>
        </w:rPr>
      </w:pPr>
      <w:r w:rsidRPr="00BF2330">
        <w:rPr>
          <w:bCs/>
          <w:sz w:val="24"/>
        </w:rPr>
        <w:t>Budući da je prije otvaranja stečajnog postupka sud utvrdio da imovina stečajnog dužnika koja bi ušla u stečajnu masu nije dovoljna ni za namirenje troškova stečajnog postupka, temeljem članka 132. stav 2. Ste</w:t>
      </w:r>
      <w:r w:rsidR="00AB7EA3">
        <w:rPr>
          <w:bCs/>
          <w:sz w:val="24"/>
        </w:rPr>
        <w:t xml:space="preserve">čajnog zakona (Narodne </w:t>
      </w:r>
      <w:r w:rsidR="00AB7EA3" w:rsidRPr="00C74096">
        <w:rPr>
          <w:bCs/>
          <w:sz w:val="24"/>
        </w:rPr>
        <w:t>novine 7</w:t>
      </w:r>
      <w:r w:rsidR="00E967C8" w:rsidRPr="00C74096">
        <w:rPr>
          <w:bCs/>
          <w:sz w:val="24"/>
        </w:rPr>
        <w:t>5</w:t>
      </w:r>
      <w:r w:rsidRPr="00C74096">
        <w:rPr>
          <w:bCs/>
          <w:sz w:val="24"/>
        </w:rPr>
        <w:t>/15),</w:t>
      </w:r>
      <w:r w:rsidRPr="00BF2330">
        <w:rPr>
          <w:bCs/>
          <w:sz w:val="24"/>
        </w:rPr>
        <w:t xml:space="preserve"> odlučeno je kao u izreci.</w:t>
      </w:r>
    </w:p>
    <w:p w:rsidRDefault="007D503F" w:rsidP="007D503F" w:rsidR="007D503F" w:rsidRPr="00BF2330">
      <w:pPr>
        <w:pStyle w:val="Tijeloteksta"/>
        <w:ind w:firstLine="708"/>
        <w:rPr>
          <w:bCs/>
          <w:sz w:val="24"/>
        </w:rPr>
      </w:pPr>
    </w:p>
    <w:p w:rsidRDefault="007D503F" w:rsidP="007D503F" w:rsidR="007D503F">
      <w:pPr>
        <w:ind w:firstLine="708"/>
        <w:jc w:val="both"/>
      </w:pPr>
      <w:r w:rsidRPr="00BF2330">
        <w:t>Za stečajnog upravitelja, automatskim odabirom promjenom uloge, imenovan</w:t>
      </w:r>
      <w:r w:rsidR="00AB0C10">
        <w:t>a</w:t>
      </w:r>
      <w:r w:rsidRPr="00BF2330">
        <w:t xml:space="preserve"> je </w:t>
      </w:r>
      <w:r w:rsidR="008441E2">
        <w:t xml:space="preserve">Živka </w:t>
      </w:r>
      <w:proofErr w:type="spellStart"/>
      <w:r w:rsidR="008441E2">
        <w:t>Posavac</w:t>
      </w:r>
      <w:proofErr w:type="spellEnd"/>
      <w:r w:rsidR="008441E2">
        <w:t xml:space="preserve"> iz Čepina, Risnjačka ulica 10, OIB 99335812289 </w:t>
      </w:r>
      <w:r w:rsidRPr="00BF2330">
        <w:t xml:space="preserve">s liste A stečajnih upravitelja </w:t>
      </w:r>
      <w:r w:rsidRPr="00BF2330">
        <w:lastRenderedPageBreak/>
        <w:t xml:space="preserve">za područje nadležnosti ovoga suda a sukladno čl. 84 st. 1. u vezi s čl. 85 st. 2 SZ-a te je odlučeno kao u toč.2. izreke. </w:t>
      </w:r>
    </w:p>
    <w:p w:rsidRDefault="00102A68" w:rsidP="007D503F" w:rsidR="00102A68">
      <w:pPr>
        <w:ind w:firstLine="708"/>
        <w:jc w:val="both"/>
      </w:pPr>
    </w:p>
    <w:p w:rsidRDefault="006C0EC5" w:rsidP="001405B6" w:rsidR="007D503F">
      <w:pPr>
        <w:ind w:firstLine="708"/>
        <w:jc w:val="both"/>
      </w:pPr>
      <w:r>
        <w:t>Ovo rješenje objaviti će se na mrežnoj stranici e-Oglasna ploča sudova, a nakon pravomoćnosti dostaviti sudskom registru radi brisanja dužnika iz sudskog registra, u skladu s čl. 12. te čl.  129., čl. 131. i čl. 286 st.3 SZ-a i čl. 67. Zakona o sudskom registru („Narodne novine“ broj 1/95, 57/96, 1/98, 30/99, 45/99, 54/05, 40/07, 91/10, 90/11, 148/13, 93/14 i 110/15).</w:t>
      </w:r>
    </w:p>
    <w:p w:rsidRDefault="001405B6" w:rsidP="001405B6" w:rsidR="001405B6" w:rsidRPr="00BF2330">
      <w:pPr>
        <w:ind w:firstLine="708"/>
        <w:jc w:val="both"/>
      </w:pPr>
    </w:p>
    <w:p w:rsidRDefault="007D503F" w:rsidP="007D503F" w:rsidR="007D503F" w:rsidRPr="00BF2330">
      <w:pPr>
        <w:pStyle w:val="Tijeloteksta"/>
        <w:jc w:val="center"/>
        <w:rPr>
          <w:sz w:val="24"/>
          <w:lang w:val="x-none"/>
        </w:rPr>
      </w:pPr>
      <w:r w:rsidRPr="00BF2330">
        <w:rPr>
          <w:sz w:val="24"/>
        </w:rPr>
        <w:t>U Osijeku</w:t>
      </w:r>
      <w:r w:rsidR="00A27263">
        <w:rPr>
          <w:sz w:val="24"/>
        </w:rPr>
        <w:t xml:space="preserve"> </w:t>
      </w:r>
      <w:r w:rsidR="00C35933">
        <w:rPr>
          <w:sz w:val="24"/>
        </w:rPr>
        <w:t>6. lipnja</w:t>
      </w:r>
      <w:r w:rsidRPr="00BF2330">
        <w:rPr>
          <w:sz w:val="24"/>
        </w:rPr>
        <w:t xml:space="preserve"> 2017. </w:t>
      </w:r>
    </w:p>
    <w:p w:rsidRDefault="007D503F" w:rsidP="007D503F" w:rsidR="007D503F">
      <w:pPr>
        <w:pStyle w:val="Tijeloteksta"/>
        <w:jc w:val="left"/>
        <w:rPr>
          <w:sz w:val="24"/>
        </w:rPr>
      </w:pPr>
    </w:p>
    <w:p w:rsidRDefault="001405B6" w:rsidP="007D503F" w:rsidR="001405B6" w:rsidRPr="00BF2330">
      <w:pPr>
        <w:pStyle w:val="Tijeloteksta"/>
        <w:jc w:val="left"/>
        <w:rPr>
          <w:sz w:val="24"/>
        </w:rPr>
      </w:pPr>
    </w:p>
    <w:p w:rsidRDefault="007D503F" w:rsidP="007D503F" w:rsidR="007D503F" w:rsidRPr="00BF2330">
      <w:pPr>
        <w:ind w:firstLine="708" w:left="5664"/>
        <w:jc w:val="both"/>
      </w:pPr>
      <w:r w:rsidRPr="00BF2330">
        <w:t>STEČAJNI SUDAC</w:t>
      </w:r>
    </w:p>
    <w:p w:rsidRDefault="007D503F" w:rsidP="007D503F" w:rsidR="007D503F" w:rsidRPr="00BF2330">
      <w:pPr>
        <w:ind w:left="4956"/>
        <w:jc w:val="center"/>
      </w:pPr>
      <w:r w:rsidRPr="00BF2330">
        <w:t xml:space="preserve">             mr. sc. Boris Vuković</w:t>
      </w:r>
    </w:p>
    <w:p w:rsidRDefault="007D503F" w:rsidP="007D503F" w:rsidR="007D503F">
      <w:pPr>
        <w:jc w:val="both"/>
      </w:pPr>
    </w:p>
    <w:p w:rsidRDefault="007D503F" w:rsidP="007D503F" w:rsidR="007D503F" w:rsidRPr="00BF2330">
      <w:pPr>
        <w:jc w:val="both"/>
      </w:pPr>
    </w:p>
    <w:p w:rsidRDefault="007D503F" w:rsidP="007D503F" w:rsidR="007D503F" w:rsidRPr="00BF2330">
      <w:pPr>
        <w:jc w:val="both"/>
      </w:pPr>
      <w:r w:rsidRPr="00BF2330">
        <w:t xml:space="preserve">Zapisničar: Danijela </w:t>
      </w:r>
      <w:proofErr w:type="spellStart"/>
      <w:r w:rsidRPr="00BF2330">
        <w:t>Špeletić</w:t>
      </w:r>
      <w:proofErr w:type="spellEnd"/>
      <w:r w:rsidRPr="00BF2330">
        <w:t xml:space="preserve">         </w:t>
      </w:r>
    </w:p>
    <w:p w:rsidRDefault="007D503F" w:rsidP="007D503F" w:rsidR="007D503F">
      <w:pPr>
        <w:jc w:val="both"/>
      </w:pPr>
      <w:r w:rsidRPr="00BF2330">
        <w:t xml:space="preserve">                            </w:t>
      </w:r>
    </w:p>
    <w:p w:rsidRDefault="00102A68" w:rsidP="007D503F" w:rsidR="00102A68">
      <w:pPr>
        <w:jc w:val="both"/>
      </w:pPr>
    </w:p>
    <w:p w:rsidRDefault="001405B6" w:rsidP="007D503F" w:rsidR="001405B6" w:rsidRPr="00BF2330">
      <w:pPr>
        <w:jc w:val="both"/>
      </w:pPr>
    </w:p>
    <w:p w:rsidRDefault="007D503F" w:rsidP="007D503F" w:rsidR="007D503F" w:rsidRPr="00BF2330">
      <w:pPr>
        <w:pStyle w:val="Tijeloteksta"/>
        <w:jc w:val="left"/>
        <w:rPr>
          <w:sz w:val="24"/>
        </w:rPr>
      </w:pPr>
      <w:r w:rsidRPr="00BF2330">
        <w:rPr>
          <w:sz w:val="24"/>
        </w:rPr>
        <w:t>UPUTA O PRAVNOM LIJEKU:</w:t>
      </w:r>
    </w:p>
    <w:p w:rsidRDefault="007D503F" w:rsidP="007D503F" w:rsidR="007D503F" w:rsidRPr="00BF2330">
      <w:pPr>
        <w:pStyle w:val="Tijeloteksta"/>
        <w:rPr>
          <w:sz w:val="24"/>
        </w:rPr>
      </w:pPr>
      <w:r w:rsidRPr="00BF2330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7D503F" w:rsidP="007D503F" w:rsidR="007D503F" w:rsidRPr="00BF2330">
      <w:pPr>
        <w:pStyle w:val="Tijeloteksta"/>
        <w:jc w:val="left"/>
        <w:rPr>
          <w:sz w:val="24"/>
        </w:rPr>
      </w:pPr>
    </w:p>
    <w:p w:rsidRDefault="007D503F" w:rsidP="007D503F" w:rsidR="007D503F" w:rsidRPr="00BF2330">
      <w:pPr>
        <w:pStyle w:val="Tijeloteksta"/>
        <w:jc w:val="left"/>
        <w:rPr>
          <w:sz w:val="24"/>
        </w:rPr>
      </w:pPr>
    </w:p>
    <w:p w:rsidRDefault="007D503F" w:rsidP="007D503F" w:rsidR="007D503F" w:rsidRPr="00BF2330">
      <w:pPr>
        <w:pStyle w:val="Tijeloteksta"/>
        <w:jc w:val="left"/>
        <w:rPr>
          <w:sz w:val="24"/>
          <w:lang w:val="x-none"/>
        </w:rPr>
      </w:pPr>
      <w:r w:rsidRPr="00BF2330">
        <w:rPr>
          <w:sz w:val="24"/>
        </w:rPr>
        <w:t>DNA</w:t>
      </w:r>
    </w:p>
    <w:p w:rsidRDefault="0024304B" w:rsidP="0024304B" w:rsidR="0024304B" w:rsidRPr="003E017B">
      <w:pPr>
        <w:pStyle w:val="Tijeloteksta"/>
        <w:ind w:left="720"/>
        <w:rPr>
          <w:sz w:val="24"/>
        </w:rPr>
      </w:pPr>
      <w:r w:rsidRPr="003E017B">
        <w:rPr>
          <w:sz w:val="24"/>
        </w:rPr>
        <w:t>1.        Predlagatelj Fina</w:t>
      </w:r>
    </w:p>
    <w:p w:rsidRDefault="0024304B" w:rsidP="0024304B" w:rsidR="0024304B" w:rsidRPr="003E017B">
      <w:pPr>
        <w:pStyle w:val="Tijeloteksta"/>
        <w:ind w:left="720"/>
        <w:rPr>
          <w:sz w:val="24"/>
        </w:rPr>
      </w:pPr>
      <w:r w:rsidRPr="003E017B">
        <w:rPr>
          <w:sz w:val="24"/>
        </w:rPr>
        <w:t>2.</w:t>
      </w:r>
      <w:r w:rsidRPr="003E017B">
        <w:rPr>
          <w:sz w:val="24"/>
        </w:rPr>
        <w:tab/>
        <w:t>Dužnik</w:t>
      </w:r>
    </w:p>
    <w:p w:rsidRDefault="0024304B" w:rsidP="0024304B" w:rsidR="003E017B">
      <w:pPr>
        <w:pStyle w:val="Tijeloteksta"/>
        <w:ind w:left="720"/>
        <w:rPr>
          <w:sz w:val="24"/>
        </w:rPr>
      </w:pPr>
      <w:r w:rsidRPr="003E017B">
        <w:rPr>
          <w:sz w:val="24"/>
        </w:rPr>
        <w:t>3.</w:t>
      </w:r>
      <w:r w:rsidRPr="003E017B">
        <w:rPr>
          <w:sz w:val="24"/>
        </w:rPr>
        <w:tab/>
        <w:t xml:space="preserve">Bivši zakonski zastupnik dužnika Valentina </w:t>
      </w:r>
      <w:proofErr w:type="spellStart"/>
      <w:r w:rsidRPr="003E017B">
        <w:rPr>
          <w:sz w:val="24"/>
        </w:rPr>
        <w:t>Kupanovac</w:t>
      </w:r>
      <w:proofErr w:type="spellEnd"/>
      <w:r w:rsidRPr="003E017B">
        <w:rPr>
          <w:sz w:val="24"/>
        </w:rPr>
        <w:t xml:space="preserve">, </w:t>
      </w:r>
    </w:p>
    <w:p w:rsidRDefault="003E017B" w:rsidP="0024304B" w:rsidR="0024304B" w:rsidRPr="003E017B">
      <w:pPr>
        <w:pStyle w:val="Tijeloteksta"/>
        <w:ind w:left="720"/>
        <w:rPr>
          <w:sz w:val="24"/>
        </w:rPr>
      </w:pPr>
      <w:r>
        <w:rPr>
          <w:sz w:val="24"/>
        </w:rPr>
        <w:t xml:space="preserve">           </w:t>
      </w:r>
      <w:r w:rsidR="0024304B" w:rsidRPr="003E017B">
        <w:rPr>
          <w:sz w:val="24"/>
        </w:rPr>
        <w:t xml:space="preserve">Sveti </w:t>
      </w:r>
      <w:proofErr w:type="spellStart"/>
      <w:r w:rsidRPr="003E017B">
        <w:rPr>
          <w:sz w:val="24"/>
        </w:rPr>
        <w:t>Đurađ</w:t>
      </w:r>
      <w:proofErr w:type="spellEnd"/>
      <w:r w:rsidR="0024304B" w:rsidRPr="003E017B">
        <w:rPr>
          <w:sz w:val="24"/>
        </w:rPr>
        <w:t xml:space="preserve">, Antuna Radića 35/C </w:t>
      </w:r>
    </w:p>
    <w:p w:rsidRDefault="0024304B" w:rsidP="0024304B" w:rsidR="0024304B" w:rsidRPr="003E017B">
      <w:pPr>
        <w:pStyle w:val="Tijeloteksta"/>
        <w:ind w:left="720"/>
        <w:rPr>
          <w:sz w:val="24"/>
        </w:rPr>
      </w:pPr>
      <w:r w:rsidRPr="003E017B">
        <w:rPr>
          <w:sz w:val="24"/>
        </w:rPr>
        <w:t>4.</w:t>
      </w:r>
      <w:r w:rsidRPr="003E017B">
        <w:rPr>
          <w:sz w:val="24"/>
        </w:rPr>
        <w:tab/>
        <w:t xml:space="preserve">Stečajni upravitelj </w:t>
      </w:r>
      <w:r w:rsidR="003E017B" w:rsidRPr="003E017B">
        <w:rPr>
          <w:sz w:val="24"/>
        </w:rPr>
        <w:t xml:space="preserve">Živka </w:t>
      </w:r>
      <w:proofErr w:type="spellStart"/>
      <w:r w:rsidR="003E017B" w:rsidRPr="003E017B">
        <w:rPr>
          <w:sz w:val="24"/>
        </w:rPr>
        <w:t>Posavac</w:t>
      </w:r>
      <w:proofErr w:type="spellEnd"/>
      <w:r w:rsidR="003E017B" w:rsidRPr="003E017B">
        <w:rPr>
          <w:sz w:val="24"/>
        </w:rPr>
        <w:t xml:space="preserve"> iz Čepina, Risnjačka ulica 10</w:t>
      </w:r>
    </w:p>
    <w:p w:rsidRDefault="0024304B" w:rsidP="0024304B" w:rsidR="0024304B" w:rsidRPr="003E017B">
      <w:pPr>
        <w:pStyle w:val="Tijeloteksta"/>
        <w:ind w:left="720"/>
        <w:rPr>
          <w:sz w:val="24"/>
        </w:rPr>
      </w:pPr>
      <w:r w:rsidRPr="003E017B">
        <w:rPr>
          <w:sz w:val="24"/>
        </w:rPr>
        <w:t>5.</w:t>
      </w:r>
      <w:r w:rsidRPr="003E017B">
        <w:rPr>
          <w:sz w:val="24"/>
        </w:rPr>
        <w:tab/>
        <w:t>e-oglasna ploča</w:t>
      </w:r>
    </w:p>
    <w:p w:rsidRDefault="0024304B" w:rsidP="0024304B" w:rsidR="0024304B" w:rsidRPr="003E017B">
      <w:pPr>
        <w:pStyle w:val="Tijeloteksta"/>
        <w:ind w:left="720"/>
        <w:rPr>
          <w:sz w:val="24"/>
        </w:rPr>
      </w:pPr>
      <w:r w:rsidRPr="003E017B">
        <w:rPr>
          <w:sz w:val="24"/>
        </w:rPr>
        <w:t>6.</w:t>
      </w:r>
      <w:r w:rsidRPr="003E017B">
        <w:rPr>
          <w:sz w:val="24"/>
        </w:rPr>
        <w:tab/>
        <w:t xml:space="preserve">Registru – </w:t>
      </w:r>
      <w:r w:rsidRPr="003E017B">
        <w:rPr>
          <w:b/>
          <w:sz w:val="24"/>
        </w:rPr>
        <w:t>elektroničkim putem</w:t>
      </w:r>
      <w:r w:rsidRPr="003E017B">
        <w:rPr>
          <w:sz w:val="24"/>
        </w:rPr>
        <w:t xml:space="preserve"> </w:t>
      </w:r>
      <w:r w:rsidRPr="003E017B">
        <w:rPr>
          <w:b/>
          <w:sz w:val="24"/>
        </w:rPr>
        <w:t>odmah i nakon pravomoćnosti</w:t>
      </w:r>
    </w:p>
    <w:p w:rsidRDefault="0024304B" w:rsidP="0024304B" w:rsidR="0024304B" w:rsidRPr="003E017B">
      <w:pPr>
        <w:pStyle w:val="Tijeloteksta"/>
        <w:ind w:left="720"/>
        <w:rPr>
          <w:sz w:val="24"/>
        </w:rPr>
      </w:pPr>
      <w:r w:rsidRPr="003E017B">
        <w:rPr>
          <w:sz w:val="24"/>
        </w:rPr>
        <w:t>7.</w:t>
      </w:r>
      <w:r w:rsidRPr="003E017B">
        <w:rPr>
          <w:sz w:val="24"/>
        </w:rPr>
        <w:tab/>
        <w:t>ŽDO GUO Osijek</w:t>
      </w:r>
    </w:p>
    <w:p w:rsidRDefault="0024304B" w:rsidP="0024304B" w:rsidR="0024304B" w:rsidRPr="003E017B">
      <w:pPr>
        <w:pStyle w:val="Tijeloteksta"/>
        <w:ind w:left="720"/>
        <w:rPr>
          <w:sz w:val="24"/>
        </w:rPr>
      </w:pPr>
      <w:r w:rsidRPr="003E017B">
        <w:rPr>
          <w:sz w:val="24"/>
        </w:rPr>
        <w:t>8.</w:t>
      </w:r>
      <w:r w:rsidRPr="003E017B">
        <w:rPr>
          <w:sz w:val="24"/>
        </w:rPr>
        <w:tab/>
        <w:t xml:space="preserve">Porezna uprava </w:t>
      </w:r>
    </w:p>
    <w:p w:rsidRDefault="0024304B" w:rsidP="0024304B" w:rsidR="0024304B" w:rsidRPr="003E017B">
      <w:pPr>
        <w:pStyle w:val="Tijeloteksta"/>
        <w:ind w:left="720"/>
        <w:rPr>
          <w:sz w:val="24"/>
        </w:rPr>
      </w:pPr>
      <w:r w:rsidRPr="003E017B">
        <w:rPr>
          <w:sz w:val="24"/>
        </w:rPr>
        <w:t>9.</w:t>
      </w:r>
      <w:r w:rsidRPr="003E017B">
        <w:rPr>
          <w:sz w:val="24"/>
        </w:rPr>
        <w:tab/>
        <w:t xml:space="preserve">RH Ministarstvo pravosuđa </w:t>
      </w:r>
      <w:proofErr w:type="spellStart"/>
      <w:r w:rsidRPr="003E017B">
        <w:rPr>
          <w:sz w:val="24"/>
        </w:rPr>
        <w:t>elek</w:t>
      </w:r>
      <w:proofErr w:type="spellEnd"/>
      <w:r w:rsidRPr="003E017B">
        <w:rPr>
          <w:sz w:val="24"/>
        </w:rPr>
        <w:t>. poštom</w:t>
      </w:r>
    </w:p>
    <w:p w:rsidRDefault="0024304B" w:rsidP="0024304B" w:rsidR="0024304B" w:rsidRPr="003E017B">
      <w:pPr>
        <w:pStyle w:val="Tijeloteksta"/>
        <w:ind w:left="720"/>
        <w:rPr>
          <w:sz w:val="24"/>
        </w:rPr>
      </w:pPr>
      <w:r w:rsidRPr="003E017B">
        <w:rPr>
          <w:sz w:val="24"/>
        </w:rPr>
        <w:t>10.</w:t>
      </w:r>
      <w:r w:rsidRPr="003E017B">
        <w:rPr>
          <w:sz w:val="24"/>
        </w:rPr>
        <w:tab/>
        <w:t>Riješeno otvaranjem i zaključenjem</w:t>
      </w:r>
    </w:p>
    <w:p w:rsidRDefault="0024304B" w:rsidP="0024304B" w:rsidR="007D503F" w:rsidRPr="003E017B">
      <w:pPr>
        <w:pStyle w:val="Tijeloteksta"/>
        <w:ind w:left="720"/>
        <w:jc w:val="left"/>
        <w:rPr>
          <w:sz w:val="24"/>
        </w:rPr>
      </w:pPr>
      <w:r w:rsidRPr="003E017B">
        <w:rPr>
          <w:sz w:val="24"/>
        </w:rPr>
        <w:t>11.</w:t>
      </w:r>
      <w:r w:rsidRPr="003E017B">
        <w:rPr>
          <w:sz w:val="24"/>
        </w:rPr>
        <w:tab/>
        <w:t>kal. 9.8.17</w:t>
      </w:r>
      <w:r w:rsidR="007D503F" w:rsidRPr="003E017B">
        <w:rPr>
          <w:sz w:val="24"/>
        </w:rPr>
        <w:t>.</w:t>
      </w:r>
    </w:p>
    <w:p w:rsidRDefault="007D503F" w:rsidP="007D503F" w:rsidR="007D503F" w:rsidRPr="003E017B">
      <w:pPr>
        <w:pStyle w:val="Tijeloteksta"/>
        <w:ind w:left="720"/>
        <w:jc w:val="left"/>
        <w:rPr>
          <w:sz w:val="24"/>
        </w:rPr>
      </w:pPr>
    </w:p>
    <w:p w:rsidRDefault="00671A4A" w:rsidP="00671A4A" w:rsidR="00671A4A" w:rsidRPr="003E017B"/>
    <w:p w:rsidRDefault="00671A4A" w:rsidP="00671A4A" w:rsidR="00671A4A" w:rsidRPr="003E017B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>
      <w:pPr>
        <w:ind w:left="5580"/>
      </w:pPr>
    </w:p>
    <w:p w:rsidRDefault="00671A4A" w:rsidP="00671A4A" w:rsidR="00671A4A" w:rsidRPr="00BF2330"/>
    <w:p w:rsidRDefault="00671A4A" w:rsidP="00671A4A" w:rsidR="00671A4A" w:rsidRPr="00BF2330"/>
    <w:p w:rsidRDefault="006D3C3F" w:rsidP="00671A4A" w:rsidR="006D3C3F" w:rsidRPr="00BF2330"/>
    <w:sectPr w:rsidSect="00606835" w:rsidR="006D3C3F" w:rsidRPr="00BF233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5713" w:rsidR="00B85713">
      <w:r>
        <w:separator/>
      </w:r>
    </w:p>
  </w:endnote>
  <w:endnote w:id="0" w:type="continuationSeparator">
    <w:p w:rsidRDefault="00B85713" w:rsidR="00B857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5713" w:rsidR="00B85713">
      <w:r>
        <w:separator/>
      </w:r>
    </w:p>
  </w:footnote>
  <w:footnote w:id="0" w:type="continuationSeparator">
    <w:p w:rsidRDefault="00B85713" w:rsidR="00B857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2022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BF3E59" w:rsidP="001638E0" w:rsidR="001638E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1638E0">
      <w:t>7 St-2728/16-13</w:t>
    </w:r>
  </w:p>
  <w:p w:rsidRDefault="00D11A7D" w:rsidP="00D11A7D" w:rsidR="00D11A7D">
    <w:pPr>
      <w:jc w:val="right"/>
    </w:pPr>
  </w:p>
  <w:p w:rsidRDefault="00C453D0" w:rsidP="00C453D0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</w:t>
    </w:r>
    <w:r w:rsidR="00167059">
      <w:t>-2728/16-13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56B3651F"/>
    <w:multiLevelType w:val="hybridMultilevel"/>
    <w:tmpl w:val="A086E5E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3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3"/>
  </w:num>
  <w:num w:numId="11">
    <w:abstractNumId w:val="5"/>
  </w:num>
  <w:num w:numId="12">
    <w:abstractNumId w:val="11"/>
  </w:num>
  <w:num w:numId="13">
    <w:abstractNumId w:val="6"/>
  </w:num>
  <w:num w:numId="14">
    <w:abstractNumId w:val="10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077E5"/>
    <w:rsid w:val="00010F89"/>
    <w:rsid w:val="00012AB1"/>
    <w:rsid w:val="00012DD8"/>
    <w:rsid w:val="000149DA"/>
    <w:rsid w:val="00014FBE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1B1E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134"/>
    <w:rsid w:val="00080CCB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95D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2A68"/>
    <w:rsid w:val="00105A24"/>
    <w:rsid w:val="00105FEE"/>
    <w:rsid w:val="00110D41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3862"/>
    <w:rsid w:val="00134BCA"/>
    <w:rsid w:val="00136F12"/>
    <w:rsid w:val="001375A0"/>
    <w:rsid w:val="001401F7"/>
    <w:rsid w:val="001405B6"/>
    <w:rsid w:val="00141772"/>
    <w:rsid w:val="00144807"/>
    <w:rsid w:val="00144D3E"/>
    <w:rsid w:val="00144E4B"/>
    <w:rsid w:val="00145152"/>
    <w:rsid w:val="001454D1"/>
    <w:rsid w:val="00146638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38E0"/>
    <w:rsid w:val="00165A1B"/>
    <w:rsid w:val="00165F6E"/>
    <w:rsid w:val="00166D03"/>
    <w:rsid w:val="00167059"/>
    <w:rsid w:val="00170B30"/>
    <w:rsid w:val="00172FA7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B72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3A60"/>
    <w:rsid w:val="001E53C8"/>
    <w:rsid w:val="001E5417"/>
    <w:rsid w:val="001E6626"/>
    <w:rsid w:val="001E6E23"/>
    <w:rsid w:val="001F0363"/>
    <w:rsid w:val="001F07BF"/>
    <w:rsid w:val="001F253D"/>
    <w:rsid w:val="001F2D81"/>
    <w:rsid w:val="001F4357"/>
    <w:rsid w:val="001F4FE5"/>
    <w:rsid w:val="002009C8"/>
    <w:rsid w:val="00203168"/>
    <w:rsid w:val="00205878"/>
    <w:rsid w:val="00207E31"/>
    <w:rsid w:val="00210CEC"/>
    <w:rsid w:val="002114F3"/>
    <w:rsid w:val="00212566"/>
    <w:rsid w:val="00212D8B"/>
    <w:rsid w:val="00213567"/>
    <w:rsid w:val="00213CF9"/>
    <w:rsid w:val="002149B9"/>
    <w:rsid w:val="002157A4"/>
    <w:rsid w:val="00216B57"/>
    <w:rsid w:val="00216CE7"/>
    <w:rsid w:val="00216F4F"/>
    <w:rsid w:val="002172D7"/>
    <w:rsid w:val="00217F89"/>
    <w:rsid w:val="00220512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5283"/>
    <w:rsid w:val="002367AD"/>
    <w:rsid w:val="002370B4"/>
    <w:rsid w:val="002374B2"/>
    <w:rsid w:val="00237AB3"/>
    <w:rsid w:val="002400AA"/>
    <w:rsid w:val="00242F89"/>
    <w:rsid w:val="0024304B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30A4"/>
    <w:rsid w:val="00266697"/>
    <w:rsid w:val="00267D06"/>
    <w:rsid w:val="00273B2E"/>
    <w:rsid w:val="00273B39"/>
    <w:rsid w:val="00273CBA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293F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68E"/>
    <w:rsid w:val="0031080C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17F"/>
    <w:rsid w:val="00374643"/>
    <w:rsid w:val="003749B0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A75"/>
    <w:rsid w:val="003B0694"/>
    <w:rsid w:val="003B0B10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C78FB"/>
    <w:rsid w:val="003D0D80"/>
    <w:rsid w:val="003D184F"/>
    <w:rsid w:val="003D1F50"/>
    <w:rsid w:val="003D24EA"/>
    <w:rsid w:val="003D2CA4"/>
    <w:rsid w:val="003D2D72"/>
    <w:rsid w:val="003D6312"/>
    <w:rsid w:val="003E017B"/>
    <w:rsid w:val="003E06BA"/>
    <w:rsid w:val="003E119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3F7236"/>
    <w:rsid w:val="0040025C"/>
    <w:rsid w:val="0040169C"/>
    <w:rsid w:val="004021A0"/>
    <w:rsid w:val="00402EF0"/>
    <w:rsid w:val="0040305A"/>
    <w:rsid w:val="00404318"/>
    <w:rsid w:val="00404742"/>
    <w:rsid w:val="00404945"/>
    <w:rsid w:val="0040496C"/>
    <w:rsid w:val="00404CD2"/>
    <w:rsid w:val="00411AF8"/>
    <w:rsid w:val="00411B08"/>
    <w:rsid w:val="004121A6"/>
    <w:rsid w:val="00412468"/>
    <w:rsid w:val="00413253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675BF"/>
    <w:rsid w:val="004717FF"/>
    <w:rsid w:val="00471861"/>
    <w:rsid w:val="0047259C"/>
    <w:rsid w:val="004728FD"/>
    <w:rsid w:val="0047338B"/>
    <w:rsid w:val="00474ED7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1081"/>
    <w:rsid w:val="004944E2"/>
    <w:rsid w:val="00496141"/>
    <w:rsid w:val="0049652A"/>
    <w:rsid w:val="00497E7B"/>
    <w:rsid w:val="004A160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43C7"/>
    <w:rsid w:val="00525A1C"/>
    <w:rsid w:val="0053005B"/>
    <w:rsid w:val="00531931"/>
    <w:rsid w:val="00531D15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B00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28B0"/>
    <w:rsid w:val="00566E5A"/>
    <w:rsid w:val="00567101"/>
    <w:rsid w:val="00567B53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BF0"/>
    <w:rsid w:val="005A06F2"/>
    <w:rsid w:val="005A2403"/>
    <w:rsid w:val="005A27F5"/>
    <w:rsid w:val="005A3AAF"/>
    <w:rsid w:val="005A642B"/>
    <w:rsid w:val="005B03AC"/>
    <w:rsid w:val="005B182C"/>
    <w:rsid w:val="005B23AE"/>
    <w:rsid w:val="005B23DD"/>
    <w:rsid w:val="005B42E8"/>
    <w:rsid w:val="005B76E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415E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67BB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DD7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1E9"/>
    <w:rsid w:val="006C05C3"/>
    <w:rsid w:val="006C0EC5"/>
    <w:rsid w:val="006C22EB"/>
    <w:rsid w:val="006C3197"/>
    <w:rsid w:val="006C39FE"/>
    <w:rsid w:val="006C52F5"/>
    <w:rsid w:val="006C7CB1"/>
    <w:rsid w:val="006D0058"/>
    <w:rsid w:val="006D0601"/>
    <w:rsid w:val="006D2AF8"/>
    <w:rsid w:val="006D3B6C"/>
    <w:rsid w:val="006D3C3F"/>
    <w:rsid w:val="006D4DC7"/>
    <w:rsid w:val="006D78BA"/>
    <w:rsid w:val="006E13F9"/>
    <w:rsid w:val="006E1B4D"/>
    <w:rsid w:val="006E25EA"/>
    <w:rsid w:val="006E3341"/>
    <w:rsid w:val="006E43B7"/>
    <w:rsid w:val="006E4498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2B81"/>
    <w:rsid w:val="00704B18"/>
    <w:rsid w:val="00704DED"/>
    <w:rsid w:val="00706CA4"/>
    <w:rsid w:val="00707579"/>
    <w:rsid w:val="00710C58"/>
    <w:rsid w:val="007120B5"/>
    <w:rsid w:val="00712A17"/>
    <w:rsid w:val="00713A26"/>
    <w:rsid w:val="00713EEA"/>
    <w:rsid w:val="00714324"/>
    <w:rsid w:val="00714762"/>
    <w:rsid w:val="00715399"/>
    <w:rsid w:val="007170B4"/>
    <w:rsid w:val="00717390"/>
    <w:rsid w:val="007174FA"/>
    <w:rsid w:val="007176E5"/>
    <w:rsid w:val="00717F41"/>
    <w:rsid w:val="0072053C"/>
    <w:rsid w:val="00720590"/>
    <w:rsid w:val="007205CA"/>
    <w:rsid w:val="00722972"/>
    <w:rsid w:val="007251AF"/>
    <w:rsid w:val="00725A78"/>
    <w:rsid w:val="00727160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4FF3"/>
    <w:rsid w:val="007460A1"/>
    <w:rsid w:val="007500E9"/>
    <w:rsid w:val="007515DB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13C"/>
    <w:rsid w:val="007D1C85"/>
    <w:rsid w:val="007D3D64"/>
    <w:rsid w:val="007D503F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8015CF"/>
    <w:rsid w:val="00802615"/>
    <w:rsid w:val="0080283C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5E6B"/>
    <w:rsid w:val="00836003"/>
    <w:rsid w:val="00837C5B"/>
    <w:rsid w:val="00841332"/>
    <w:rsid w:val="00841584"/>
    <w:rsid w:val="008419D8"/>
    <w:rsid w:val="00842C58"/>
    <w:rsid w:val="008441E2"/>
    <w:rsid w:val="0084606E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497"/>
    <w:rsid w:val="00885A5D"/>
    <w:rsid w:val="00887AFC"/>
    <w:rsid w:val="00887C2A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C45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0780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596A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037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104"/>
    <w:rsid w:val="0096466A"/>
    <w:rsid w:val="00965775"/>
    <w:rsid w:val="009657AA"/>
    <w:rsid w:val="00965929"/>
    <w:rsid w:val="009660EC"/>
    <w:rsid w:val="0096702B"/>
    <w:rsid w:val="009672A9"/>
    <w:rsid w:val="00967478"/>
    <w:rsid w:val="00971247"/>
    <w:rsid w:val="009723C8"/>
    <w:rsid w:val="00974336"/>
    <w:rsid w:val="00975D11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22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64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25A8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2D9A"/>
    <w:rsid w:val="00A246FD"/>
    <w:rsid w:val="00A27263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E91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0C10"/>
    <w:rsid w:val="00AB23AF"/>
    <w:rsid w:val="00AB4CAA"/>
    <w:rsid w:val="00AB54AA"/>
    <w:rsid w:val="00AB562A"/>
    <w:rsid w:val="00AB62F9"/>
    <w:rsid w:val="00AB6642"/>
    <w:rsid w:val="00AB6EDC"/>
    <w:rsid w:val="00AB7BB5"/>
    <w:rsid w:val="00AB7EA3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527"/>
    <w:rsid w:val="00AD7818"/>
    <w:rsid w:val="00AE158C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1DA5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5B01"/>
    <w:rsid w:val="00B766CA"/>
    <w:rsid w:val="00B821DD"/>
    <w:rsid w:val="00B8284F"/>
    <w:rsid w:val="00B82912"/>
    <w:rsid w:val="00B8355E"/>
    <w:rsid w:val="00B83CFF"/>
    <w:rsid w:val="00B85713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0FA0"/>
    <w:rsid w:val="00BE267B"/>
    <w:rsid w:val="00BE550E"/>
    <w:rsid w:val="00BE559E"/>
    <w:rsid w:val="00BE5CC6"/>
    <w:rsid w:val="00BF1493"/>
    <w:rsid w:val="00BF2330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5933"/>
    <w:rsid w:val="00C3623E"/>
    <w:rsid w:val="00C36DBE"/>
    <w:rsid w:val="00C3792D"/>
    <w:rsid w:val="00C37CBC"/>
    <w:rsid w:val="00C40AB9"/>
    <w:rsid w:val="00C41648"/>
    <w:rsid w:val="00C41ADC"/>
    <w:rsid w:val="00C425C4"/>
    <w:rsid w:val="00C453D0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096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548"/>
    <w:rsid w:val="00C97D1D"/>
    <w:rsid w:val="00CA1E4C"/>
    <w:rsid w:val="00CA39D0"/>
    <w:rsid w:val="00CA3C15"/>
    <w:rsid w:val="00CA5FB2"/>
    <w:rsid w:val="00CA605B"/>
    <w:rsid w:val="00CA6F05"/>
    <w:rsid w:val="00CA752E"/>
    <w:rsid w:val="00CA75DA"/>
    <w:rsid w:val="00CA7C47"/>
    <w:rsid w:val="00CB0120"/>
    <w:rsid w:val="00CB17F7"/>
    <w:rsid w:val="00CB24A8"/>
    <w:rsid w:val="00CB312D"/>
    <w:rsid w:val="00CB3187"/>
    <w:rsid w:val="00CB3876"/>
    <w:rsid w:val="00CB4BE0"/>
    <w:rsid w:val="00CB7057"/>
    <w:rsid w:val="00CB7A94"/>
    <w:rsid w:val="00CC31B6"/>
    <w:rsid w:val="00CC34BC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E70D5"/>
    <w:rsid w:val="00CF1946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26C5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0E"/>
    <w:rsid w:val="00D633FA"/>
    <w:rsid w:val="00D63410"/>
    <w:rsid w:val="00D63FD2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177"/>
    <w:rsid w:val="00D82CF8"/>
    <w:rsid w:val="00D82ED4"/>
    <w:rsid w:val="00D8305A"/>
    <w:rsid w:val="00D83F0C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0BA6"/>
    <w:rsid w:val="00DB1BF9"/>
    <w:rsid w:val="00DB3EBC"/>
    <w:rsid w:val="00DB6077"/>
    <w:rsid w:val="00DB62A5"/>
    <w:rsid w:val="00DB77DD"/>
    <w:rsid w:val="00DC0526"/>
    <w:rsid w:val="00DC1CFF"/>
    <w:rsid w:val="00DC240D"/>
    <w:rsid w:val="00DC2A34"/>
    <w:rsid w:val="00DC7EA3"/>
    <w:rsid w:val="00DD1593"/>
    <w:rsid w:val="00DD3504"/>
    <w:rsid w:val="00DD58B4"/>
    <w:rsid w:val="00DD6223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094E"/>
    <w:rsid w:val="00E433DD"/>
    <w:rsid w:val="00E4359F"/>
    <w:rsid w:val="00E457B0"/>
    <w:rsid w:val="00E46E75"/>
    <w:rsid w:val="00E47612"/>
    <w:rsid w:val="00E50AFC"/>
    <w:rsid w:val="00E51315"/>
    <w:rsid w:val="00E5259F"/>
    <w:rsid w:val="00E539D1"/>
    <w:rsid w:val="00E54E43"/>
    <w:rsid w:val="00E57654"/>
    <w:rsid w:val="00E60210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569D"/>
    <w:rsid w:val="00E85FCD"/>
    <w:rsid w:val="00E86D19"/>
    <w:rsid w:val="00E91787"/>
    <w:rsid w:val="00E91BDC"/>
    <w:rsid w:val="00E93021"/>
    <w:rsid w:val="00E9484C"/>
    <w:rsid w:val="00E95587"/>
    <w:rsid w:val="00E967C8"/>
    <w:rsid w:val="00E9704E"/>
    <w:rsid w:val="00EA29D7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0CF1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3817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638E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210CEC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638E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210CEC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157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321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01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796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789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927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934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82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565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36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6052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23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2728</izvorni_sadrzaj>
    <derivirana_varijabla naziv="DomainObject.Predmet.Broj_1">2728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St-2728/2016</izvorni_sadrzaj>
    <derivirana_varijabla naziv="DomainObject.Predmet.OznakaBroj_1">St-2728/2016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st-554/16 obustava</izvorni_sadrzaj>
    <derivirana_varijabla naziv="DomainObject.Predmet.PrimjedbaSuca_1">postoji st-554/16 obustava</derivirana_varijabla>
  </DomainObject.Predmet.PrimjedbaSuca>
  <DomainObject.Predmet.ProtustrankaFormated>
    <izvorni_sadrzaj>  Ustanova za zdravstvenu njegu KUPANOVAC zastupanog po punomoćniku Valentina Kupanovac</izvorni_sadrzaj>
    <derivirana_varijabla naziv="DomainObject.Predmet.ProtustrankaFormated_1">  Ustanova za zdravstvenu njegu KUPANOVAC zastupanog po punomoćniku Valentina Kupanovac</derivirana_varijabla>
  </DomainObject.Predmet.ProtustrankaFormated>
  <DomainObject.Predmet.ProtustrankaFormatedOIB>
    <izvorni_sadrzaj>  Ustanova za zdravstvenu njegu KUPANOVAC, OIB 83150802177 zastupanog po punomoćniku Valentina Kupanovac</izvorni_sadrzaj>
    <derivirana_varijabla naziv="DomainObject.Predmet.ProtustrankaFormatedOIB_1">  Ustanova za zdravstvenu njegu KUPANOVAC, OIB 83150802177 zastupanog po punomoćniku Valentina Kupanovac</derivirana_varijabla>
  </DomainObject.Predmet.ProtustrankaFormatedOIB>
  <DomainObject.Predmet.ProtustrankaFormatedWithAdress>
    <izvorni_sadrzaj> Ustanova za zdravstvenu njegu KUPANOVAC, Školska 26, 31540 Sveti Đurađ zastupanog po punomoćniku Valentina Kupanovac</izvorni_sadrzaj>
    <derivirana_varijabla naziv="DomainObject.Predmet.ProtustrankaFormatedWithAdress_1"> Ustanova za zdravstvenu njegu KUPANOVAC, Školska 26, 31540 Sveti Đurađ zastupanog po punomoćniku Valentina Kupanovac</derivirana_varijabla>
  </DomainObject.Predmet.ProtustrankaFormatedWithAdress>
  <DomainObject.Predmet.ProtustrankaFormatedWithAdressOIB>
    <izvorni_sadrzaj> Ustanova za zdravstvenu njegu KUPANOVAC, OIB 83150802177, Školska 26, 31540 Sveti Đurađ zastupanog po punomoćniku Valentina Kupanovac</izvorni_sadrzaj>
    <derivirana_varijabla naziv="DomainObject.Predmet.ProtustrankaFormatedWithAdressOIB_1"> Ustanova za zdravstvenu njegu KUPANOVAC, OIB 83150802177, Školska 26, 31540 Sveti Đurađ zastupanog po punomoćniku Valentina Kupanovac</derivirana_varijabla>
  </DomainObject.Predmet.ProtustrankaFormatedWithAdressOIB>
  <DomainObject.Predmet.ProtustrankaWithAdress>
    <izvorni_sadrzaj>Ustanova za zdravstvenu njegu KUPANOVAC Školska 26, 31540 Sveti Đurađ</izvorni_sadrzaj>
    <derivirana_varijabla naziv="DomainObject.Predmet.ProtustrankaWithAdress_1">Ustanova za zdravstvenu njegu KUPANOVAC Školska 26, 31540 Sveti Đurađ</derivirana_varijabla>
  </DomainObject.Predmet.ProtustrankaWithAdress>
  <DomainObject.Predmet.ProtustrankaWithAdressOIB>
    <izvorni_sadrzaj>Ustanova za zdravstvenu njegu KUPANOVAC, OIB 83150802177, Školska 26, 31540 Sveti Đurađ</izvorni_sadrzaj>
    <derivirana_varijabla naziv="DomainObject.Predmet.ProtustrankaWithAdressOIB_1">Ustanova za zdravstvenu njegu KUPANOVAC, OIB 83150802177, Školska 26, 31540 Sveti Đurađ</derivirana_varijabla>
  </DomainObject.Predmet.ProtustrankaWithAdressOIB>
  <DomainObject.Predmet.ProtustrankaNazivFormated>
    <izvorni_sadrzaj>Ustanova za zdravstvenu njegu KUPANOVAC</izvorni_sadrzaj>
    <derivirana_varijabla naziv="DomainObject.Predmet.ProtustrankaNazivFormated_1">Ustanova za zdravstvenu njegu KUPANOVAC</derivirana_varijabla>
  </DomainObject.Predmet.ProtustrankaNazivFormated>
  <DomainObject.Predmet.ProtustrankaNazivFormatedOIB>
    <izvorni_sadrzaj>Ustanova za zdravstvenu njegu KUPANOVAC, OIB 83150802177</izvorni_sadrzaj>
    <derivirana_varijabla naziv="DomainObject.Predmet.ProtustrankaNazivFormatedOIB_1">Ustanova za zdravstvenu njegu KUPANOVAC, OIB 83150802177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Ustanova za zdravstvenu njegu KUPANOVAC zastupanog po punomoćniku Valentina Kupanovac</item>
    </izvorni_sadrzaj>
    <derivirana_varijabla naziv="DomainObject.Predmet.ProtuStrankaListFormated_1">
      <item>Ustanova za zdravstvenu njegu KUPANOVAC zastupanog po punomoćniku Valentina Kupanovac</item>
    </derivirana_varijabla>
  </DomainObject.Predmet.ProtuStrankaListFormated>
  <DomainObject.Predmet.ProtuStrankaListFormatedOIB>
    <izvorni_sadrzaj>
      <item>Ustanova za zdravstvenu njegu KUPANOVAC, OIB 83150802177 zastupanog po punomoćniku Valentina Kupanovac</item>
    </izvorni_sadrzaj>
    <derivirana_varijabla naziv="DomainObject.Predmet.ProtuStrankaListFormatedOIB_1">
      <item>Ustanova za zdravstvenu njegu KUPANOVAC, OIB 83150802177 zastupanog po punomoćniku Valentina Kupanovac</item>
    </derivirana_varijabla>
  </DomainObject.Predmet.ProtuStrankaListFormatedOIB>
  <DomainObject.Predmet.ProtuStrankaListFormatedWithAdress>
    <izvorni_sadrzaj>
      <item>Ustanova za zdravstvenu njegu KUPANOVAC, Školska 26, 31540 Sveti Đurađ zastupanog po punomoćniku Valentina Kupanovac</item>
    </izvorni_sadrzaj>
    <derivirana_varijabla naziv="DomainObject.Predmet.ProtuStrankaListFormatedWithAdress_1">
      <item>Ustanova za zdravstvenu njegu KUPANOVAC, Školska 26, 31540 Sveti Đurađ zastupanog po punomoćniku Valentina Kupanovac</item>
    </derivirana_varijabla>
  </DomainObject.Predmet.ProtuStrankaListFormatedWithAdress>
  <DomainObject.Predmet.ProtuStrankaListFormatedWithAdressOIB>
    <izvorni_sadrzaj>
      <item>Ustanova za zdravstvenu njegu KUPANOVAC, OIB 83150802177, Školska 26, 31540 Sveti Đurađ zastupanog po punomoćniku Valentina Kupanovac</item>
    </izvorni_sadrzaj>
    <derivirana_varijabla naziv="DomainObject.Predmet.ProtuStrankaListFormatedWithAdressOIB_1">
      <item>Ustanova za zdravstvenu njegu KUPANOVAC, OIB 83150802177, Školska 26, 31540 Sveti Đurađ zastupanog po punomoćniku Valentina Kupanovac</item>
    </derivirana_varijabla>
  </DomainObject.Predmet.ProtuStrankaListFormatedWithAdressOIB>
  <DomainObject.Predmet.ProtuStrankaListNazivFormated>
    <izvorni_sadrzaj>
      <item>Ustanova za zdravstvenu njegu KUPANOVAC</item>
    </izvorni_sadrzaj>
    <derivirana_varijabla naziv="DomainObject.Predmet.ProtuStrankaListNazivFormated_1">
      <item>Ustanova za zdravstvenu njegu KUPANOVAC</item>
    </derivirana_varijabla>
  </DomainObject.Predmet.ProtuStrankaListNazivFormated>
  <DomainObject.Predmet.ProtuStrankaListNazivFormatedOIB>
    <izvorni_sadrzaj>
      <item>Ustanova za zdravstvenu njegu KUPANOVAC, OIB 83150802177</item>
    </izvorni_sadrzaj>
    <derivirana_varijabla naziv="DomainObject.Predmet.ProtuStrankaListNazivFormatedOIB_1">
      <item>Ustanova za zdravstvenu njegu KUPANOVAC, OIB 83150802177</item>
    </derivirana_varijabla>
  </DomainObject.Predmet.ProtuStrankaListNazivFormatedOIB>
  <DomainObject.Predmet.OstaliListFormated>
    <izvorni_sadrzaj>
      <item>Valentina Kupanovac punomoćnik sudionika u postupku Ustanova za zdravstvenu njegu KUPANOVAC</item>
    </izvorni_sadrzaj>
    <derivirana_varijabla naziv="DomainObject.Predmet.OstaliListFormated_1">
      <item>Valentina Kupanovac punomoćnik sudionika u postupku Ustanova za zdravstvenu njegu KUPANOVAC</item>
    </derivirana_varijabla>
  </DomainObject.Predmet.OstaliListFormated>
  <DomainObject.Predmet.OstaliListFormatedOIB>
    <izvorni_sadrzaj>
      <item>Valentina Kupanovac, OIB 82948038363 punomoćnik sudionika u postupku Ustanova za zdravstvenu njegu KUPANOVAC</item>
    </izvorni_sadrzaj>
    <derivirana_varijabla naziv="DomainObject.Predmet.OstaliListFormatedOIB_1">
      <item>Valentina Kupanovac, OIB 82948038363 punomoćnik sudionika u postupku Ustanova za zdravstvenu njegu KUPANOVAC</item>
    </derivirana_varijabla>
  </DomainObject.Predmet.OstaliListFormatedOIB>
  <DomainObject.Predmet.OstaliListFormatedWithAdress>
    <izvorni_sadrzaj>
      <item>Valentina Kupanovac, Antuna Radića 35c, 31540 Sveti Đurađ punomoćnik sudionika u postupku Ustanova za zdravstvenu njegu KUPANOVAC</item>
    </izvorni_sadrzaj>
    <derivirana_varijabla naziv="DomainObject.Predmet.OstaliListFormatedWithAdress_1">
      <item>Valentina Kupanovac, Antuna Radića 35c, 31540 Sveti Đurađ punomoćnik sudionika u postupku Ustanova za zdravstvenu njegu KUPANOVAC</item>
    </derivirana_varijabla>
  </DomainObject.Predmet.OstaliListFormatedWithAdress>
  <DomainObject.Predmet.OstaliListFormatedWithAdressOIB>
    <izvorni_sadrzaj>
      <item>Valentina Kupanovac, OIB 82948038363, Antuna Radića 35c, 31540 Sveti Đurađ punomoćnik sudionika u postupku Ustanova za zdravstvenu njegu KUPANOVAC</item>
    </izvorni_sadrzaj>
    <derivirana_varijabla naziv="DomainObject.Predmet.OstaliListFormatedWithAdressOIB_1">
      <item>Valentina Kupanovac, OIB 82948038363, Antuna Radića 35c, 31540 Sveti Đurađ punomoćnik sudionika u postupku Ustanova za zdravstvenu njegu KUPANOVAC</item>
    </derivirana_varijabla>
  </DomainObject.Predmet.OstaliListFormatedWithAdressOIB>
  <DomainObject.Predmet.OstaliListNazivFormated>
    <izvorni_sadrzaj>
      <item>Valentina Kupanovac</item>
    </izvorni_sadrzaj>
    <derivirana_varijabla naziv="DomainObject.Predmet.OstaliListNazivFormated_1">
      <item>Valentina Kupanovac</item>
    </derivirana_varijabla>
  </DomainObject.Predmet.OstaliListNazivFormated>
  <DomainObject.Predmet.OstaliListNazivFormatedOIB>
    <izvorni_sadrzaj>
      <item>Valentina Kupanovac, OIB 82948038363</item>
    </izvorni_sadrzaj>
    <derivirana_varijabla naziv="DomainObject.Predmet.OstaliListNazivFormatedOIB_1">
      <item>Valentina Kupanovac, OIB 82948038363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Ustanova za zdravstvenu njegu KUPANOVAC</izvorni_sadrzaj>
    <derivirana_varijabla naziv="DomainObject.Predmet.ProtustrankaIDrugi_1">Ustanova za zdravstvenu njegu KUPANOVAC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Ustanova za zdravstvenu njegu KUPANOVAC, OIB 83150802177, Školska 26, 31540 Sveti Đurađ</izvorni_sadrzaj>
    <derivirana_varijabla naziv="DomainObject.Predmet.ProtustrankaIDrugiAdressOIB_1">Ustanova za zdravstvenu njegu KUPANOVAC, OIB 83150802177, Školska 26, 31540 Sveti Đurađ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Ustanova za zdravstvenu njegu KUPANOVAC</item>
      <item>Valentina Kupanovac</item>
    </izvorni_sadrzaj>
    <derivirana_varijabla naziv="DomainObject.Predmet.SudioniciListNaziv_1">
      <item>FINA RC OSIJEK</item>
      <item>Ustanova za zdravstvenu njegu KUPANOVAC</item>
      <item>Valentina Kupanovac</item>
    </derivirana_varijabla>
  </DomainObject.Predmet.SudioniciListNaziv>
  <DomainObject.Predmet.SudioniciListAdressOIB>
    <izvorni_sadrzaj>
      <item>FINA RC OSIJEK, OIB 85821130368</item>
      <item>Ustanova za zdravstvenu njegu KUPANOVAC, OIB 83150802177, Školska 26,31540 Sveti Đurađ</item>
      <item>Valentina Kupanovac, OIB 82948038363, Antuna Radića 35c,31540 Sveti Đurađ</item>
    </izvorni_sadrzaj>
    <derivirana_varijabla naziv="DomainObject.Predmet.SudioniciListAdressOIB_1">
      <item>FINA RC OSIJEK, OIB 85821130368</item>
      <item>Ustanova za zdravstvenu njegu KUPANOVAC, OIB 83150802177, Školska 26,31540 Sveti Đurađ</item>
      <item>Valentina Kupanovac, OIB 82948038363, Antuna Radića 35c,31540 Sveti Đurađ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83150802177</item>
      <item>, OIB 82948038363</item>
    </izvorni_sadrzaj>
    <derivirana_varijabla naziv="DomainObject.Predmet.SudioniciListNazivOIB_1">
      <item>, OIB 85821130368</item>
      <item>, OIB 83150802177</item>
      <item>, OIB 82948038363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37584D-A7B9-4CFD-8440-B2A5DA2134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1700</properties:Words>
  <properties:Characters>9535</properties:Characters>
  <properties:Lines>231</properties:Lines>
  <properties:Paragraphs>60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11305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2017-05-31T06:36:00Z</dcterms:created>
  <dc:creator>Baran Mirjana</dc:creator>
  <cp:lastModifiedBy>Danijela Špeletić</cp:lastModifiedBy>
  <cp:lastPrinted>2017-05-26T11:07:00Z</cp:lastPrinted>
  <dcterms:modified xmlns:xsi="http://www.w3.org/2001/XMLSchema-instance" xsi:type="dcterms:W3CDTF">2017-06-06T10:15:00Z</dcterms:modified>
  <cp:revision>65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Novi sadržaj dokumenta</vt:lpwstr>
  </prop:property>
  <prop:property name="BrojStranica" pid="5" fmtid="{D5CDD505-2E9C-101B-9397-08002B2CF9AE}">
    <vt:i4>6</vt:i4>
  </prop:property>
</prop:Properties>
</file>