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390d" w14:paraId="799390d" w:rsidRDefault="00915E1E" w:rsidP="00915E1E" w:rsidR="00C43CDA">
      <w:pPr>
        <w:pStyle w:val="Zaglavlje"/>
        <w:jc w:val="right"/>
        <w15:collapsed w:val="false"/>
      </w:pPr>
      <w:bookmarkStart w:name="_GoBack" w:id="0"/>
      <w:bookmarkEnd w:id="0"/>
      <w:r>
        <w:t xml:space="preserve">       </w:t>
      </w:r>
      <w:r>
        <w:tab/>
      </w:r>
    </w:p>
    <w:p w:rsidRDefault="007178D5" w:rsidP="000938B8" w:rsidR="000938B8" w:rsidRPr="00D21A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  <w:t xml:space="preserve">        </w:t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3E3B9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A37D78">
        <w:rPr>
          <w:sz w:val="22"/>
          <w:szCs w:val="22"/>
        </w:rPr>
        <w:t xml:space="preserve"> </w:t>
      </w:r>
      <w:r w:rsidR="002D79EC">
        <w:rPr>
          <w:sz w:val="22"/>
          <w:szCs w:val="22"/>
        </w:rPr>
        <w:t xml:space="preserve"> </w:t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  <w:t xml:space="preserve">         </w:t>
      </w:r>
      <w:r w:rsidR="009634BC">
        <w:rPr>
          <w:sz w:val="22"/>
          <w:szCs w:val="22"/>
        </w:rPr>
        <w:t xml:space="preserve">                           </w:t>
      </w:r>
      <w:r w:rsidR="003E3B91">
        <w:rPr>
          <w:sz w:val="22"/>
          <w:szCs w:val="22"/>
        </w:rPr>
        <w:t xml:space="preserve"> </w:t>
      </w:r>
      <w:r w:rsidR="009634BC">
        <w:rPr>
          <w:sz w:val="22"/>
          <w:szCs w:val="22"/>
        </w:rPr>
        <w:t xml:space="preserve">19 </w:t>
      </w:r>
      <w:r w:rsidR="003E3B91">
        <w:rPr>
          <w:sz w:val="22"/>
          <w:szCs w:val="22"/>
        </w:rPr>
        <w:t>St-</w:t>
      </w:r>
      <w:r w:rsidR="000754A1">
        <w:rPr>
          <w:sz w:val="22"/>
          <w:szCs w:val="22"/>
        </w:rPr>
        <w:t>587/17-3</w:t>
      </w:r>
    </w:p>
    <w:p w:rsidRDefault="003E3B91" w:rsidP="000938B8" w:rsidR="003E3B91">
      <w:pPr>
        <w:ind w:hanging="720" w:left="360"/>
        <w:rPr>
          <w:sz w:val="22"/>
          <w:szCs w:val="22"/>
        </w:rPr>
      </w:pPr>
    </w:p>
    <w:p w:rsidRDefault="003E3B91" w:rsidP="000938B8" w:rsidR="003E3B9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 xml:space="preserve">ački sud u Osijeku, </w:t>
      </w:r>
      <w:r w:rsidR="008D05C1">
        <w:t>po sudskoj savjetnici</w:t>
      </w:r>
      <w:r w:rsidR="00013C5E">
        <w:t xml:space="preserve"> Marin</w:t>
      </w:r>
      <w:r w:rsidR="008D05C1">
        <w:t>i</w:t>
      </w:r>
      <w:r w:rsidR="00013C5E">
        <w:t xml:space="preserve"> Ljubičić Knežević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915E1E">
        <w:t>Osijek</w:t>
      </w:r>
      <w:r w:rsidR="00454056">
        <w:t xml:space="preserve">, Podružnica </w:t>
      </w:r>
      <w:r w:rsidR="00915E1E">
        <w:t>Osijek, L.</w:t>
      </w:r>
      <w:r w:rsidR="003E3B91">
        <w:t xml:space="preserve"> </w:t>
      </w:r>
      <w:r w:rsidR="00915E1E">
        <w:t>Jagera 3, z</w:t>
      </w:r>
      <w:r w:rsidR="004A0D7B">
        <w:t>a pokretanje skraćenog s</w:t>
      </w:r>
      <w:r w:rsidR="009634BC">
        <w:t xml:space="preserve">tečajnog postupka  nad dužnikom: </w:t>
      </w:r>
      <w:r w:rsidR="000754A1">
        <w:t xml:space="preserve">MATEJ ILIĆ j.d.o.o. za usluge, Vinkovci, Petra Preradovića 104, MBS: 030173492, OIB: 83891934495, </w:t>
      </w:r>
      <w:r w:rsidR="004A0D7B">
        <w:t>temeljem</w:t>
      </w:r>
      <w:r w:rsidR="003E3B91">
        <w:t xml:space="preserve"> članka 430. Stečajnog zakona (</w:t>
      </w:r>
      <w:r w:rsidR="004A0D7B">
        <w:t>„Narodne nov</w:t>
      </w:r>
      <w:r w:rsidR="00316816">
        <w:t>ine“ 71/15)</w:t>
      </w:r>
      <w:r w:rsidR="00224AFF">
        <w:t xml:space="preserve">, dana </w:t>
      </w:r>
      <w:r w:rsidR="003149FF">
        <w:t>2</w:t>
      </w:r>
      <w:r w:rsidR="000754A1">
        <w:t>9</w:t>
      </w:r>
      <w:r w:rsidR="00224AFF">
        <w:t xml:space="preserve">. </w:t>
      </w:r>
      <w:r w:rsidR="00915E1E">
        <w:t>svibnja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3E3B91" w:rsidP="00224AFF" w:rsidR="003E3B91">
      <w:pPr>
        <w:ind w:firstLine="708"/>
        <w:jc w:val="both"/>
      </w:pPr>
    </w:p>
    <w:p w:rsidRDefault="00443F69" w:rsidP="00532E0A" w:rsidR="00443F69">
      <w:pPr>
        <w:jc w:val="both"/>
      </w:pPr>
    </w:p>
    <w:p w:rsidRDefault="003E3B91" w:rsidP="00532E0A" w:rsidR="003E3B91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3E3B91" w:rsidP="00047A8F" w:rsidR="003E3B91">
      <w:pPr>
        <w:jc w:val="both"/>
        <w:rPr>
          <w:bCs/>
        </w:rPr>
      </w:pPr>
    </w:p>
    <w:p w:rsidRDefault="003E3B91" w:rsidP="00047A8F" w:rsidR="003E3B91">
      <w:pPr>
        <w:jc w:val="both"/>
        <w:rPr>
          <w:bCs/>
        </w:rPr>
      </w:pPr>
    </w:p>
    <w:p w:rsidRDefault="00224AFF" w:rsidP="003E3B91" w:rsidR="00224AFF">
      <w:pPr>
        <w:ind w:hanging="567" w:left="1276"/>
        <w:jc w:val="both"/>
      </w:pPr>
      <w:r>
        <w:rPr>
          <w:bCs/>
        </w:rPr>
        <w:t xml:space="preserve">I </w:t>
      </w:r>
      <w:r w:rsidR="003E3B91">
        <w:rPr>
          <w:bCs/>
        </w:rPr>
        <w:tab/>
      </w:r>
      <w:r>
        <w:rPr>
          <w:bCs/>
        </w:rPr>
        <w:t>Utvrđuje se da ukupni iznos evidentiranog duga dužnika</w:t>
      </w:r>
      <w:r w:rsidR="000754A1" w:rsidRPr="000754A1">
        <w:t xml:space="preserve"> </w:t>
      </w:r>
      <w:r w:rsidR="000754A1">
        <w:t>MATEJ ILIĆ j.d.o.o. za usluge, Vinkovci, Petra Preradovića 104, MBS: 030173492, OIB: 83891934495,</w:t>
      </w:r>
      <w:r w:rsidR="000754A1">
        <w:rPr>
          <w:bCs/>
        </w:rPr>
        <w:t xml:space="preserve"> </w:t>
      </w:r>
      <w:r>
        <w:t xml:space="preserve">iznosi </w:t>
      </w:r>
      <w:r w:rsidR="000754A1">
        <w:t>235.888,57</w:t>
      </w:r>
      <w:r>
        <w:t xml:space="preserve"> kn.</w:t>
      </w:r>
    </w:p>
    <w:p w:rsidRDefault="003E3B91" w:rsidP="003E3B91" w:rsidR="003E3B91">
      <w:pPr>
        <w:jc w:val="both"/>
      </w:pPr>
    </w:p>
    <w:p w:rsidRDefault="00224AFF" w:rsidP="003E3B91" w:rsidR="003E4DD9">
      <w:pPr>
        <w:ind w:hanging="567" w:left="1276"/>
        <w:jc w:val="both"/>
      </w:pPr>
      <w:r>
        <w:t xml:space="preserve">II </w:t>
      </w:r>
      <w:r w:rsidR="003E3B91">
        <w:tab/>
      </w:r>
      <w:r>
        <w:t xml:space="preserve">Poziva se </w:t>
      </w:r>
      <w:r w:rsidR="0010672D">
        <w:t xml:space="preserve">osoba ovlaštena za zastupanje dužnika </w:t>
      </w:r>
      <w:r w:rsidR="000754A1">
        <w:t>MATEJ ILIĆ, OIB: 43560409705, Vinkovci, Petra Preradovića 104,</w:t>
      </w:r>
      <w:r w:rsidR="003149FF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3E3B91" w:rsidP="003E3B91" w:rsidR="003E3B91">
      <w:pPr>
        <w:ind w:hanging="567" w:left="1276"/>
        <w:jc w:val="both"/>
      </w:pPr>
    </w:p>
    <w:p w:rsidRDefault="00413C80" w:rsidP="003E3B91" w:rsidR="00A63F24">
      <w:pPr>
        <w:ind w:hanging="567" w:left="1276"/>
        <w:jc w:val="both"/>
      </w:pPr>
      <w:r>
        <w:t>III</w:t>
      </w:r>
      <w:r w:rsidR="00A63F24">
        <w:t xml:space="preserve"> </w:t>
      </w:r>
      <w:r w:rsidR="003E3B91">
        <w:tab/>
      </w:r>
      <w:r w:rsidR="00A63F24">
        <w:t>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0754A1">
        <w:t>587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3E3B91" w:rsidP="003E3B91" w:rsidR="003E3B91">
      <w:pPr>
        <w:ind w:hanging="567" w:left="1276"/>
        <w:jc w:val="both"/>
      </w:pPr>
    </w:p>
    <w:p w:rsidRDefault="00413C80" w:rsidP="003E3B91" w:rsidR="003E3B91">
      <w:pPr>
        <w:ind w:hanging="425" w:left="1276"/>
        <w:jc w:val="both"/>
      </w:pPr>
      <w:r>
        <w:t>I</w:t>
      </w:r>
      <w:r w:rsidR="00A63F24">
        <w:t xml:space="preserve">V </w:t>
      </w:r>
      <w:r w:rsidR="003E3B91">
        <w:tab/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</w:t>
      </w:r>
    </w:p>
    <w:p w:rsidRDefault="003E3B91" w:rsidP="003E3B91" w:rsidR="003E3B91">
      <w:pPr>
        <w:ind w:hanging="425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firstLine="5" w:left="4248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St-</w:t>
      </w:r>
      <w:r w:rsidR="000754A1">
        <w:rPr>
          <w:sz w:val="22"/>
          <w:szCs w:val="22"/>
        </w:rPr>
        <w:t>587</w:t>
      </w:r>
      <w:r>
        <w:rPr>
          <w:sz w:val="22"/>
          <w:szCs w:val="22"/>
        </w:rPr>
        <w:t>/17-3</w:t>
      </w:r>
    </w:p>
    <w:p w:rsidRDefault="003E3B91" w:rsidP="003E3B91" w:rsidR="003E3B91">
      <w:pPr>
        <w:jc w:val="center"/>
      </w:pPr>
      <w:r>
        <w:rPr>
          <w:sz w:val="22"/>
          <w:szCs w:val="22"/>
        </w:rPr>
        <w:t>2</w:t>
      </w:r>
    </w:p>
    <w:p w:rsidRDefault="003E3B91" w:rsidP="003E3B91" w:rsidR="003E3B91">
      <w:pPr>
        <w:jc w:val="both"/>
      </w:pPr>
    </w:p>
    <w:p w:rsidRDefault="003E3B91" w:rsidP="003E3B91" w:rsidR="003E3B91">
      <w:pPr>
        <w:ind w:hanging="567" w:left="1276"/>
        <w:jc w:val="both"/>
      </w:pPr>
    </w:p>
    <w:p w:rsidRDefault="008B0E56" w:rsidP="003E3B91" w:rsidR="00A63F24">
      <w:pPr>
        <w:ind w:left="1276"/>
        <w:jc w:val="both"/>
      </w:pPr>
      <w:r>
        <w:t>292. Stečajnog zakona, na odgovarajući način.</w:t>
      </w:r>
    </w:p>
    <w:p w:rsidRDefault="003E3B91" w:rsidP="003E3B91" w:rsidR="003E3B91">
      <w:pPr>
        <w:ind w:left="1276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0754A1">
        <w:t>29</w:t>
      </w:r>
      <w:r w:rsidR="003E3B91">
        <w:t>.</w:t>
      </w:r>
      <w:r>
        <w:t xml:space="preserve"> </w:t>
      </w:r>
      <w:r w:rsidR="00915E1E">
        <w:t>svibnja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>
      <w:pPr>
        <w:ind w:left="708"/>
        <w:jc w:val="center"/>
      </w:pPr>
    </w:p>
    <w:p w:rsidRDefault="003E3B91" w:rsidP="00F2165F" w:rsidR="003E3B91" w:rsidRPr="00F2165F">
      <w:pPr>
        <w:ind w:left="708"/>
        <w:jc w:val="center"/>
      </w:pPr>
    </w:p>
    <w:p w:rsidRDefault="007C1A99" w:rsidP="00454056" w:rsidR="007C1A99">
      <w:pPr>
        <w:ind w:left="6372"/>
        <w:jc w:val="both"/>
        <w:rPr>
          <w:bCs/>
        </w:rPr>
      </w:pPr>
    </w:p>
    <w:p w:rsidRDefault="00915E1E" w:rsidP="00454056" w:rsidR="00915E1E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915E1E" w:rsidP="00454056" w:rsidR="00915E1E">
      <w:pPr>
        <w:ind w:left="6372"/>
        <w:jc w:val="both"/>
      </w:pPr>
      <w:r>
        <w:t>Marina Ljubičić Knežević</w:t>
      </w:r>
    </w:p>
    <w:p w:rsidRDefault="003E3B91" w:rsidP="00454056" w:rsidR="003E3B91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3E3B91" w:rsidP="00F2165F" w:rsidR="008B0E56">
      <w:pPr>
        <w:numPr>
          <w:ilvl w:val="0"/>
          <w:numId w:val="1"/>
        </w:numPr>
        <w:jc w:val="both"/>
      </w:pPr>
      <w:r>
        <w:t>O</w:t>
      </w:r>
      <w:r w:rsidR="00A57DB1">
        <w:t>glasna ploča - zahtjev</w:t>
      </w:r>
    </w:p>
    <w:p w:rsidRDefault="003E3B91" w:rsidR="00532E0A">
      <w:pPr>
        <w:numPr>
          <w:ilvl w:val="0"/>
          <w:numId w:val="1"/>
        </w:numPr>
      </w:pPr>
      <w:r>
        <w:t>K</w:t>
      </w:r>
      <w:r w:rsidR="00F2165F">
        <w:t xml:space="preserve">al. </w:t>
      </w:r>
      <w:r w:rsidR="00CE4A59">
        <w:t>13.7.</w:t>
      </w:r>
      <w:r>
        <w:t xml:space="preserve"> 17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4BC" w:rsidR="009634BC">
      <w:r>
        <w:separator/>
      </w:r>
    </w:p>
  </w:endnote>
  <w:endnote w:id="0" w:type="continuationSeparator">
    <w:p w:rsidRDefault="009634BC" w:rsidR="00963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4BC" w:rsidR="009634BC">
      <w:r>
        <w:separator/>
      </w:r>
    </w:p>
  </w:footnote>
  <w:footnote w:id="0" w:type="continuationSeparator">
    <w:p w:rsidRDefault="009634BC" w:rsidR="009634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4BC" w:rsidP="001B70D9" w:rsidR="009634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34BC" w:rsidR="009634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4BC" w:rsidP="001B70D9" w:rsidR="009634BC">
    <w:pPr>
      <w:pStyle w:val="Zaglavlje"/>
      <w:framePr w:y="1" w:xAlign="center" w:vAnchor="text" w:hAnchor="margin" w:wrap="around"/>
      <w:rPr>
        <w:rStyle w:val="Brojstranice"/>
      </w:rPr>
    </w:pPr>
  </w:p>
  <w:p w:rsidRDefault="009634BC" w:rsidP="00C43CDA" w:rsidR="009634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54A1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0549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49FF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3B9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7376"/>
    <w:rsid w:val="007F1C41"/>
    <w:rsid w:val="008005FD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D05C1"/>
    <w:rsid w:val="00901EF5"/>
    <w:rsid w:val="00905F6B"/>
    <w:rsid w:val="00912CF5"/>
    <w:rsid w:val="009137B1"/>
    <w:rsid w:val="00915E1E"/>
    <w:rsid w:val="00921614"/>
    <w:rsid w:val="00930B0A"/>
    <w:rsid w:val="00936874"/>
    <w:rsid w:val="00937840"/>
    <w:rsid w:val="009525D4"/>
    <w:rsid w:val="009634BC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E4A59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0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5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5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5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5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0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5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5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5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5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St-587/2017</izvorni_sadrzaj>
    <derivirana_varijabla naziv="DomainObject.Predmet.OznakaBroj_1">St-587/2017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MATEJ ILIĆ j.d.o.o. za usluge</izvorni_sadrzaj>
    <derivirana_varijabla naziv="DomainObject.Predmet.ProtustrankaFormated_1">  MATEJ ILIĆ j.d.o.o. za usluge</derivirana_varijabla>
  </DomainObject.Predmet.ProtustrankaFormated>
  <DomainObject.Predmet.ProtustrankaFormatedOIB>
    <izvorni_sadrzaj>  MATEJ ILIĆ j.d.o.o. za usluge, OIB 83891934495</izvorni_sadrzaj>
    <derivirana_varijabla naziv="DomainObject.Predmet.ProtustrankaFormatedOIB_1">  MATEJ ILIĆ j.d.o.o. za usluge, OIB 83891934495</derivirana_varijabla>
  </DomainObject.Predmet.ProtustrankaFormatedOIB>
  <DomainObject.Predmet.ProtustrankaFormatedWithAdress>
    <izvorni_sadrzaj> MATEJ ILIĆ j.d.o.o. za usluge, Petra Preradovića 104, 32100 Vinkovci</izvorni_sadrzaj>
    <derivirana_varijabla naziv="DomainObject.Predmet.ProtustrankaFormatedWithAdress_1"> MATEJ ILIĆ j.d.o.o. za usluge, Petra Preradovića 104, 32100 Vinkovci</derivirana_varijabla>
  </DomainObject.Predmet.ProtustrankaFormatedWithAdress>
  <DomainObject.Predmet.ProtustrankaFormatedWithAdressOIB>
    <izvorni_sadrzaj> MATEJ ILIĆ j.d.o.o. za usluge, OIB 83891934495, Petra Preradovića 104, 32100 Vinkovci</izvorni_sadrzaj>
    <derivirana_varijabla naziv="DomainObject.Predmet.ProtustrankaFormatedWithAdressOIB_1"> MATEJ ILIĆ j.d.o.o. za usluge, OIB 83891934495, Petra Preradovića 104, 32100 Vinkovci</derivirana_varijabla>
  </DomainObject.Predmet.ProtustrankaFormatedWithAdressOIB>
  <DomainObject.Predmet.ProtustrankaWithAdress>
    <izvorni_sadrzaj>MATEJ ILIĆ j.d.o.o. za usluge Petra Preradovića 104, 32100 Vinkovci</izvorni_sadrzaj>
    <derivirana_varijabla naziv="DomainObject.Predmet.ProtustrankaWithAdress_1">MATEJ ILIĆ j.d.o.o. za usluge Petra Preradovića 104, 32100 Vinkovci</derivirana_varijabla>
  </DomainObject.Predmet.ProtustrankaWithAdress>
  <DomainObject.Predmet.ProtustrankaWithAdressOIB>
    <izvorni_sadrzaj>MATEJ ILIĆ j.d.o.o. za usluge, OIB 83891934495, Petra Preradovića 104, 32100 Vinkovci</izvorni_sadrzaj>
    <derivirana_varijabla naziv="DomainObject.Predmet.ProtustrankaWithAdressOIB_1">MATEJ ILIĆ j.d.o.o. za usluge, OIB 83891934495, Petra Preradovića 104, 32100 Vinkovci</derivirana_varijabla>
  </DomainObject.Predmet.ProtustrankaWithAdressOIB>
  <DomainObject.Predmet.ProtustrankaNazivFormated>
    <izvorni_sadrzaj>MATEJ ILIĆ j.d.o.o. za usluge</izvorni_sadrzaj>
    <derivirana_varijabla naziv="DomainObject.Predmet.ProtustrankaNazivFormated_1">MATEJ ILIĆ j.d.o.o. za usluge</derivirana_varijabla>
  </DomainObject.Predmet.ProtustrankaNazivFormated>
  <DomainObject.Predmet.ProtustrankaNazivFormatedOIB>
    <izvorni_sadrzaj>MATEJ ILIĆ j.d.o.o. za usluge, OIB 83891934495</izvorni_sadrzaj>
    <derivirana_varijabla naziv="DomainObject.Predmet.ProtustrankaNazivFormatedOIB_1">MATEJ ILIĆ j.d.o.o. za usluge, OIB 83891934495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MATEJ ILIĆ j.d.o.o. za usluge</item>
    </izvorni_sadrzaj>
    <derivirana_varijabla naziv="DomainObject.Predmet.ProtuStrankaListFormated_1">
      <item>MATEJ ILIĆ j.d.o.o. za usluge</item>
    </derivirana_varijabla>
  </DomainObject.Predmet.ProtuStrankaListFormated>
  <DomainObject.Predmet.ProtuStrankaListFormatedOIB>
    <izvorni_sadrzaj>
      <item>MATEJ ILIĆ j.d.o.o. za usluge, OIB 83891934495</item>
    </izvorni_sadrzaj>
    <derivirana_varijabla naziv="DomainObject.Predmet.ProtuStrankaListFormatedOIB_1">
      <item>MATEJ ILIĆ j.d.o.o. za usluge, OIB 83891934495</item>
    </derivirana_varijabla>
  </DomainObject.Predmet.ProtuStrankaListFormatedOIB>
  <DomainObject.Predmet.ProtuStrankaListFormatedWithAdress>
    <izvorni_sadrzaj>
      <item>MATEJ ILIĆ j.d.o.o. za usluge, Petra Preradovića 104, 32100 Vinkovci</item>
    </izvorni_sadrzaj>
    <derivirana_varijabla naziv="DomainObject.Predmet.ProtuStrankaListFormatedWithAdress_1">
      <item>MATEJ ILIĆ j.d.o.o. za usluge, Petra Preradovića 104, 32100 Vinkovci</item>
    </derivirana_varijabla>
  </DomainObject.Predmet.ProtuStrankaListFormatedWithAdress>
  <DomainObject.Predmet.ProtuStrankaListFormatedWithAdressOIB>
    <izvorni_sadrzaj>
      <item>MATEJ ILIĆ j.d.o.o. za usluge, OIB 83891934495, Petra Preradovića 104, 32100 Vinkovci</item>
    </izvorni_sadrzaj>
    <derivirana_varijabla naziv="DomainObject.Predmet.ProtuStrankaListFormatedWithAdressOIB_1">
      <item>MATEJ ILIĆ j.d.o.o. za usluge, OIB 83891934495, Petra Preradovića 104, 32100 Vinkovci</item>
    </derivirana_varijabla>
  </DomainObject.Predmet.ProtuStrankaListFormatedWithAdressOIB>
  <DomainObject.Predmet.ProtuStrankaListNazivFormated>
    <izvorni_sadrzaj>
      <item>MATEJ ILIĆ j.d.o.o. za usluge</item>
    </izvorni_sadrzaj>
    <derivirana_varijabla naziv="DomainObject.Predmet.ProtuStrankaListNazivFormated_1">
      <item>MATEJ ILIĆ j.d.o.o. za usluge</item>
    </derivirana_varijabla>
  </DomainObject.Predmet.ProtuStrankaListNazivFormated>
  <DomainObject.Predmet.ProtuStrankaListNazivFormatedOIB>
    <izvorni_sadrzaj>
      <item>MATEJ ILIĆ j.d.o.o. za usluge, OIB 83891934495</item>
    </izvorni_sadrzaj>
    <derivirana_varijabla naziv="DomainObject.Predmet.ProtuStrankaListNazivFormatedOIB_1">
      <item>MATEJ ILIĆ j.d.o.o. za usluge, OIB 83891934495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MATEJ ILIĆ j.d.o.o. za usluge</izvorni_sadrzaj>
    <derivirana_varijabla naziv="DomainObject.Predmet.ProtustrankaIDrugi_1">MATEJ ILIĆ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MATEJ ILIĆ j.d.o.o. za usluge, OIB 83891934495, Petra Preradovića 104, 32100 Vinkovci</izvorni_sadrzaj>
    <derivirana_varijabla naziv="DomainObject.Predmet.ProtustrankaIDrugiAdressOIB_1">MATEJ ILIĆ j.d.o.o. za usluge, OIB 83891934495, Petra Preradovića 104,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MATEJ ILIĆ j.d.o.o. za usluge</item>
    </izvorni_sadrzaj>
    <derivirana_varijabla naziv="DomainObject.Predmet.SudioniciListNaziv_1">
      <item>FINA RC OSIJEK</item>
      <item>MATEJ ILIĆ j.d.o.o. za usluge</item>
    </derivirana_varijabla>
  </DomainObject.Predmet.SudioniciListNaziv>
  <DomainObject.Predmet.SudioniciListAdressOIB>
    <izvorni_sadrzaj>
      <item>FINA RC OSIJEK, OIB 85821130368</item>
      <item>MATEJ ILIĆ j.d.o.o. za usluge, OIB 83891934495, Petra Preradovića 104,32100 Vinkovci</item>
    </izvorni_sadrzaj>
    <derivirana_varijabla naziv="DomainObject.Predmet.SudioniciListAdressOIB_1">
      <item>FINA RC OSIJEK, OIB 85821130368</item>
      <item>MATEJ ILIĆ j.d.o.o. za usluge, OIB 83891934495, Petra Preradovića 104,32100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83891934495</item>
    </izvorni_sadrzaj>
    <derivirana_varijabla naziv="DomainObject.Predmet.SudioniciListNazivOIB_1">
      <item>, OIB 85821130368</item>
      <item>, OIB 83891934495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366</properties:Words>
  <properties:Characters>1978</properties:Characters>
  <properties:Lines>70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2017-05-29T07:02:00Z</dcterms:created>
  <dc:creator>Korisnik</dc:creator>
  <cp:lastModifiedBy>Marija Galić</cp:lastModifiedBy>
  <cp:lastPrinted>2017-05-29T07:02:00Z</cp:lastPrinted>
  <dcterms:modified xmlns:xsi="http://www.w3.org/2001/XMLSchema-instance" xsi:type="dcterms:W3CDTF">2017-05-29T07:04:00Z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