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8cdf8" w14:paraId="2c8cdf8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C972A9">
        <w:t>4</w:t>
      </w:r>
      <w:r w:rsidR="00EB51D1">
        <w:t>970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12159">
        <w:t>4</w:t>
      </w:r>
      <w:r w:rsidR="00EB51D1">
        <w:t>970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B37548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EB51D1">
        <w:t xml:space="preserve">EPILOG-TEATAR, privatno kazalište, OIB 57051732520, Zagreb, Drage </w:t>
      </w:r>
      <w:proofErr w:type="spellStart"/>
      <w:r w:rsidR="00EB51D1">
        <w:t>Stipca</w:t>
      </w:r>
      <w:proofErr w:type="spellEnd"/>
      <w:r w:rsidR="00EB51D1">
        <w:t xml:space="preserve"> 8</w:t>
      </w:r>
      <w:r w:rsidR="00C972A9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EB51D1">
        <w:t>84.708,62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F5B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85975"/>
    <w:rsid w:val="000B3EF2"/>
    <w:rsid w:val="000F71A5"/>
    <w:rsid w:val="00101281"/>
    <w:rsid w:val="00194DE9"/>
    <w:rsid w:val="00215918"/>
    <w:rsid w:val="002E7A51"/>
    <w:rsid w:val="00312159"/>
    <w:rsid w:val="003A1D14"/>
    <w:rsid w:val="003A2AE4"/>
    <w:rsid w:val="003C4994"/>
    <w:rsid w:val="004B4B7E"/>
    <w:rsid w:val="00524D3D"/>
    <w:rsid w:val="006156D0"/>
    <w:rsid w:val="0064498B"/>
    <w:rsid w:val="00644D30"/>
    <w:rsid w:val="00690733"/>
    <w:rsid w:val="006D3911"/>
    <w:rsid w:val="00726015"/>
    <w:rsid w:val="00750B6E"/>
    <w:rsid w:val="007D6D1C"/>
    <w:rsid w:val="00813622"/>
    <w:rsid w:val="008C31DE"/>
    <w:rsid w:val="008F63E1"/>
    <w:rsid w:val="00916F5B"/>
    <w:rsid w:val="009A248B"/>
    <w:rsid w:val="009D789B"/>
    <w:rsid w:val="00A053FB"/>
    <w:rsid w:val="00A9783B"/>
    <w:rsid w:val="00AF31FC"/>
    <w:rsid w:val="00B00AAF"/>
    <w:rsid w:val="00B37548"/>
    <w:rsid w:val="00BC1743"/>
    <w:rsid w:val="00C33CA7"/>
    <w:rsid w:val="00C445F4"/>
    <w:rsid w:val="00C54284"/>
    <w:rsid w:val="00C972A9"/>
    <w:rsid w:val="00D660C0"/>
    <w:rsid w:val="00D970B2"/>
    <w:rsid w:val="00EA64CE"/>
    <w:rsid w:val="00EB51D1"/>
    <w:rsid w:val="00EB6112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59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9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9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9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9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59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9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9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9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9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St-4970/2015-4</izvorni_sadrzaj>
    <derivirana_varijabla naziv="DomainObject.Oznaka_1">St-4970/2015-4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4970</izvorni_sadrzaj>
    <derivirana_varijabla naziv="DomainObject.Predmet.Broj_1">4970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St-4970/2015</izvorni_sadrzaj>
    <derivirana_varijabla naziv="DomainObject.Predmet.OznakaBroj_1">St-4970/2015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EPILOG-TEATAR, privatno kazalište zastupanog po punomoćniku Davorka Juravić</izvorni_sadrzaj>
    <derivirana_varijabla naziv="DomainObject.Predmet.ProtustrankaFormated_1">  EPILOG-TEATAR, privatno kazalište zastupanog po punomoćniku Davorka Juravić</derivirana_varijabla>
  </DomainObject.Predmet.ProtustrankaFormated>
  <DomainObject.Predmet.ProtustrankaFormatedOIB>
    <izvorni_sadrzaj>  EPILOG-TEATAR, privatno kazalište, OIB 57051732520 zastupanog po punomoćniku Davorka Juravić</izvorni_sadrzaj>
    <derivirana_varijabla naziv="DomainObject.Predmet.ProtustrankaFormatedOIB_1">  EPILOG-TEATAR, privatno kazalište, OIB 57051732520 zastupanog po punomoćniku Davorka Juravić</derivirana_varijabla>
  </DomainObject.Predmet.ProtustrankaFormatedOIB>
  <DomainObject.Predmet.ProtustrankaFormatedWithAdress>
    <izvorni_sadrzaj> EPILOG-TEATAR, privatno kazalište, Drage Stipca 8, 10000 Zagreb zastupanog po punomoćniku Davorka Juravić</izvorni_sadrzaj>
    <derivirana_varijabla naziv="DomainObject.Predmet.ProtustrankaFormatedWithAdress_1"> EPILOG-TEATAR, privatno kazalište, Drage Stipca 8, 10000 Zagreb zastupanog po punomoćniku Davorka Juravić</derivirana_varijabla>
  </DomainObject.Predmet.ProtustrankaFormatedWithAdress>
  <DomainObject.Predmet.ProtustrankaFormatedWithAdressOIB>
    <izvorni_sadrzaj> EPILOG-TEATAR, privatno kazalište, OIB 57051732520, Drage Stipca 8, 10000 Zagreb zastupanog po punomoćniku Davorka Juravić</izvorni_sadrzaj>
    <derivirana_varijabla naziv="DomainObject.Predmet.ProtustrankaFormatedWithAdressOIB_1"> EPILOG-TEATAR, privatno kazalište, OIB 57051732520, Drage Stipca 8, 10000 Zagreb zastupanog po punomoćniku Davorka Juravić</derivirana_varijabla>
  </DomainObject.Predmet.ProtustrankaFormatedWithAdressOIB>
  <DomainObject.Predmet.ProtustrankaWithAdress>
    <izvorni_sadrzaj>EPILOG-TEATAR, privatno kazalište Drage Stipca 8, 10000 Zagreb</izvorni_sadrzaj>
    <derivirana_varijabla naziv="DomainObject.Predmet.ProtustrankaWithAdress_1">EPILOG-TEATAR, privatno kazalište Drage Stipca 8, 10000 Zagreb</derivirana_varijabla>
  </DomainObject.Predmet.ProtustrankaWithAdress>
  <DomainObject.Predmet.ProtustrankaWithAdressOIB>
    <izvorni_sadrzaj>EPILOG-TEATAR, privatno kazalište, OIB 57051732520, Drage Stipca 8, 10000 Zagreb</izvorni_sadrzaj>
    <derivirana_varijabla naziv="DomainObject.Predmet.ProtustrankaWithAdressOIB_1">EPILOG-TEATAR, privatno kazalište, OIB 57051732520, Drage Stipca 8, 10000 Zagreb</derivirana_varijabla>
  </DomainObject.Predmet.ProtustrankaWithAdressOIB>
  <DomainObject.Predmet.ProtustrankaNazivFormated>
    <izvorni_sadrzaj>EPILOG-TEATAR, privatno kazalište</izvorni_sadrzaj>
    <derivirana_varijabla naziv="DomainObject.Predmet.ProtustrankaNazivFormated_1">EPILOG-TEATAR, privatno kazalište</derivirana_varijabla>
  </DomainObject.Predmet.ProtustrankaNazivFormated>
  <DomainObject.Predmet.ProtustrankaNazivFormatedOIB>
    <izvorni_sadrzaj>EPILOG-TEATAR, privatno kazalište, OIB 57051732520</izvorni_sadrzaj>
    <derivirana_varijabla naziv="DomainObject.Predmet.ProtustrankaNazivFormatedOIB_1">EPILOG-TEATAR, privatno kazalište, OIB 57051732520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EPILOG-TEATAR, privatno kazalište zastupanog po punomoćniku Davorka Juravić</item>
    </izvorni_sadrzaj>
    <derivirana_varijabla naziv="DomainObject.Predmet.ProtuStrankaListFormated_1">
      <item>EPILOG-TEATAR, privatno kazalište zastupanog po punomoćniku Davorka Juravić</item>
    </derivirana_varijabla>
  </DomainObject.Predmet.ProtuStrankaListFormated>
  <DomainObject.Predmet.ProtuStrankaListFormatedOIB>
    <izvorni_sadrzaj>
      <item>EPILOG-TEATAR, privatno kazalište, OIB 57051732520 zastupanog po punomoćniku Davorka Juravić</item>
    </izvorni_sadrzaj>
    <derivirana_varijabla naziv="DomainObject.Predmet.ProtuStrankaListFormatedOIB_1">
      <item>EPILOG-TEATAR, privatno kazalište, OIB 57051732520 zastupanog po punomoćniku Davorka Juravić</item>
    </derivirana_varijabla>
  </DomainObject.Predmet.ProtuStrankaListFormatedOIB>
  <DomainObject.Predmet.ProtuStrankaListFormatedWithAdress>
    <izvorni_sadrzaj>
      <item>EPILOG-TEATAR, privatno kazalište, Drage Stipca 8, 10000 Zagreb zastupanog po punomoćniku Davorka Juravić</item>
    </izvorni_sadrzaj>
    <derivirana_varijabla naziv="DomainObject.Predmet.ProtuStrankaListFormatedWithAdress_1">
      <item>EPILOG-TEATAR, privatno kazalište, Drage Stipca 8, 10000 Zagreb zastupanog po punomoćniku Davorka Juravić</item>
    </derivirana_varijabla>
  </DomainObject.Predmet.ProtuStrankaListFormatedWithAdress>
  <DomainObject.Predmet.ProtuStrankaListFormatedWithAdressOIB>
    <izvorni_sadrzaj>
      <item>EPILOG-TEATAR, privatno kazalište, OIB 57051732520, Drage Stipca 8, 10000 Zagreb zastupanog po punomoćniku Davorka Juravić</item>
    </izvorni_sadrzaj>
    <derivirana_varijabla naziv="DomainObject.Predmet.ProtuStrankaListFormatedWithAdressOIB_1">
      <item>EPILOG-TEATAR, privatno kazalište, OIB 57051732520, Drage Stipca 8, 10000 Zagreb zastupanog po punomoćniku Davorka Juravić</item>
    </derivirana_varijabla>
  </DomainObject.Predmet.ProtuStrankaListFormatedWithAdressOIB>
  <DomainObject.Predmet.ProtuStrankaListNazivFormated>
    <izvorni_sadrzaj>
      <item>EPILOG-TEATAR, privatno kazalište</item>
    </izvorni_sadrzaj>
    <derivirana_varijabla naziv="DomainObject.Predmet.ProtuStrankaListNazivFormated_1">
      <item>EPILOG-TEATAR, privatno kazalište</item>
    </derivirana_varijabla>
  </DomainObject.Predmet.ProtuStrankaListNazivFormated>
  <DomainObject.Predmet.ProtuStrankaListNazivFormatedOIB>
    <izvorni_sadrzaj>
      <item>EPILOG-TEATAR, privatno kazalište, OIB 57051732520</item>
    </izvorni_sadrzaj>
    <derivirana_varijabla naziv="DomainObject.Predmet.ProtuStrankaListNazivFormatedOIB_1">
      <item>EPILOG-TEATAR, privatno kazalište, OIB 57051732520</item>
    </derivirana_varijabla>
  </DomainObject.Predmet.ProtuStrankaListNazivFormatedOIB>
  <DomainObject.Predmet.OstaliListFormated>
    <izvorni_sadrzaj>
      <item>Davorka Juravić punomoćnik sudionika u postupku EPILOG-TEATAR, privatno kazalište</item>
    </izvorni_sadrzaj>
    <derivirana_varijabla naziv="DomainObject.Predmet.OstaliListFormated_1">
      <item>Davorka Juravić punomoćnik sudionika u postupku EPILOG-TEATAR, privatno kazalište</item>
    </derivirana_varijabla>
  </DomainObject.Predmet.OstaliListFormated>
  <DomainObject.Predmet.OstaliListFormatedOIB>
    <izvorni_sadrzaj>
      <item>Davorka Juravić, OIB 52564319579 punomoćnik sudionika u postupku EPILOG-TEATAR, privatno kazalište</item>
    </izvorni_sadrzaj>
    <derivirana_varijabla naziv="DomainObject.Predmet.OstaliListFormatedOIB_1">
      <item>Davorka Juravić, OIB 52564319579 punomoćnik sudionika u postupku EPILOG-TEATAR, privatno kazalište</item>
    </derivirana_varijabla>
  </DomainObject.Predmet.OstaliListFormatedOIB>
  <DomainObject.Predmet.OstaliListFormatedWithAdress>
    <izvorni_sadrzaj>
      <item>Davorka Juravić, Drage Stipca 8, 10000 Zagreb punomoćnik sudionika u postupku EPILOG-TEATAR, privatno kazalište</item>
    </izvorni_sadrzaj>
    <derivirana_varijabla naziv="DomainObject.Predmet.OstaliListFormatedWithAdress_1">
      <item>Davorka Juravić, Drage Stipca 8, 10000 Zagreb punomoćnik sudionika u postupku EPILOG-TEATAR, privatno kazalište</item>
    </derivirana_varijabla>
  </DomainObject.Predmet.OstaliListFormatedWithAdress>
  <DomainObject.Predmet.OstaliListFormatedWithAdressOIB>
    <izvorni_sadrzaj>
      <item>Davorka Juravić, OIB 52564319579, Drage Stipca 8, 10000 Zagreb punomoćnik sudionika u postupku EPILOG-TEATAR, privatno kazalište</item>
    </izvorni_sadrzaj>
    <derivirana_varijabla naziv="DomainObject.Predmet.OstaliListFormatedWithAdressOIB_1">
      <item>Davorka Juravić, OIB 52564319579, Drage Stipca 8, 10000 Zagreb punomoćnik sudionika u postupku EPILOG-TEATAR, privatno kazalište</item>
    </derivirana_varijabla>
  </DomainObject.Predmet.OstaliListFormatedWithAdressOIB>
  <DomainObject.Predmet.OstaliListNazivFormated>
    <izvorni_sadrzaj>
      <item>Davorka Juravić</item>
    </izvorni_sadrzaj>
    <derivirana_varijabla naziv="DomainObject.Predmet.OstaliListNazivFormated_1">
      <item>Davorka Juravić</item>
    </derivirana_varijabla>
  </DomainObject.Predmet.OstaliListNazivFormated>
  <DomainObject.Predmet.OstaliListNazivFormatedOIB>
    <izvorni_sadrzaj>
      <item>Davorka Juravić, OIB 52564319579</item>
    </izvorni_sadrzaj>
    <derivirana_varijabla naziv="DomainObject.Predmet.OstaliListNazivFormatedOIB_1">
      <item>Davorka Juravić, OIB 52564319579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St-4970/2015-4</izvorni_sadrzaj>
    <derivirana_varijabla naziv="DomainObject.PoslovniBrojDokumenta_1">St-4970/2015-4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EPILOG-TEATAR, privatno kazalište</izvorni_sadrzaj>
    <derivirana_varijabla naziv="DomainObject.Predmet.ProtustrankaIDrugi_1">EPILOG-TEATAR, privatno kazalište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EPILOG-TEATAR, privatno kazalište, OIB 57051732520, Drage Stipca 8, 10000 Zagreb</izvorni_sadrzaj>
    <derivirana_varijabla naziv="DomainObject.Predmet.ProtustrankaIDrugiAdressOIB_1">EPILOG-TEATAR, privatno kazalište, OIB 57051732520, Drage Stipca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EPILOG-TEATAR, privatno kazalište</item>
      <item>FINA Regionalni centar Zagreb</item>
      <item>Davorka Juravić</item>
    </izvorni_sadrzaj>
    <derivirana_varijabla naziv="DomainObject.Predmet.SudioniciListNaziv_1">
      <item>EPILOG-TEATAR, privatno kazalište</item>
      <item>FINA Regionalni centar Zagreb</item>
      <item>Davorka Juravić</item>
    </derivirana_varijabla>
  </DomainObject.Predmet.SudioniciListNaziv>
  <DomainObject.Predmet.SudioniciListAdressOIB>
    <izvorni_sadrzaj>
      <item>EPILOG-TEATAR, privatno kazalište, OIB 57051732520, Drage Stipca 8,10000 Zagreb</item>
      <item>FINA Regionalni centar Zagreb, OIB 85821130368, Trg svibanjskih žrtava 1995. 1,10000 Zagreb</item>
      <item>Davorka Juravić, OIB 52564319579, Drage Stipca 8,10000 Zagreb</item>
    </izvorni_sadrzaj>
    <derivirana_varijabla naziv="DomainObject.Predmet.SudioniciListAdressOIB_1">
      <item>EPILOG-TEATAR, privatno kazalište, OIB 57051732520, Drage Stipca 8,10000 Zagreb</item>
      <item>FINA Regionalni centar Zagreb, OIB 85821130368, Trg svibanjskih žrtava 1995. 1,10000 Zagreb</item>
      <item>Davorka Juravić, OIB 52564319579, Drage Stipca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57051732520</item>
      <item>, OIB 85821130368</item>
      <item>, OIB 52564319579</item>
    </izvorni_sadrzaj>
    <derivirana_varijabla naziv="DomainObject.Predmet.SudioniciListNazivOIB_1">
      <item>, OIB 57051732520</item>
      <item>, OIB 85821130368</item>
      <item>, OIB 52564319579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1336</properties:Characters>
  <properties:Lines>48</properties:Lines>
  <properties:Paragraphs>17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2016-01-15T10:33:00Z</cp:lastPrinted>
  <dcterms:modified xmlns:xsi="http://www.w3.org/2001/XMLSchema-instance" xsi:type="dcterms:W3CDTF">2016-01-15T10:33:00Z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St-4970/2015-4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