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95f8" w14:paraId="74895f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C3BA4">
        <w:t>2942</w:t>
      </w:r>
      <w:r>
        <w:t>/</w:t>
      </w:r>
      <w:r w:rsidR="00810A32">
        <w:t>2018</w:t>
      </w:r>
      <w:r w:rsidR="00847C6F">
        <w:t>-</w:t>
      </w:r>
      <w:r w:rsidR="001E6722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E05855">
        <w:rPr>
          <w:szCs w:val="24"/>
        </w:rPr>
        <w:t>WAGNER BIRO d.o.o. iz Zagreba, Prilaz Gjure Deželića 30, OIB: 90926786798</w:t>
      </w:r>
      <w:r w:rsidR="004C6607">
        <w:t xml:space="preserve">, dana </w:t>
      </w:r>
      <w:r w:rsidR="00C42EFC">
        <w:t>12. lipnja</w:t>
      </w:r>
      <w:r w:rsidR="002E0E6B">
        <w:t xml:space="preserve">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614B8">
        <w:rPr>
          <w:szCs w:val="24"/>
        </w:rPr>
        <w:t>WAGNER BIRO d.o.o. iz Zagreba, Prilaz Gjure Deželića 30, OIB: 90926786798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42EFC">
        <w:t>12. lipnja</w:t>
      </w:r>
      <w:r w:rsidR="003069FA">
        <w:t xml:space="preserve"> 2019</w:t>
      </w:r>
      <w:r w:rsidR="00CB2648">
        <w:t xml:space="preserve">., u </w:t>
      </w:r>
      <w:r w:rsidR="001E6722">
        <w:t>13</w:t>
      </w:r>
      <w:r w:rsidR="00704815">
        <w:t xml:space="preserve"> sati i </w:t>
      </w:r>
      <w:r w:rsidR="001E6722">
        <w:t>0</w:t>
      </w:r>
      <w:r>
        <w:t>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BB31A9">
        <w:t xml:space="preserve">ečajnog upravitelja imenuje se </w:t>
      </w:r>
      <w:r w:rsidR="00AD1F58">
        <w:t>ANTE ŠEPAROVIĆ, OIB:07025011990, iz Zagreba, Martićeva 73.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05855">
        <w:rPr>
          <w:szCs w:val="24"/>
        </w:rPr>
        <w:t>WAGNER BIRO d.o.o. iz Zagreba, Prilaz Gjure Deželića 30, OIB: 90926786798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C94602">
        <w:t>12. lipnja</w:t>
      </w:r>
      <w:r w:rsidR="0088470C">
        <w:t xml:space="preserve">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74AA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D74AAB" w:rsidP="00D74AAB" w:rsidR="00D74AAB">
      <w:pPr>
        <w:autoSpaceDE w:val="false"/>
        <w:autoSpaceDN w:val="false"/>
        <w:adjustRightInd w:val="false"/>
        <w:spacing w:lineRule="auto" w:line="240" w:after="0"/>
        <w:jc w:val="center"/>
        <w:rPr>
          <w:rFonts w:cs="Times New Roman"/>
          <w:szCs w:val="24"/>
        </w:rPr>
      </w:pPr>
    </w:p>
    <w:p w:rsidRDefault="00D74AAB" w:rsidP="00D74AAB" w:rsidR="00D74AAB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D74AAB" w:rsidP="00D74AAB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AAB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FC3BA4">
          <w:t>2942</w:t>
        </w:r>
        <w:r>
          <w:t>/2018</w:t>
        </w:r>
        <w:r w:rsidR="007700A2">
          <w:t>-</w:t>
        </w:r>
        <w:r w:rsidR="001E6722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2FF9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1E6722"/>
    <w:rsid w:val="002044DB"/>
    <w:rsid w:val="00211A7F"/>
    <w:rsid w:val="002266A5"/>
    <w:rsid w:val="00227768"/>
    <w:rsid w:val="002319C0"/>
    <w:rsid w:val="0024571E"/>
    <w:rsid w:val="00247445"/>
    <w:rsid w:val="00282D07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1E78"/>
    <w:rsid w:val="0036215E"/>
    <w:rsid w:val="00362857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3F2ACD"/>
    <w:rsid w:val="003F638B"/>
    <w:rsid w:val="004067BF"/>
    <w:rsid w:val="004069A1"/>
    <w:rsid w:val="00420448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0AE0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6F578F"/>
    <w:rsid w:val="00704815"/>
    <w:rsid w:val="007155B3"/>
    <w:rsid w:val="007240B2"/>
    <w:rsid w:val="00725CE3"/>
    <w:rsid w:val="00746689"/>
    <w:rsid w:val="0075038A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614B8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B764B"/>
    <w:rsid w:val="00AC136E"/>
    <w:rsid w:val="00AD1E8E"/>
    <w:rsid w:val="00AD1F58"/>
    <w:rsid w:val="00AE11D4"/>
    <w:rsid w:val="00AF20C0"/>
    <w:rsid w:val="00AF31C3"/>
    <w:rsid w:val="00AF61A1"/>
    <w:rsid w:val="00B702B7"/>
    <w:rsid w:val="00B8052F"/>
    <w:rsid w:val="00B94D0A"/>
    <w:rsid w:val="00BA01C4"/>
    <w:rsid w:val="00BA2A5A"/>
    <w:rsid w:val="00BB31A9"/>
    <w:rsid w:val="00BB5A62"/>
    <w:rsid w:val="00BC1874"/>
    <w:rsid w:val="00BD218F"/>
    <w:rsid w:val="00C136F3"/>
    <w:rsid w:val="00C265B5"/>
    <w:rsid w:val="00C27378"/>
    <w:rsid w:val="00C42EFC"/>
    <w:rsid w:val="00C47D0B"/>
    <w:rsid w:val="00C56F4F"/>
    <w:rsid w:val="00C64249"/>
    <w:rsid w:val="00C71142"/>
    <w:rsid w:val="00C72C0A"/>
    <w:rsid w:val="00C760FE"/>
    <w:rsid w:val="00C823B2"/>
    <w:rsid w:val="00C84EC2"/>
    <w:rsid w:val="00C94602"/>
    <w:rsid w:val="00CB2648"/>
    <w:rsid w:val="00CD3023"/>
    <w:rsid w:val="00CE010A"/>
    <w:rsid w:val="00CE1F40"/>
    <w:rsid w:val="00CF5D20"/>
    <w:rsid w:val="00D169BB"/>
    <w:rsid w:val="00D23EB2"/>
    <w:rsid w:val="00D576B7"/>
    <w:rsid w:val="00D74AAB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5855"/>
    <w:rsid w:val="00E0617E"/>
    <w:rsid w:val="00E13A21"/>
    <w:rsid w:val="00E2675B"/>
    <w:rsid w:val="00E315C8"/>
    <w:rsid w:val="00E328F3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3BA4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74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74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St-2942/2018</izvorni_sadrzaj>
    <derivirana_varijabla naziv="DomainObject.Predmet.OznakaBroj_1">St-2942/2018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WAGNER BIRO d.o.o.</izvorni_sadrzaj>
    <derivirana_varijabla naziv="DomainObject.Predmet.ProtustrankaFormated_1">  WAGNER BIRO d.o.o.</derivirana_varijabla>
  </DomainObject.Predmet.ProtustrankaFormated>
  <DomainObject.Predmet.ProtustrankaFormatedOIB>
    <izvorni_sadrzaj>  WAGNER BIRO d.o.o., OIB 90926786798</izvorni_sadrzaj>
    <derivirana_varijabla naziv="DomainObject.Predmet.ProtustrankaFormatedOIB_1">  WAGNER BIRO d.o.o., OIB 90926786798</derivirana_varijabla>
  </DomainObject.Predmet.ProtustrankaFormatedOIB>
  <DomainObject.Predmet.ProtustrankaFormatedWithAdress>
    <izvorni_sadrzaj> WAGNER BIRO d.o.o., Prilaz Gjure Deželića 30, 10000 Zagreb</izvorni_sadrzaj>
    <derivirana_varijabla naziv="DomainObject.Predmet.ProtustrankaFormatedWithAdress_1"> WAGNER BIRO d.o.o., Prilaz Gjure Deželića 30, 10000 Zagreb</derivirana_varijabla>
  </DomainObject.Predmet.ProtustrankaFormatedWithAdress>
  <DomainObject.Predmet.ProtustrankaFormatedWithAdressOIB>
    <izvorni_sadrzaj> WAGNER BIRO d.o.o., OIB 90926786798, Prilaz Gjure Deželića 30, 10000 Zagreb</izvorni_sadrzaj>
    <derivirana_varijabla naziv="DomainObject.Predmet.ProtustrankaFormatedWithAdressOIB_1"> WAGNER BIRO d.o.o., OIB 90926786798, Prilaz Gjure Deželića 30, 10000 Zagreb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</item>
    </izvorni_sadrzaj>
    <derivirana_varijabla naziv="DomainObject.Predmet.ProtuStrankaListFormated_1">
      <item>WAGNER BIRO d.o.o.</item>
    </derivirana_varijabla>
  </DomainObject.Predmet.ProtuStrankaListFormated>
  <DomainObject.Predmet.ProtuStrankaListFormatedOIB>
    <izvorni_sadrzaj>
      <item>WAGNER BIRO d.o.o., OIB 90926786798</item>
    </izvorni_sadrzaj>
    <derivirana_varijabla naziv="DomainObject.Predmet.ProtuStrankaListFormatedOIB_1">
      <item>WAGNER BIRO d.o.o., OIB 90926786798</item>
    </derivirana_varijabla>
  </DomainObject.Predmet.ProtuStrankaListFormatedOIB>
  <DomainObject.Predmet.ProtuStrankaListFormatedWithAdress>
    <izvorni_sadrzaj>
      <item>WAGNER BIRO d.o.o., Prilaz Gjure Deželića 30, 10000 Zagreb</item>
    </izvorni_sadrzaj>
    <derivirana_varijabla naziv="DomainObject.Predmet.ProtuStrankaListFormatedWithAdress_1">
      <item>WAGNER BIRO d.o.o., Prilaz Gjure Deželića 30, 10000 Zagreb</item>
    </derivirana_varijabla>
  </DomainObject.Predmet.ProtuStrankaListFormatedWithAdress>
  <DomainObject.Predmet.ProtuStrankaListFormatedWithAdressOIB>
    <izvorni_sadrzaj>
      <item>WAGNER BIRO d.o.o., OIB 90926786798, Prilaz Gjure Deželića 30, 10000 Zagreb</item>
    </izvorni_sadrzaj>
    <derivirana_varijabla naziv="DomainObject.Predmet.ProtuStrankaListFormatedWithAdressOIB_1">
      <item>WAGNER BIRO d.o.o., OIB 90926786798, Prilaz Gjure Deželića 30, 10000 Zagreb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WAGNER BIRO d.o.o.</item>
    </izvorni_sadrzaj>
    <derivirana_varijabla naziv="DomainObject.Predmet.SudioniciListNaziv_1">
      <item>FINA Regionalni centar Zagreb</item>
      <item>WAGNER 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WAGNER BIRO d.o.o., OIB 90926786798, Prilaz Gjure Deželića 30,10000 Zagreb</item>
    </izvorni_sadrzaj>
    <derivirana_varijabla naziv="DomainObject.Predmet.SudioniciListAdressOIB_1">
      <item>FINA Regionalni centar Zagreb, OIB 85821130368, Trg svibanjskih žrtava 1995. 1,10000 Zagreb</item>
      <item>WAGNER BIRO d.o.o., OIB 90926786798,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90926786798</item>
    </izvorni_sadrzaj>
    <derivirana_varijabla naziv="DomainObject.Predmet.SudioniciListNazivOIB_1">
      <item>, OIB 85821130368</item>
      <item>, OIB 90926786798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St-2942/2018-4</izvorni_sadrzaj>
    <derivirana_varijabla naziv="DomainObject.PredzadnjaOdlukaIzPredmeta.Oznaka_1">St-2942/2018-4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2010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2019-06-12T08:34:00Z</dcterms:created>
  <dc:creator>Sandra Rotar Vogrin</dc:creator>
  <cp:lastModifiedBy>Katarina Drndelić</cp:lastModifiedBy>
  <cp:lastPrinted>2019-06-12T10:57:00Z</cp:lastPrinted>
  <dcterms:modified xmlns:xsi="http://www.w3.org/2001/XMLSchema-instance" xsi:type="dcterms:W3CDTF">2019-06-12T10:57:00Z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2942-18.docx)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