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36c7" w14:paraId="00e36c7" w:rsidRDefault="003D6D1B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CD834F099B334907BE01F640F803BA4E"/>
          </w:placeholder>
          <w:text/>
        </w:sdtPr>
        <w:sdtEndPr>
          <w:rPr>
            <w:rStyle w:val="PozadinaSvijetloZuta"/>
          </w:rPr>
        </w:sdtEndPr>
        <w:sdtContent>
          <w:r w:rsidR="00AE649C" w:rsidRPr="00140E75">
            <w:rPr>
              <w:rStyle w:val="PozadinaSvijetloZuta"/>
            </w:rPr>
            <w:t>REPUBLIKA HRVATSKA</w:t>
          </w:r>
        </w:sdtContent>
      </w:sdt>
    </w:p>
    <w:p w:rsidRDefault="003D6D1B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58531BC88D6402F9F457AB87564520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Zadanifontodlomka"/>
            <w:shd w:fill="auto" w:color="auto" w:val="clear"/>
          </w:rPr>
        </w:sdtEndPr>
        <w:sdtContent>
          <w:r w:rsidR="004633E3">
            <w:rPr>
              <w:rStyle w:val="PozadinaSvijetloZelena"/>
            </w:rPr>
            <w:t>Općinski sud u Novom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D6D1B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474A48C59B4948850F6A5C56B19DA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Zadanifontodlomka"/>
            <w:shd w:fill="auto" w:color="auto" w:val="clear"/>
          </w:rPr>
        </w:sdtEndPr>
        <w:sdtContent>
          <w:r w:rsidR="004633E3">
            <w:rPr>
              <w:rStyle w:val="PozadinaSvijetloZelena"/>
            </w:rPr>
            <w:t>Turinina 3</w:t>
          </w:r>
        </w:sdtContent>
      </w:sdt>
      <w:r w:rsidR="00AE649C" w:rsidRPr="006C43C5">
        <w:t xml:space="preserve"> </w:t>
      </w:r>
    </w:p>
    <w:p w:rsidRDefault="003D6D1B" w:rsidP="00E67D40" w:rsidR="00AE649C">
      <w:pPr>
        <w:pStyle w:val="SudSjedite"/>
        <w:rPr>
          <w:rStyle w:val="PozadinaSvijetloZuta"/>
        </w:rPr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026A478097A4CF79CC3C9CF12C92E3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Zadanifontodlomka"/>
            <w:shd w:fill="auto" w:color="auto" w:val="clear"/>
          </w:rPr>
        </w:sdtEndPr>
        <w:sdtContent>
          <w:r w:rsidR="00657832">
            <w:rPr>
              <w:rStyle w:val="PozadinaSvijetloZelena"/>
            </w:rPr>
            <w:t>10</w:t>
          </w:r>
          <w:r w:rsidR="004633E3">
            <w:rPr>
              <w:rStyle w:val="PozadinaSvijetloZelena"/>
            </w:rPr>
            <w:t xml:space="preserve"> 020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1EE9A4C24FE94F518482794CB336FC6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Zadanifontodlomka"/>
            <w:shd w:fill="auto" w:color="auto" w:val="clear"/>
          </w:rPr>
        </w:sdtEndPr>
        <w:sdtContent>
          <w:r w:rsidR="004633E3">
            <w:rPr>
              <w:rStyle w:val="PozadinaSvijetloZelena"/>
            </w:rPr>
            <w:t>Novi Zagreb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PozadinaSvijetloZuta"/>
          </w:rPr>
          <w:alias w:val="Izvornik/Otpravak"/>
          <w:tag w:val="Izvornik/Otpravak"/>
          <w:id w:val="608321681"/>
          <w:lock w:val="sdtLocked"/>
          <w:placeholder>
            <w:docPart w:val="03AD206801D641CC8666D103E40FB960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PozadinaSvijetloZuta"/>
          </w:rPr>
        </w:sdtEndPr>
        <w:sdtContent>
          <w:r w:rsidR="00441911" w:rsidRPr="00140E75">
            <w:rPr>
              <w:rStyle w:val="PozadinaSvijetloZuta"/>
            </w:rPr>
            <w:t xml:space="preserve">  </w:t>
          </w:r>
        </w:sdtContent>
      </w:sdt>
    </w:p>
    <w:p w:rsidRDefault="005C5D4D" w:rsidP="009E2E0A" w:rsidR="005C5D4D">
      <w:pPr>
        <w:keepNext/>
        <w:spacing w:after="0"/>
        <w:rPr>
          <w:rFonts w:cs="Times New Roman"/>
          <w:caps/>
          <w:spacing w:val="100"/>
        </w:rPr>
      </w:pPr>
    </w:p>
    <w:p w:rsidRDefault="00E71F07" w:rsidP="009E2E0A" w:rsidR="00E71F07" w:rsidRPr="00E71F07">
      <w:pPr>
        <w:keepNext/>
        <w:spacing w:after="0"/>
        <w:jc w:val="center"/>
        <w:rPr>
          <w:rFonts w:cs="Times New Roman"/>
          <w:caps/>
          <w:spacing w:val="100"/>
        </w:rPr>
      </w:pPr>
      <w:r w:rsidRPr="00E71F07">
        <w:rPr>
          <w:rFonts w:cs="Times New Roman"/>
          <w:caps/>
          <w:spacing w:val="100"/>
        </w:rPr>
        <w:t>republika hrvatska</w:t>
      </w:r>
    </w:p>
    <w:p w:rsidRDefault="009E2E0A" w:rsidP="009E2E0A" w:rsidR="009E2E0A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C6079E" w:rsidP="005C5D4D" w:rsidR="009E2E0A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C6079E">
        <w:rPr>
          <w:rFonts w:cs="Times New Roman" w:eastAsia="Times New Roman"/>
          <w:caps/>
          <w:spacing w:val="100"/>
        </w:rPr>
        <w:t>RJE</w:t>
      </w:r>
      <w:r w:rsidR="003D6D1B">
        <w:rPr>
          <w:rFonts w:cs="Times New Roman" w:eastAsia="Times New Roman"/>
          <w:caps/>
          <w:spacing w:val="100"/>
        </w:rPr>
        <w:t>Š</w:t>
      </w:r>
      <w:bookmarkStart w:name="_GoBack" w:id="0"/>
      <w:bookmarkEnd w:id="0"/>
      <w:r w:rsidRPr="00C6079E">
        <w:rPr>
          <w:rFonts w:cs="Times New Roman" w:eastAsia="Times New Roman"/>
          <w:caps/>
          <w:spacing w:val="100"/>
        </w:rPr>
        <w:t>ENJE</w:t>
      </w:r>
    </w:p>
    <w:p w:rsidRDefault="005C5D4D" w:rsidP="009D3102" w:rsidR="005C5D4D" w:rsidRPr="005C5D4D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4633E3" w:rsidP="009D3102" w:rsidR="00C6079E" w:rsidRPr="00C6079E">
      <w:pPr>
        <w:spacing w:after="0"/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t>Općinski sud u Novom Zagrebu</w:t>
      </w:r>
      <w:r w:rsidR="0057165C">
        <w:rPr>
          <w:noProof/>
          <w:lang w:eastAsia="hr-HR"/>
        </w:rPr>
        <w:t xml:space="preserve"> po </w:t>
      </w:r>
      <w:r w:rsidR="005F2CD8" w:rsidRPr="005F2CD8">
        <w:t xml:space="preserve">sucu </w:t>
      </w:r>
      <w:sdt>
        <w:sdtPr>
          <w:rPr>
            <w:rStyle w:val="PozadinaSvijetloZelena"/>
          </w:rPr>
          <w:alias w:val="Dativ"/>
          <w:tag w:val="Dativ"/>
          <w:id w:val="-1819563033"/>
          <w:placeholder>
            <w:docPart w:val="4094B8BEFC8F4AA5A8DFE200197ABB69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Zadanifontodlomka"/>
            <w:noProof w:val="false"/>
            <w:bdr w:frame="true" w:space="0" w:sz="0" w:color="auto" w:val="none"/>
            <w:shd w:fill="auto" w:color="auto" w:val="clear"/>
          </w:rPr>
        </w:sdtEndPr>
        <w:sdtContent>
          <w:r>
            <w:rPr>
              <w:rStyle w:val="PozadinaSvijetloZelena"/>
            </w:rPr>
            <w:t>Mariji Karadžole</w:t>
          </w:r>
        </w:sdtContent>
      </w:sdt>
      <w:r w:rsidR="005F2CD8">
        <w:rPr>
          <w:bdr w:frame="true" w:space="0" w:sz="0" w:color="auto" w:val="none"/>
          <w:shd w:fill="CCFFCC" w:color="auto" w:val="clear"/>
        </w:rPr>
        <w:t xml:space="preserve"> </w:t>
      </w:r>
      <w:r w:rsidR="00C6079E" w:rsidRPr="00C6079E">
        <w:rPr>
          <w:noProof/>
          <w:lang w:eastAsia="hr-HR"/>
        </w:rPr>
        <w:t xml:space="preserve">u stečajnom postupku povodom prijedloga </w:t>
      </w:r>
      <w:r w:rsidR="00856E14">
        <w:rPr>
          <w:noProof/>
          <w:lang w:eastAsia="hr-HR"/>
        </w:rPr>
        <w:t>potrošača</w:t>
      </w:r>
      <w:r>
        <w:rPr>
          <w:noProof/>
          <w:lang w:eastAsia="hr-HR"/>
        </w:rPr>
        <w:t xml:space="preserve"> </w:t>
      </w:r>
      <w:r w:rsidR="00A86DD5">
        <w:rPr>
          <w:noProof/>
          <w:lang w:eastAsia="hr-HR"/>
        </w:rPr>
        <w:t>Dragan Špoljarić iz Zagreba, Sv. Mateja 5,</w:t>
      </w:r>
      <w:r w:rsidR="00210884">
        <w:rPr>
          <w:noProof/>
          <w:lang w:eastAsia="hr-HR"/>
        </w:rPr>
        <w:t xml:space="preserve"> OIB </w:t>
      </w:r>
      <w:r w:rsidR="00A86DD5">
        <w:rPr>
          <w:noProof/>
          <w:lang w:eastAsia="hr-HR"/>
        </w:rPr>
        <w:t>84570432979</w:t>
      </w:r>
      <w:r>
        <w:rPr>
          <w:noProof/>
          <w:lang w:eastAsia="hr-HR"/>
        </w:rPr>
        <w:t>,</w:t>
      </w:r>
      <w:r w:rsidR="00B32261">
        <w:rPr>
          <w:noProof/>
          <w:lang w:eastAsia="hr-HR"/>
        </w:rPr>
        <w:t xml:space="preserve"> z</w:t>
      </w:r>
      <w:r w:rsidR="00C6079E" w:rsidRPr="00C6079E">
        <w:rPr>
          <w:noProof/>
          <w:lang w:eastAsia="hr-HR"/>
        </w:rPr>
        <w:t xml:space="preserve">a otvaranje stečajnog postupka, </w:t>
      </w:r>
      <w:r>
        <w:rPr>
          <w:noProof/>
          <w:lang w:eastAsia="hr-HR"/>
        </w:rPr>
        <w:t xml:space="preserve">bez održavanja ročišta, dana </w:t>
      </w:r>
      <w:r w:rsidR="00A86DD5">
        <w:rPr>
          <w:noProof/>
          <w:lang w:eastAsia="hr-HR"/>
        </w:rPr>
        <w:t>21</w:t>
      </w:r>
      <w:r w:rsidR="00197DC5">
        <w:rPr>
          <w:noProof/>
          <w:lang w:eastAsia="hr-HR"/>
        </w:rPr>
        <w:t>.</w:t>
      </w:r>
      <w:r>
        <w:rPr>
          <w:noProof/>
          <w:lang w:eastAsia="hr-HR"/>
        </w:rPr>
        <w:t xml:space="preserve"> </w:t>
      </w:r>
      <w:r w:rsidR="00A86DD5">
        <w:rPr>
          <w:noProof/>
          <w:lang w:eastAsia="hr-HR"/>
        </w:rPr>
        <w:t>kolovoza</w:t>
      </w:r>
      <w:r w:rsidR="00B32261">
        <w:rPr>
          <w:noProof/>
          <w:lang w:eastAsia="hr-HR"/>
        </w:rPr>
        <w:t xml:space="preserve"> </w:t>
      </w:r>
      <w:r>
        <w:rPr>
          <w:noProof/>
          <w:lang w:eastAsia="hr-HR"/>
        </w:rPr>
        <w:t>201</w:t>
      </w:r>
      <w:r w:rsidR="00586F6B">
        <w:rPr>
          <w:noProof/>
          <w:lang w:eastAsia="hr-HR"/>
        </w:rPr>
        <w:t>7</w:t>
      </w:r>
      <w:r>
        <w:rPr>
          <w:noProof/>
          <w:lang w:eastAsia="hr-HR"/>
        </w:rPr>
        <w:t>.</w:t>
      </w:r>
    </w:p>
    <w:p w:rsidRDefault="00586F6B" w:rsidP="00586F6B" w:rsidR="00586F6B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C6079E" w:rsidP="009D3102" w:rsidR="004633E3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C6079E">
        <w:rPr>
          <w:rFonts w:cs="Times New Roman" w:eastAsia="Times New Roman"/>
          <w:spacing w:val="100"/>
          <w:lang w:eastAsia="hr-HR"/>
        </w:rPr>
        <w:t>riješio je</w:t>
      </w:r>
    </w:p>
    <w:p w:rsidRDefault="004633E3" w:rsidP="009D3102" w:rsidR="004633E3" w:rsidRPr="004633E3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4633E3" w:rsidP="009D3102" w:rsidR="004633E3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45567C">
        <w:rPr>
          <w:rFonts w:cs="Times New Roman" w:eastAsia="Times New Roman"/>
          <w:lang w:eastAsia="hr-HR"/>
        </w:rPr>
        <w:t>Odbacuje se prijedlo</w:t>
      </w:r>
      <w:r w:rsidR="00E5309B">
        <w:rPr>
          <w:rFonts w:cs="Times New Roman" w:eastAsia="Times New Roman"/>
          <w:lang w:eastAsia="hr-HR"/>
        </w:rPr>
        <w:t xml:space="preserve">g za pokretanje postupka stečaja </w:t>
      </w:r>
      <w:r w:rsidR="0045567C">
        <w:rPr>
          <w:rFonts w:cs="Times New Roman" w:eastAsia="Times New Roman"/>
          <w:lang w:eastAsia="hr-HR"/>
        </w:rPr>
        <w:t xml:space="preserve">potrošača od </w:t>
      </w:r>
      <w:proofErr w:type="spellStart"/>
      <w:r w:rsidR="00A86DD5">
        <w:rPr>
          <w:rFonts w:cs="Times New Roman" w:eastAsia="Times New Roman"/>
          <w:lang w:eastAsia="hr-HR"/>
        </w:rPr>
        <w:t>30</w:t>
      </w:r>
      <w:proofErr w:type="spellEnd"/>
      <w:r w:rsidR="00A86DD5">
        <w:rPr>
          <w:rFonts w:cs="Times New Roman" w:eastAsia="Times New Roman"/>
          <w:lang w:eastAsia="hr-HR"/>
        </w:rPr>
        <w:t>. siječnja</w:t>
      </w:r>
      <w:r w:rsidR="0045567C">
        <w:rPr>
          <w:rFonts w:cs="Times New Roman" w:eastAsia="Times New Roman"/>
          <w:lang w:eastAsia="hr-HR"/>
        </w:rPr>
        <w:t xml:space="preserve"> </w:t>
      </w:r>
      <w:proofErr w:type="spellStart"/>
      <w:r w:rsidR="0045567C">
        <w:rPr>
          <w:rFonts w:cs="Times New Roman" w:eastAsia="Times New Roman"/>
          <w:lang w:eastAsia="hr-HR"/>
        </w:rPr>
        <w:t>201</w:t>
      </w:r>
      <w:r w:rsidR="00197DC5">
        <w:rPr>
          <w:rFonts w:cs="Times New Roman" w:eastAsia="Times New Roman"/>
          <w:lang w:eastAsia="hr-HR"/>
        </w:rPr>
        <w:t>7</w:t>
      </w:r>
      <w:proofErr w:type="spellEnd"/>
      <w:r w:rsidR="0045567C">
        <w:rPr>
          <w:rFonts w:cs="Times New Roman" w:eastAsia="Times New Roman"/>
          <w:lang w:eastAsia="hr-HR"/>
        </w:rPr>
        <w:t>.</w:t>
      </w:r>
    </w:p>
    <w:p w:rsidRDefault="00586F6B" w:rsidP="00586F6B" w:rsidR="00586F6B">
      <w:pPr>
        <w:keepNext/>
        <w:spacing w:after="0"/>
        <w:rPr>
          <w:rFonts w:cs="Times New Roman" w:eastAsia="Times New Roman"/>
        </w:rPr>
      </w:pPr>
    </w:p>
    <w:p w:rsidRDefault="004633E3" w:rsidP="009D3102" w:rsidR="004633E3" w:rsidRPr="00C6079E">
      <w:pPr>
        <w:keepNext/>
        <w:spacing w:after="0"/>
        <w:jc w:val="center"/>
        <w:rPr>
          <w:rFonts w:cs="Times New Roman" w:eastAsia="Times New Roman"/>
        </w:rPr>
      </w:pPr>
      <w:r w:rsidRPr="00C6079E">
        <w:rPr>
          <w:rFonts w:cs="Times New Roman" w:eastAsia="Times New Roman"/>
        </w:rPr>
        <w:t>Obrazloženje</w:t>
      </w:r>
    </w:p>
    <w:p w:rsidRDefault="004633E3" w:rsidP="009D3102" w:rsidR="00463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567C" w:rsidP="0045567C" w:rsidR="004556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proofErr w:type="spellStart"/>
      <w:r w:rsidR="00A86DD5">
        <w:rPr>
          <w:rFonts w:cs="Times New Roman" w:eastAsia="Times New Roman"/>
          <w:lang w:eastAsia="hr-HR"/>
        </w:rPr>
        <w:t>30</w:t>
      </w:r>
      <w:proofErr w:type="spellEnd"/>
      <w:r w:rsidR="00A86DD5">
        <w:rPr>
          <w:rFonts w:cs="Times New Roman" w:eastAsia="Times New Roman"/>
          <w:lang w:eastAsia="hr-HR"/>
        </w:rPr>
        <w:t xml:space="preserve">. siječnja </w:t>
      </w:r>
      <w:proofErr w:type="spellStart"/>
      <w:r w:rsidR="00A86DD5">
        <w:rPr>
          <w:rFonts w:cs="Times New Roman" w:eastAsia="Times New Roman"/>
          <w:lang w:eastAsia="hr-HR"/>
        </w:rPr>
        <w:t>2</w:t>
      </w:r>
      <w:r>
        <w:rPr>
          <w:rFonts w:cs="Times New Roman" w:eastAsia="Times New Roman"/>
          <w:lang w:eastAsia="hr-HR"/>
        </w:rPr>
        <w:t>01</w:t>
      </w:r>
      <w:r w:rsidR="00197DC5">
        <w:rPr>
          <w:rFonts w:cs="Times New Roman" w:eastAsia="Times New Roman"/>
          <w:lang w:eastAsia="hr-HR"/>
        </w:rPr>
        <w:t>7</w:t>
      </w:r>
      <w:proofErr w:type="spellEnd"/>
      <w:r>
        <w:rPr>
          <w:rFonts w:cs="Times New Roman" w:eastAsia="Times New Roman"/>
          <w:lang w:eastAsia="hr-HR"/>
        </w:rPr>
        <w:t>. u uvodu naznačeni potrošač podnio je ovom sudu prijedlog za pokretanje postupka stečaja potrošača.</w:t>
      </w:r>
    </w:p>
    <w:p w:rsidRDefault="0045567C" w:rsidP="0045567C" w:rsidR="004633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Rješenjem suda od </w:t>
      </w:r>
      <w:proofErr w:type="spellStart"/>
      <w:r w:rsidR="00A86DD5">
        <w:rPr>
          <w:rFonts w:cs="Times New Roman" w:eastAsia="Times New Roman"/>
          <w:lang w:eastAsia="hr-HR"/>
        </w:rPr>
        <w:t>17</w:t>
      </w:r>
      <w:proofErr w:type="spellEnd"/>
      <w:r w:rsidR="00A86DD5">
        <w:rPr>
          <w:rFonts w:cs="Times New Roman" w:eastAsia="Times New Roman"/>
          <w:lang w:eastAsia="hr-HR"/>
        </w:rPr>
        <w:t>. srpnja</w:t>
      </w:r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201</w:t>
      </w:r>
      <w:r w:rsidR="00197DC5">
        <w:rPr>
          <w:rFonts w:cs="Times New Roman" w:eastAsia="Times New Roman"/>
          <w:lang w:eastAsia="hr-HR"/>
        </w:rPr>
        <w:t>7</w:t>
      </w:r>
      <w:proofErr w:type="spellEnd"/>
      <w:r>
        <w:rPr>
          <w:rFonts w:cs="Times New Roman" w:eastAsia="Times New Roman"/>
          <w:lang w:eastAsia="hr-HR"/>
        </w:rPr>
        <w:t xml:space="preserve">. naloženo je potrošaču predujmiti </w:t>
      </w:r>
      <w:r w:rsidR="00F65172">
        <w:rPr>
          <w:rFonts w:cs="Times New Roman" w:eastAsia="Times New Roman"/>
          <w:lang w:eastAsia="hr-HR"/>
        </w:rPr>
        <w:t xml:space="preserve">troškove postupka u paušalnom iznosu od </w:t>
      </w:r>
      <w:proofErr w:type="spellStart"/>
      <w:r w:rsidR="00F65172">
        <w:rPr>
          <w:rFonts w:cs="Times New Roman" w:eastAsia="Times New Roman"/>
          <w:lang w:eastAsia="hr-HR"/>
        </w:rPr>
        <w:t>1.000</w:t>
      </w:r>
      <w:proofErr w:type="spellEnd"/>
      <w:r w:rsidR="00F65172">
        <w:rPr>
          <w:rFonts w:cs="Times New Roman" w:eastAsia="Times New Roman"/>
          <w:lang w:eastAsia="hr-HR"/>
        </w:rPr>
        <w:t>,</w:t>
      </w:r>
      <w:proofErr w:type="spellStart"/>
      <w:r w:rsidR="00F65172">
        <w:rPr>
          <w:rFonts w:cs="Times New Roman" w:eastAsia="Times New Roman"/>
          <w:lang w:eastAsia="hr-HR"/>
        </w:rPr>
        <w:t>00</w:t>
      </w:r>
      <w:proofErr w:type="spellEnd"/>
      <w:r w:rsidR="00F65172">
        <w:rPr>
          <w:rFonts w:cs="Times New Roman" w:eastAsia="Times New Roman"/>
          <w:lang w:eastAsia="hr-HR"/>
        </w:rPr>
        <w:t xml:space="preserve"> kn u roku od </w:t>
      </w:r>
      <w:proofErr w:type="spellStart"/>
      <w:r w:rsidR="00F65172">
        <w:rPr>
          <w:rFonts w:cs="Times New Roman" w:eastAsia="Times New Roman"/>
          <w:lang w:eastAsia="hr-HR"/>
        </w:rPr>
        <w:t>15</w:t>
      </w:r>
      <w:proofErr w:type="spellEnd"/>
      <w:r w:rsidR="00F65172">
        <w:rPr>
          <w:rFonts w:cs="Times New Roman" w:eastAsia="Times New Roman"/>
          <w:lang w:eastAsia="hr-HR"/>
        </w:rPr>
        <w:t xml:space="preserve"> dana od dana primitka navedene odluke. Naznačeno rješenje potrošaču je uredno dostavljeno </w:t>
      </w:r>
      <w:proofErr w:type="spellStart"/>
      <w:r w:rsidR="00A86DD5">
        <w:rPr>
          <w:rFonts w:cs="Times New Roman" w:eastAsia="Times New Roman"/>
          <w:lang w:eastAsia="hr-HR"/>
        </w:rPr>
        <w:t>20</w:t>
      </w:r>
      <w:proofErr w:type="spellEnd"/>
      <w:r w:rsidR="00F65172">
        <w:rPr>
          <w:rFonts w:cs="Times New Roman" w:eastAsia="Times New Roman"/>
          <w:lang w:eastAsia="hr-HR"/>
        </w:rPr>
        <w:t xml:space="preserve">. </w:t>
      </w:r>
      <w:r w:rsidR="00A86DD5">
        <w:rPr>
          <w:rFonts w:cs="Times New Roman" w:eastAsia="Times New Roman"/>
          <w:lang w:eastAsia="hr-HR"/>
        </w:rPr>
        <w:t>srpnja</w:t>
      </w:r>
      <w:r w:rsidR="00F65172">
        <w:rPr>
          <w:rFonts w:cs="Times New Roman" w:eastAsia="Times New Roman"/>
          <w:lang w:eastAsia="hr-HR"/>
        </w:rPr>
        <w:t xml:space="preserve"> </w:t>
      </w:r>
      <w:proofErr w:type="spellStart"/>
      <w:r w:rsidR="00F65172">
        <w:rPr>
          <w:rFonts w:cs="Times New Roman" w:eastAsia="Times New Roman"/>
          <w:lang w:eastAsia="hr-HR"/>
        </w:rPr>
        <w:t>201</w:t>
      </w:r>
      <w:r w:rsidR="00586F6B">
        <w:rPr>
          <w:rFonts w:cs="Times New Roman" w:eastAsia="Times New Roman"/>
          <w:lang w:eastAsia="hr-HR"/>
        </w:rPr>
        <w:t>7</w:t>
      </w:r>
      <w:proofErr w:type="spellEnd"/>
      <w:r w:rsidR="00F65172">
        <w:rPr>
          <w:rFonts w:cs="Times New Roman" w:eastAsia="Times New Roman"/>
          <w:lang w:eastAsia="hr-HR"/>
        </w:rPr>
        <w:t xml:space="preserve">., no niti u ostavljenom roku, niti naknadno do dana pisanja ove odluke nije </w:t>
      </w:r>
      <w:proofErr w:type="spellStart"/>
      <w:r w:rsidR="00F65172">
        <w:rPr>
          <w:rFonts w:cs="Times New Roman" w:eastAsia="Times New Roman"/>
          <w:lang w:eastAsia="hr-HR"/>
        </w:rPr>
        <w:t>postupljeno</w:t>
      </w:r>
      <w:proofErr w:type="spellEnd"/>
      <w:r w:rsidR="00F65172">
        <w:rPr>
          <w:rFonts w:cs="Times New Roman" w:eastAsia="Times New Roman"/>
          <w:lang w:eastAsia="hr-HR"/>
        </w:rPr>
        <w:t xml:space="preserve"> po nalogu suda.</w:t>
      </w:r>
    </w:p>
    <w:p w:rsidRDefault="0045567C" w:rsidP="0045567C" w:rsidR="004633E3">
      <w:pPr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Od</w:t>
      </w:r>
      <w:r w:rsidR="004633E3">
        <w:rPr>
          <w:rFonts w:cs="Times New Roman" w:eastAsia="Times New Roman"/>
        </w:rPr>
        <w:t xml:space="preserve">redbom čl. </w:t>
      </w:r>
      <w:proofErr w:type="spellStart"/>
      <w:r w:rsidR="004633E3">
        <w:rPr>
          <w:rFonts w:cs="Times New Roman" w:eastAsia="Times New Roman"/>
        </w:rPr>
        <w:t>45</w:t>
      </w:r>
      <w:proofErr w:type="spellEnd"/>
      <w:r w:rsidR="004633E3">
        <w:rPr>
          <w:rFonts w:cs="Times New Roman" w:eastAsia="Times New Roman"/>
        </w:rPr>
        <w:t xml:space="preserve">. </w:t>
      </w:r>
      <w:r w:rsidR="00F65172">
        <w:rPr>
          <w:rFonts w:cs="Times New Roman" w:eastAsia="Times New Roman"/>
        </w:rPr>
        <w:t xml:space="preserve">st. 1. Zakona o stečaju potrošača (Narodne novine broj </w:t>
      </w:r>
      <w:proofErr w:type="spellStart"/>
      <w:r w:rsidR="00F65172">
        <w:rPr>
          <w:rFonts w:cs="Times New Roman" w:eastAsia="Times New Roman"/>
        </w:rPr>
        <w:t>100</w:t>
      </w:r>
      <w:proofErr w:type="spellEnd"/>
      <w:r w:rsidR="00F65172">
        <w:rPr>
          <w:rFonts w:cs="Times New Roman" w:eastAsia="Times New Roman"/>
        </w:rPr>
        <w:t>/</w:t>
      </w:r>
      <w:proofErr w:type="spellStart"/>
      <w:r w:rsidR="00F65172">
        <w:rPr>
          <w:rFonts w:cs="Times New Roman" w:eastAsia="Times New Roman"/>
        </w:rPr>
        <w:t>15</w:t>
      </w:r>
      <w:proofErr w:type="spellEnd"/>
      <w:r w:rsidR="00F65172">
        <w:rPr>
          <w:rFonts w:cs="Times New Roman" w:eastAsia="Times New Roman"/>
        </w:rPr>
        <w:t>, dalje: Z</w:t>
      </w:r>
      <w:r w:rsidR="004633E3">
        <w:rPr>
          <w:rFonts w:cs="Times New Roman" w:eastAsia="Times New Roman"/>
        </w:rPr>
        <w:t>SP</w:t>
      </w:r>
      <w:r w:rsidR="00F65172">
        <w:rPr>
          <w:rFonts w:cs="Times New Roman" w:eastAsia="Times New Roman"/>
        </w:rPr>
        <w:t>)</w:t>
      </w:r>
      <w:r w:rsidR="004633E3">
        <w:rPr>
          <w:rFonts w:cs="Times New Roman" w:eastAsia="Times New Roman"/>
        </w:rPr>
        <w:t xml:space="preserve"> propisano je da troškove postupka stečaja potrošača predujmljuje potrošač u paušalnom iznosu koji odredi sud, a koji ne može biti manji od </w:t>
      </w:r>
      <w:proofErr w:type="spellStart"/>
      <w:r w:rsidR="004633E3">
        <w:rPr>
          <w:rFonts w:cs="Times New Roman" w:eastAsia="Times New Roman"/>
        </w:rPr>
        <w:t>1.000</w:t>
      </w:r>
      <w:proofErr w:type="spellEnd"/>
      <w:r w:rsidR="004633E3">
        <w:rPr>
          <w:rFonts w:cs="Times New Roman" w:eastAsia="Times New Roman"/>
        </w:rPr>
        <w:t>,</w:t>
      </w:r>
      <w:proofErr w:type="spellStart"/>
      <w:r w:rsidR="004633E3">
        <w:rPr>
          <w:rFonts w:cs="Times New Roman" w:eastAsia="Times New Roman"/>
        </w:rPr>
        <w:t>00</w:t>
      </w:r>
      <w:proofErr w:type="spellEnd"/>
      <w:r w:rsidR="004633E3">
        <w:rPr>
          <w:rFonts w:cs="Times New Roman" w:eastAsia="Times New Roman"/>
        </w:rPr>
        <w:t xml:space="preserve"> kn. </w:t>
      </w:r>
      <w:r w:rsidR="00F65172">
        <w:rPr>
          <w:rFonts w:cs="Times New Roman" w:eastAsia="Times New Roman"/>
        </w:rPr>
        <w:t>Nadalje, st. 2. i 3. istog članka propisano je postupanje suda u slučaju da potrošač nije u mogućnosti predujmiti troškove postupka.</w:t>
      </w:r>
      <w:r w:rsidR="00286048">
        <w:rPr>
          <w:rFonts w:cs="Times New Roman" w:eastAsia="Times New Roman"/>
        </w:rPr>
        <w:t xml:space="preserve"> Kako potrošač nije postupio sukladno rješenju suda, a niti je </w:t>
      </w:r>
      <w:r w:rsidR="00197DC5">
        <w:rPr>
          <w:rFonts w:cs="Times New Roman" w:eastAsia="Times New Roman"/>
        </w:rPr>
        <w:t xml:space="preserve">dostavio sudu valjanu odluku o odobravanju besplatne pravne pomoći u vezi ovog </w:t>
      </w:r>
      <w:r w:rsidR="00286048">
        <w:rPr>
          <w:rFonts w:cs="Times New Roman" w:eastAsia="Times New Roman"/>
        </w:rPr>
        <w:t>postupka, valjalo je odlučiti kao u izreci ovog rješenja.</w:t>
      </w:r>
    </w:p>
    <w:p w:rsidRDefault="004633E3" w:rsidP="004633E3" w:rsidR="004633E3">
      <w:pPr>
        <w:spacing w:after="0"/>
        <w:rPr>
          <w:rFonts w:cs="Times New Roman" w:eastAsia="Times New Roman"/>
        </w:rPr>
      </w:pPr>
    </w:p>
    <w:p w:rsidRDefault="004633E3" w:rsidP="005C5D4D" w:rsidR="004633E3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 xml:space="preserve">U Novom Zagrebu, </w:t>
      </w:r>
      <w:proofErr w:type="spellStart"/>
      <w:r w:rsidR="00A86DD5">
        <w:rPr>
          <w:rFonts w:cs="Times New Roman" w:eastAsia="Times New Roman"/>
        </w:rPr>
        <w:t>21</w:t>
      </w:r>
      <w:proofErr w:type="spellEnd"/>
      <w:r w:rsidR="00A86DD5">
        <w:rPr>
          <w:rFonts w:cs="Times New Roman" w:eastAsia="Times New Roman"/>
        </w:rPr>
        <w:t>. kolovoza</w:t>
      </w:r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201</w:t>
      </w:r>
      <w:r w:rsidR="00586F6B">
        <w:rPr>
          <w:rFonts w:cs="Times New Roman" w:eastAsia="Times New Roman"/>
        </w:rPr>
        <w:t>7</w:t>
      </w:r>
      <w:proofErr w:type="spellEnd"/>
      <w:r>
        <w:rPr>
          <w:rFonts w:cs="Times New Roman" w:eastAsia="Times New Roman"/>
        </w:rPr>
        <w:t>.</w:t>
      </w:r>
    </w:p>
    <w:p w:rsidRDefault="004633E3" w:rsidP="004633E3" w:rsidR="004633E3" w:rsidRPr="00C6079E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C6079E">
        <w:rPr>
          <w:rFonts w:cs="Times New Roman" w:eastAsia="Times New Roman"/>
          <w:noProof/>
        </w:rPr>
        <w:t>Sudac</w:t>
      </w:r>
      <w:r>
        <w:rPr>
          <w:rFonts w:cs="Times New Roman" w:eastAsia="Times New Roman"/>
          <w:noProof/>
        </w:rPr>
        <w:t>:</w:t>
      </w:r>
    </w:p>
    <w:p w:rsidRDefault="004633E3" w:rsidP="009D3102" w:rsidR="004633E3">
      <w:pPr>
        <w:spacing w:after="0"/>
        <w:jc w:val="right"/>
        <w:rPr>
          <w:rFonts w:cs="Times New Roman" w:eastAsia="Times New Roman"/>
          <w:noProof/>
        </w:rPr>
      </w:pPr>
      <w:r w:rsidRPr="00772334">
        <w:rPr>
          <w:rFonts w:cs="Times New Roman" w:eastAsia="Times New Roman"/>
          <w:noProof/>
        </w:rPr>
        <w:t>Marija Karadžole</w:t>
      </w:r>
    </w:p>
    <w:p w:rsidRDefault="004633E3" w:rsidP="004633E3" w:rsidR="004633E3" w:rsidRPr="00C6079E">
      <w:pPr>
        <w:keepNext/>
        <w:spacing w:after="0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>UPUTA O PRAVNOM LIJEKU</w:t>
      </w:r>
    </w:p>
    <w:p w:rsidRDefault="004633E3" w:rsidP="004633E3" w:rsidR="004633E3" w:rsidRPr="00772334">
      <w:pPr>
        <w:spacing w:after="0"/>
        <w:jc w:val="both"/>
        <w:rPr>
          <w:rFonts w:cs="Times New Roman" w:eastAsia="Times New Roman"/>
        </w:rPr>
      </w:pPr>
      <w:r w:rsidRPr="00C6079E">
        <w:rPr>
          <w:rFonts w:cs="Times New Roman" w:eastAsia="Times New Roman"/>
        </w:rPr>
        <w:t xml:space="preserve">Protiv ovog rješenja žalbu može podnijeti </w:t>
      </w:r>
      <w:r>
        <w:rPr>
          <w:rFonts w:cs="Times New Roman" w:eastAsia="Times New Roman"/>
        </w:rPr>
        <w:t xml:space="preserve">potrošač </w:t>
      </w:r>
      <w:r w:rsidRPr="00C6079E">
        <w:rPr>
          <w:rFonts w:cs="Times New Roman" w:eastAsia="Times New Roman"/>
        </w:rPr>
        <w:t xml:space="preserve">u roku od </w:t>
      </w:r>
      <w:r>
        <w:rPr>
          <w:rFonts w:cs="Times New Roman" w:eastAsia="Times New Roman"/>
        </w:rPr>
        <w:t>petnaest</w:t>
      </w:r>
      <w:r w:rsidRPr="00C6079E">
        <w:rPr>
          <w:rFonts w:cs="Times New Roman" w:eastAsia="Times New Roman"/>
        </w:rPr>
        <w:t xml:space="preserve"> dana računajući od proteka osmoga dana od dana objave rješenja </w:t>
      </w:r>
      <w:r>
        <w:rPr>
          <w:rFonts w:cs="Times New Roman" w:eastAsia="Times New Roman"/>
        </w:rPr>
        <w:t>na</w:t>
      </w:r>
      <w:r w:rsidRPr="00BD225C">
        <w:t xml:space="preserve"> </w:t>
      </w:r>
      <w:r>
        <w:t>mrežnoj stranici e-Oglasna ploča sudova</w:t>
      </w:r>
      <w:r w:rsidRPr="00C6079E">
        <w:rPr>
          <w:rFonts w:cs="Times New Roman" w:eastAsia="Times New Roman"/>
        </w:rPr>
        <w:t>.</w:t>
      </w:r>
      <w:r>
        <w:rPr>
          <w:rFonts w:cs="Times New Roman" w:eastAsia="Times New Roman"/>
        </w:rPr>
        <w:t xml:space="preserve"> </w:t>
      </w:r>
      <w:r w:rsidRPr="00772334">
        <w:rPr>
          <w:rFonts w:cs="Times New Roman" w:eastAsia="Times New Roman"/>
        </w:rPr>
        <w:t>Žalba se podnosi ovom sudu u tri primjerka.</w:t>
      </w:r>
    </w:p>
    <w:p w:rsidRDefault="004633E3" w:rsidP="004633E3" w:rsidR="004633E3" w:rsidRPr="00772334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4633E3" w:rsidP="004633E3" w:rsidR="004633E3" w:rsidRPr="00772334">
      <w:pPr>
        <w:keepNext/>
        <w:spacing w:after="0"/>
        <w:rPr>
          <w:rFonts w:cs="Times New Roman" w:eastAsia="Times New Roman"/>
        </w:rPr>
      </w:pPr>
      <w:r w:rsidRPr="00772334">
        <w:rPr>
          <w:rFonts w:cs="Times New Roman" w:eastAsia="Times New Roman"/>
        </w:rPr>
        <w:t>DNA:</w:t>
      </w:r>
    </w:p>
    <w:p w:rsidRDefault="004633E3" w:rsidP="004633E3" w:rsidR="004633E3" w:rsidRPr="00772334">
      <w:pPr>
        <w:keepNext/>
        <w:spacing w:after="0"/>
        <w:rPr>
          <w:rFonts w:cs="Times New Roman" w:eastAsia="Times New Roman"/>
        </w:rPr>
      </w:pPr>
      <w:r w:rsidRPr="00772334">
        <w:rPr>
          <w:rFonts w:cs="Times New Roman" w:eastAsia="Times New Roman"/>
        </w:rPr>
        <w:t>1. e-Oglasna ploča sudova</w:t>
      </w:r>
    </w:p>
    <w:p w:rsidRDefault="004633E3" w:rsidP="004633E3" w:rsidR="004633E3" w:rsidRPr="00772334">
      <w:pPr>
        <w:keepNext/>
        <w:spacing w:after="0"/>
        <w:rPr>
          <w:rFonts w:cs="Times New Roman"/>
          <w:noProof/>
        </w:rPr>
      </w:pPr>
      <w:r w:rsidRPr="00772334">
        <w:rPr>
          <w:rFonts w:cs="Times New Roman" w:eastAsia="Times New Roman"/>
        </w:rPr>
        <w:t>2. Potrošaču</w:t>
      </w:r>
    </w:p>
    <w:sectPr w:rsidSect="00140E75" w:rsidR="004633E3" w:rsidRPr="00772334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67B" w:rsidP="00537B78" w:rsidR="00A3167B">
      <w:r>
        <w:separator/>
      </w:r>
    </w:p>
  </w:endnote>
  <w:endnote w:id="0" w:type="continuationSeparator">
    <w:p w:rsidRDefault="00A3167B" w:rsidP="00537B78" w:rsidR="00A31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8856359"/>
      <w:docPartObj>
        <w:docPartGallery w:val="Page Numbers (Bottom of Page)"/>
        <w:docPartUnique/>
      </w:docPartObj>
    </w:sdtPr>
    <w:sdtEndPr/>
    <w:sdtContent>
      <w:p w:rsidRDefault="00441911" w:rsidR="0044191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D1B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67B" w:rsidP="00537B78" w:rsidR="00A3167B">
      <w:r>
        <w:separator/>
      </w:r>
    </w:p>
  </w:footnote>
  <w:footnote w:id="0" w:type="continuationSeparator">
    <w:p w:rsidRDefault="00A3167B" w:rsidP="00537B78" w:rsidR="00A31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</w:t>
    </w:r>
    <w:r w:rsidR="004633E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623E117EC14543A199675670900D5898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Crvena"/>
          <w:shd w:fill="auto" w:color="auto" w:val="clear"/>
        </w:rPr>
      </w:sdtEndPr>
      <w:sdtContent>
        <w:r w:rsidR="004633E3">
          <w:rPr>
            <w:rStyle w:val="PozadinaSvijetloZelena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placeholder>
          <w:docPart w:val="B2B28CCF805249438E9C9195ABFB0D82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  <w:rFonts w:cs="Times New Roman"/>
          <w:shd w:fill="auto" w:color="auto" w:val="clear"/>
        </w:rPr>
      </w:sdtEndPr>
      <w:sdtContent>
        <w:r w:rsidR="004633E3">
          <w:rPr>
            <w:rStyle w:val="PozadinaSvijetloZelena"/>
          </w:rPr>
          <w:t>Sp-</w:t>
        </w:r>
        <w:r w:rsidR="00A86DD5">
          <w:rPr>
            <w:rStyle w:val="PozadinaSvijetloZelena"/>
          </w:rPr>
          <w:t>32</w:t>
        </w:r>
        <w:r w:rsidR="004633E3">
          <w:rPr>
            <w:rStyle w:val="PozadinaSvijetloZelena"/>
          </w:rPr>
          <w:t>/1</w:t>
        </w:r>
        <w:r w:rsidR="00197DC5">
          <w:rPr>
            <w:rStyle w:val="PozadinaSvijetloZelena"/>
          </w:rPr>
          <w:t>7</w:t>
        </w:r>
        <w:r w:rsidR="004633E3">
          <w:rPr>
            <w:rStyle w:val="PozadinaSvijetloZelena"/>
          </w:rPr>
          <w:t>-</w:t>
        </w:r>
        <w:r w:rsidR="00B32261">
          <w:rPr>
            <w:rStyle w:val="PozadinaSvijetloZelena"/>
          </w:rPr>
          <w:t>3</w:t>
        </w:r>
        <w:r w:rsidR="004633E3">
          <w:rPr>
            <w:rStyle w:val="PozadinaSvijetloZelena"/>
          </w:rPr>
          <w:t>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6C3087"/>
    <w:multiLevelType w:val="hybridMultilevel"/>
    <w:tmpl w:val="8982E68E"/>
    <w:lvl w:tplc="0BB8F9BE" w:ilvl="0">
      <w:numFmt w:val="bullet"/>
      <w:lvlText w:val="-"/>
      <w:lvlJc w:val="left"/>
      <w:pPr>
        <w:ind w:hanging="360" w:left="81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74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6079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5BF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00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0CB8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E75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4D0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DC5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0C9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0884"/>
    <w:rsid w:val="002146AD"/>
    <w:rsid w:val="00217901"/>
    <w:rsid w:val="00217B1D"/>
    <w:rsid w:val="00220F17"/>
    <w:rsid w:val="002248D0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04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A6A51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2C86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2DA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0C93"/>
    <w:rsid w:val="00331764"/>
    <w:rsid w:val="00331CE9"/>
    <w:rsid w:val="00332263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655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05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D1B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1911"/>
    <w:rsid w:val="0044391A"/>
    <w:rsid w:val="00450FFB"/>
    <w:rsid w:val="004517B5"/>
    <w:rsid w:val="00451C9D"/>
    <w:rsid w:val="0045210D"/>
    <w:rsid w:val="004527A1"/>
    <w:rsid w:val="00453FC3"/>
    <w:rsid w:val="00455285"/>
    <w:rsid w:val="0045567C"/>
    <w:rsid w:val="004558AC"/>
    <w:rsid w:val="00456305"/>
    <w:rsid w:val="00461498"/>
    <w:rsid w:val="0046207F"/>
    <w:rsid w:val="004633E3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01E4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65C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F6B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23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5D4D"/>
    <w:rsid w:val="005C6326"/>
    <w:rsid w:val="005C6CCB"/>
    <w:rsid w:val="005C7E51"/>
    <w:rsid w:val="005C7ED5"/>
    <w:rsid w:val="005D0447"/>
    <w:rsid w:val="005D0553"/>
    <w:rsid w:val="005D19D6"/>
    <w:rsid w:val="005D2A7B"/>
    <w:rsid w:val="005D4054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CD8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57832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7A71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09A2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1EA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023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6E14"/>
    <w:rsid w:val="00857533"/>
    <w:rsid w:val="00857688"/>
    <w:rsid w:val="00857BD1"/>
    <w:rsid w:val="0086179B"/>
    <w:rsid w:val="0086189C"/>
    <w:rsid w:val="00863282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5C1D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B8F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02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2E0A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167B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DD5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2261"/>
    <w:rsid w:val="00B33BC0"/>
    <w:rsid w:val="00B358AD"/>
    <w:rsid w:val="00B35E2C"/>
    <w:rsid w:val="00B35EC2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A74"/>
    <w:rsid w:val="00B61EED"/>
    <w:rsid w:val="00B62D2E"/>
    <w:rsid w:val="00B655E0"/>
    <w:rsid w:val="00B65739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25C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79E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509"/>
    <w:rsid w:val="00CA0600"/>
    <w:rsid w:val="00CA1629"/>
    <w:rsid w:val="00CA25A1"/>
    <w:rsid w:val="00CA351B"/>
    <w:rsid w:val="00CA3F43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96F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60F"/>
    <w:rsid w:val="00DD6DAD"/>
    <w:rsid w:val="00DE19A4"/>
    <w:rsid w:val="00DE2026"/>
    <w:rsid w:val="00DE353A"/>
    <w:rsid w:val="00DE427F"/>
    <w:rsid w:val="00DE43F9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09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1F07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A80"/>
    <w:rsid w:val="00F47B08"/>
    <w:rsid w:val="00F51B70"/>
    <w:rsid w:val="00F534D3"/>
    <w:rsid w:val="00F54633"/>
    <w:rsid w:val="00F55356"/>
    <w:rsid w:val="00F554FB"/>
    <w:rsid w:val="00F6038A"/>
    <w:rsid w:val="00F60DEB"/>
    <w:rsid w:val="00F614ED"/>
    <w:rsid w:val="00F6292E"/>
    <w:rsid w:val="00F6362E"/>
    <w:rsid w:val="00F643F0"/>
    <w:rsid w:val="00F65172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8662C"/>
    <w:rsid w:val="00F90422"/>
    <w:rsid w:val="00F91347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01D4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5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592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30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78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kpavlovic2\Desktop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CD834F099B334907BE01F640F803BA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A50B53-10F2-44AB-9728-816824A23433}"/>
      </w:docPartPr>
      <w:docPartBody>
        <w:p w:rsidRDefault="001C77CA" w:rsidR="0028252E">
          <w:pPr>
            <w:pStyle w:val="CD834F099B334907BE01F640F803BA4E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58531BC88D6402F9F457AB8756452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A410C2-D540-4590-901B-B76C34789516}"/>
      </w:docPartPr>
      <w:docPartBody>
        <w:p w:rsidRDefault="001C77CA" w:rsidR="0028252E">
          <w:pPr>
            <w:pStyle w:val="658531BC88D6402F9F457AB87564520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474A48C59B4948850F6A5C56B19D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486086-DE19-4C70-AFE6-8034F2047477}"/>
      </w:docPartPr>
      <w:docPartBody>
        <w:p w:rsidRDefault="001C77CA" w:rsidR="0028252E">
          <w:pPr>
            <w:pStyle w:val="87474A48C59B4948850F6A5C56B19DA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26A478097A4CF79CC3C9CF12C92E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C8A478-893E-4B96-89A7-1F2C1C38A60A}"/>
      </w:docPartPr>
      <w:docPartBody>
        <w:p w:rsidRDefault="001C77CA" w:rsidR="0028252E">
          <w:pPr>
            <w:pStyle w:val="3026A478097A4CF79CC3C9CF12C92E3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E9A4C24FE94F518482794CB336FC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7181CE-2375-4C83-B8C7-887539EED2A9}"/>
      </w:docPartPr>
      <w:docPartBody>
        <w:p w:rsidRDefault="001C77CA" w:rsidR="0028252E">
          <w:pPr>
            <w:pStyle w:val="1EE9A4C24FE94F518482794CB336FC6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3AD206801D641CC8666D103E40FB9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EDA1F4-5137-40AF-8704-CDE3DFBD16F8}"/>
      </w:docPartPr>
      <w:docPartBody>
        <w:p w:rsidRDefault="001C77CA" w:rsidR="0028252E">
          <w:pPr>
            <w:pStyle w:val="03AD206801D641CC8666D103E40FB960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B2B28CCF805249438E9C9195ABFB0D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8708DDA-0A2E-4F26-A470-BFF38E2C0D40}"/>
      </w:docPartPr>
      <w:docPartBody>
        <w:p w:rsidRDefault="001C77CA" w:rsidR="0028252E">
          <w:pPr>
            <w:pStyle w:val="B2B28CCF805249438E9C9195ABFB0D82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3E117EC14543A199675670900D589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362F74-58AD-40D0-92D0-20D16D885F91}"/>
      </w:docPartPr>
      <w:docPartBody>
        <w:p w:rsidRDefault="001C77CA" w:rsidR="0028252E">
          <w:pPr>
            <w:pStyle w:val="623E117EC14543A199675670900D5898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094B8BEFC8F4AA5A8DFE200197ABB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7B090B-6BE7-47B5-935C-542C61D35E94}"/>
      </w:docPartPr>
      <w:docPartBody>
        <w:p w:rsidRDefault="00034CD4" w:rsidP="00034CD4" w:rsidR="001C02DC">
          <w:pPr>
            <w:pStyle w:val="4094B8BEFC8F4AA5A8DFE200197ABB6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7CA"/>
    <w:rsid w:val="00034CD4"/>
    <w:rsid w:val="00081351"/>
    <w:rsid w:val="001C02DC"/>
    <w:rsid w:val="001C77CA"/>
    <w:rsid w:val="0028252E"/>
    <w:rsid w:val="004F04F0"/>
    <w:rsid w:val="005242B9"/>
    <w:rsid w:val="00D50FF3"/>
    <w:rsid w:val="00F7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true" w:styleId="CD834F099B334907BE01F640F803BA4E" w:type="paragraph">
    <w:name w:val="CD834F099B334907BE01F640F803BA4E"/>
  </w:style>
  <w:style w:customStyle="true" w:styleId="658531BC88D6402F9F457AB875645201" w:type="paragraph">
    <w:name w:val="658531BC88D6402F9F457AB875645201"/>
  </w:style>
  <w:style w:customStyle="true" w:styleId="87474A48C59B4948850F6A5C56B19DAD" w:type="paragraph">
    <w:name w:val="87474A48C59B4948850F6A5C56B19DAD"/>
  </w:style>
  <w:style w:customStyle="true" w:styleId="3026A478097A4CF79CC3C9CF12C92E3F" w:type="paragraph">
    <w:name w:val="3026A478097A4CF79CC3C9CF12C92E3F"/>
  </w:style>
  <w:style w:customStyle="true" w:styleId="1EE9A4C24FE94F518482794CB336FC66" w:type="paragraph">
    <w:name w:val="1EE9A4C24FE94F518482794CB336FC66"/>
  </w:style>
  <w:style w:customStyle="true" w:styleId="03AD206801D641CC8666D103E40FB960" w:type="paragraph">
    <w:name w:val="03AD206801D641CC8666D103E40FB960"/>
  </w:style>
  <w:style w:customStyle="true" w:styleId="7542B7D49E964ECF84F49E24BDD7AB3B" w:type="paragraph">
    <w:name w:val="7542B7D49E964ECF84F49E24BDD7AB3B"/>
  </w:style>
  <w:style w:customStyle="true" w:styleId="438975F8F34A4132BE43AE089104A2DF" w:type="paragraph">
    <w:name w:val="438975F8F34A4132BE43AE089104A2DF"/>
  </w:style>
  <w:style w:customStyle="true" w:styleId="FACD905744ED463AB7F7EA3AC4BD5138" w:type="paragraph">
    <w:name w:val="FACD905744ED463AB7F7EA3AC4BD5138"/>
  </w:style>
  <w:style w:customStyle="true" w:styleId="B2B28CCF805249438E9C9195ABFB0D82" w:type="paragraph">
    <w:name w:val="B2B28CCF805249438E9C9195ABFB0D82"/>
  </w:style>
  <w:style w:customStyle="true" w:styleId="623E117EC14543A199675670900D5898" w:type="paragraph">
    <w:name w:val="623E117EC14543A199675670900D5898"/>
  </w:style>
  <w:style w:customStyle="true" w:styleId="8D41BC71A88448BF9C040D80C8BADDE2" w:type="paragraph">
    <w:name w:val="8D41BC71A88448BF9C040D80C8BADDE2"/>
  </w:style>
  <w:style w:customStyle="true" w:styleId="4094B8BEFC8F4AA5A8DFE200197ABB69" w:type="paragraph">
    <w:name w:val="4094B8BEFC8F4AA5A8DFE200197ABB69"/>
    <w:rsid w:val="00034CD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1" w:styleId="CD834F099B334907BE01F640F803BA4E" w:type="paragraph">
    <w:name w:val="CD834F099B334907BE01F640F803BA4E"/>
  </w:style>
  <w:style w:customStyle="1" w:styleId="658531BC88D6402F9F457AB875645201" w:type="paragraph">
    <w:name w:val="658531BC88D6402F9F457AB875645201"/>
  </w:style>
  <w:style w:customStyle="1" w:styleId="87474A48C59B4948850F6A5C56B19DAD" w:type="paragraph">
    <w:name w:val="87474A48C59B4948850F6A5C56B19DAD"/>
  </w:style>
  <w:style w:customStyle="1" w:styleId="3026A478097A4CF79CC3C9CF12C92E3F" w:type="paragraph">
    <w:name w:val="3026A478097A4CF79CC3C9CF12C92E3F"/>
  </w:style>
  <w:style w:customStyle="1" w:styleId="1EE9A4C24FE94F518482794CB336FC66" w:type="paragraph">
    <w:name w:val="1EE9A4C24FE94F518482794CB336FC66"/>
  </w:style>
  <w:style w:customStyle="1" w:styleId="03AD206801D641CC8666D103E40FB960" w:type="paragraph">
    <w:name w:val="03AD206801D641CC8666D103E40FB960"/>
  </w:style>
  <w:style w:customStyle="1" w:styleId="7542B7D49E964ECF84F49E24BDD7AB3B" w:type="paragraph">
    <w:name w:val="7542B7D49E964ECF84F49E24BDD7AB3B"/>
  </w:style>
  <w:style w:customStyle="1" w:styleId="438975F8F34A4132BE43AE089104A2DF" w:type="paragraph">
    <w:name w:val="438975F8F34A4132BE43AE089104A2DF"/>
  </w:style>
  <w:style w:customStyle="1" w:styleId="FACD905744ED463AB7F7EA3AC4BD5138" w:type="paragraph">
    <w:name w:val="FACD905744ED463AB7F7EA3AC4BD5138"/>
  </w:style>
  <w:style w:customStyle="1" w:styleId="B2B28CCF805249438E9C9195ABFB0D82" w:type="paragraph">
    <w:name w:val="B2B28CCF805249438E9C9195ABFB0D82"/>
  </w:style>
  <w:style w:customStyle="1" w:styleId="623E117EC14543A199675670900D5898" w:type="paragraph">
    <w:name w:val="623E117EC14543A199675670900D5898"/>
  </w:style>
  <w:style w:customStyle="1" w:styleId="8D41BC71A88448BF9C040D80C8BADDE2" w:type="paragraph">
    <w:name w:val="8D41BC71A88448BF9C040D80C8BADDE2"/>
  </w:style>
  <w:style w:customStyle="1" w:styleId="4094B8BEFC8F4AA5A8DFE200197ABB69" w:type="paragraph">
    <w:name w:val="4094B8BEFC8F4AA5A8DFE200197ABB69"/>
    <w:rsid w:val="00034CD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  <derivirana_varijabla naziv="Dativ">Mariji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>Novi Zagreb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>10 020</derivirana_varijabla>
  </DomainObject.Predmet.Sud.Adresa.PostBroj>
  <DomainObject.Predmet.Sud.Adresa.UlicaIKBR>
    <izvorni_sadrzaj/>
    <derivirana_varijabla naziv="DomainObject.Predmet.Sud.Adresa.UlicaIKBR_1">Turinina 3</derivirana_varijabla>
  </DomainObject.Predmet.Sud.Adresa.UlicaIKBR>
  <DomainObject.Predmet.Sud.Naziv>
    <izvorni_sadrzaj/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  <derivirana_varijabla naziv="Padez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>Sp-32/17-3.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  <derivirana_varijabla naziv="OstaliSudionici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/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6227C-2C49-4005-92F5-105DD38997E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280</properties:Words>
  <properties:Characters>1601</properties:Characters>
  <properties:Lines>13</properties:Lines>
  <properties:Paragraphs>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2017-08-21T06:29:00Z</dcterms:created>
  <dc:creator>wsadmin</dc:creator>
  <dc:description>Ovaj predložak služi kao osnova za kreiranje novih eSPIS predložaka te za upravljanje eSPIS funkcijama tijekom obrade sudskih dokumenata.</dc:description>
  <cp:lastModifiedBy>Marija Karadžole</cp:lastModifiedBy>
  <dcterms:modified xmlns:xsi="http://www.w3.org/2001/XMLSchema-instance" xsi:type="dcterms:W3CDTF">2017-08-21T06:32:00Z</dcterms:modified>
  <cp:revision>4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eSPIS_CC_ID" pid="5" fmtid="{D5CDD505-2E9C-101B-9397-08002B2CF9AE}">
    <vt:lpwstr>265122315</vt:lpwstr>
  </prop:property>
</prop:Properties>
</file>