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fbc1" w14:paraId="503fbc1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CA109A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064255" w:rsidRPr="00064255">
        <w:rPr>
          <w:rFonts w:hAnsi="Times New Roman" w:ascii="Times New Roman"/>
          <w:lang w:val="hr-HR"/>
        </w:rPr>
        <w:t>DEMIN-KA d.o.o. za trgovinu, razminiranje i usluge u stečaju, OIB: 81773266000, Karlovac (Karlovac), Dr. Ante Starčevića 21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CA109A">
        <w:rPr>
          <w:rFonts w:hAnsi="Times New Roman" w:ascii="Times New Roman"/>
          <w:szCs w:val="24"/>
          <w:lang w:val="hr-HR"/>
        </w:rPr>
        <w:t>dana</w:t>
      </w:r>
      <w:r w:rsidR="00104C8C" w:rsidRPr="00CA109A">
        <w:rPr>
          <w:rFonts w:hAnsi="Times New Roman" w:ascii="Times New Roman"/>
          <w:szCs w:val="24"/>
          <w:lang w:val="hr-HR"/>
        </w:rPr>
        <w:t xml:space="preserve"> </w:t>
      </w:r>
      <w:r w:rsidR="00846992">
        <w:rPr>
          <w:rFonts w:hAnsi="Times New Roman" w:ascii="Times New Roman"/>
          <w:szCs w:val="24"/>
          <w:lang w:val="hr-HR"/>
        </w:rPr>
        <w:t>21</w:t>
      </w:r>
      <w:r w:rsidR="00307C71" w:rsidRPr="00CA109A">
        <w:rPr>
          <w:rFonts w:hAnsi="Times New Roman" w:ascii="Times New Roman"/>
          <w:szCs w:val="24"/>
          <w:lang w:val="hr-HR"/>
        </w:rPr>
        <w:t xml:space="preserve">. </w:t>
      </w:r>
      <w:r w:rsidR="00846992">
        <w:rPr>
          <w:rFonts w:hAnsi="Times New Roman" w:ascii="Times New Roman"/>
          <w:szCs w:val="24"/>
          <w:lang w:val="hr-HR"/>
        </w:rPr>
        <w:t>srpnja</w:t>
      </w:r>
      <w:r w:rsidR="00307C71" w:rsidRPr="00CA109A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064255" w:rsidRPr="00064255">
        <w:rPr>
          <w:rFonts w:hAnsi="Times New Roman" w:ascii="Times New Roman"/>
          <w:lang w:val="hr-HR"/>
        </w:rPr>
        <w:t>DEMIN-KA d.o.o. za trgovinu, razminiranje i usluge u stečaju, OIB: 81773266000, Karlovac (Karlovac), Dr. Ante Starčevića 21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064255" w:rsidRPr="00064255">
        <w:rPr>
          <w:rFonts w:hAnsi="Times New Roman" w:ascii="Times New Roman"/>
          <w:lang w:val="hr-HR"/>
        </w:rPr>
        <w:t>DEMIN-KA d.o.o. za trgovinu, razminiranje i usluge u stečaju, OIB: 81773266000, Karlovac (Karlovac), Dr. Ante Starčevića 21</w:t>
      </w:r>
      <w:r>
        <w:rPr>
          <w:rFonts w:hAnsi="Times New Roman" w:ascii="Times New Roman"/>
          <w:lang w:val="hr-HR"/>
        </w:rPr>
        <w:t xml:space="preserve">, </w:t>
      </w:r>
      <w:r w:rsidRPr="00846992">
        <w:rPr>
          <w:rFonts w:hAnsi="Times New Roman" w:ascii="Times New Roman"/>
          <w:lang w:val="hr-HR"/>
        </w:rPr>
        <w:t xml:space="preserve">unovčena imovina dužnika, </w:t>
      </w:r>
      <w:r>
        <w:rPr>
          <w:rFonts w:hAnsi="Times New Roman" w:ascii="Times New Roman"/>
          <w:lang w:val="hr-HR"/>
        </w:rPr>
        <w:t>stečajni 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064255">
        <w:rPr>
          <w:rFonts w:hAnsi="Times New Roman" w:ascii="Times New Roman"/>
          <w:szCs w:val="24"/>
          <w:lang w:val="hr-HR"/>
        </w:rPr>
        <w:t>držao ročište vjerovnika dana 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64255">
        <w:rPr>
          <w:rFonts w:hAnsi="Times New Roman" w:ascii="Times New Roman"/>
          <w:szCs w:val="24"/>
          <w:lang w:val="hr-HR"/>
        </w:rPr>
        <w:t>travnja</w:t>
      </w:r>
      <w:r w:rsidR="00D16568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 xml:space="preserve">. na koje je pozvao stečajne vjerovnike, vjerovnike stečajne mase, razlučne vjerovnike i stečajnog upravitelja, te na kojem je stečajni upravitelj obrazložio svoj prijedlog i završni račun, te u bitnom iskazao </w:t>
      </w:r>
      <w:r w:rsidR="00846992">
        <w:rPr>
          <w:rFonts w:hAnsi="Times New Roman" w:ascii="Times New Roman"/>
          <w:szCs w:val="24"/>
          <w:lang w:val="hr-HR"/>
        </w:rPr>
        <w:t>nedostajuće troškove postupka.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846992" w:rsidR="00E4566B" w:rsidRPr="008469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 xml:space="preserve">očištu vjerovnika </w:t>
      </w:r>
      <w:r w:rsidR="00846992">
        <w:rPr>
          <w:rFonts w:hAnsi="Times New Roman" w:ascii="Times New Roman"/>
          <w:szCs w:val="24"/>
          <w:lang w:val="hr-HR"/>
        </w:rPr>
        <w:t xml:space="preserve">održanom dana 5. travnja 2017., </w:t>
      </w:r>
      <w:r>
        <w:rPr>
          <w:rFonts w:hAnsi="Times New Roman" w:ascii="Times New Roman"/>
          <w:szCs w:val="24"/>
          <w:lang w:val="hr-HR"/>
        </w:rPr>
        <w:t>nitko se</w:t>
      </w:r>
      <w:r w:rsidR="00846992">
        <w:rPr>
          <w:rFonts w:hAnsi="Times New Roman" w:ascii="Times New Roman"/>
          <w:szCs w:val="24"/>
          <w:lang w:val="hr-HR"/>
        </w:rPr>
        <w:t xml:space="preserve"> od vjerovnika </w:t>
      </w:r>
      <w:r>
        <w:rPr>
          <w:rFonts w:hAnsi="Times New Roman" w:ascii="Times New Roman"/>
          <w:szCs w:val="24"/>
          <w:lang w:val="hr-HR"/>
        </w:rPr>
        <w:t>nije protivio p</w:t>
      </w:r>
      <w:r w:rsidR="00846992">
        <w:rPr>
          <w:rFonts w:hAnsi="Times New Roman" w:ascii="Times New Roman"/>
          <w:szCs w:val="24"/>
          <w:lang w:val="hr-HR"/>
        </w:rPr>
        <w:t>rijedlogu stečajnog upravitelja</w:t>
      </w:r>
      <w:r>
        <w:rPr>
          <w:rFonts w:hAnsi="Times New Roman" w:ascii="Times New Roman"/>
          <w:szCs w:val="24"/>
          <w:lang w:val="hr-HR"/>
        </w:rPr>
        <w:t>,</w:t>
      </w:r>
      <w:r w:rsidR="0084699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te je stoga odlučeno kao u izreci ovog rješenja, pozivom na odredbu čl. </w:t>
      </w:r>
      <w:r>
        <w:rPr>
          <w:rFonts w:hAnsi="Times New Roman" w:ascii="Times New Roman"/>
          <w:szCs w:val="24"/>
          <w:lang w:val="hr-HR"/>
        </w:rPr>
        <w:lastRenderedPageBreak/>
        <w:t>203. SZ-a</w:t>
      </w:r>
      <w:r w:rsidRPr="00846992">
        <w:rPr>
          <w:rFonts w:hAnsi="Times New Roman" w:ascii="Times New Roman"/>
          <w:szCs w:val="24"/>
          <w:lang w:val="hr-HR"/>
        </w:rPr>
        <w:t xml:space="preserve">, </w:t>
      </w:r>
      <w:r w:rsidR="00846992" w:rsidRPr="00846992">
        <w:rPr>
          <w:rFonts w:hAnsi="Times New Roman" w:ascii="Times New Roman"/>
          <w:szCs w:val="24"/>
          <w:lang w:val="hr-HR"/>
        </w:rPr>
        <w:t xml:space="preserve">koja se primjenjuje temeljem odredbe čl. 441. st. 1. novog  SZ, </w:t>
      </w:r>
      <w:r w:rsidRPr="00846992">
        <w:rPr>
          <w:rFonts w:hAnsi="Times New Roman" w:ascii="Times New Roman"/>
          <w:szCs w:val="24"/>
          <w:lang w:val="hr-HR"/>
        </w:rPr>
        <w:t>s tim da stečajni upravitelj i nakon obustave i zaključenja stečajnog postupka može u ime stečajnog dužnika, a za račun stečajne mase, nastaviti s unovčenjem imovine dužnika i s ostvarenim sredstvima postupiti</w:t>
      </w:r>
      <w:r w:rsidR="00846992">
        <w:rPr>
          <w:rFonts w:hAnsi="Times New Roman" w:ascii="Times New Roman"/>
          <w:szCs w:val="24"/>
          <w:lang w:val="hr-HR"/>
        </w:rPr>
        <w:t xml:space="preserve"> prema odredbi čl. 132 novog SZ</w:t>
      </w:r>
      <w:r w:rsidRPr="00846992">
        <w:rPr>
          <w:rFonts w:hAnsi="Times New Roman" w:ascii="Times New Roman"/>
          <w:szCs w:val="24"/>
          <w:lang w:val="hr-HR"/>
        </w:rPr>
        <w:t xml:space="preserve">. 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6992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21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srpnja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E65A68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65A68" w:rsidP="00324504" w:rsidR="00E65A6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65A68" w:rsidP="00324504" w:rsidR="00E65A6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E65A68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064255">
      <w:rPr>
        <w:rFonts w:hAnsi="Times New Roman" w:ascii="Times New Roman"/>
        <w:szCs w:val="24"/>
        <w:lang w:val="hr-HR"/>
      </w:rPr>
      <w:t>495/14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064255">
      <w:rPr>
        <w:rFonts w:hAnsi="Times New Roman" w:ascii="Times New Roman"/>
        <w:szCs w:val="24"/>
        <w:lang w:val="hr-HR"/>
      </w:rPr>
      <w:t>495/14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64255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A109A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65A68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A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5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A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St-495/2014</izvorni_sadrzaj>
    <derivirana_varijabla naziv="DomainObject.Predmet.OznakaBroj_1">St-495/2014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DEMIN-KA d.o.o. za trgovinu, razminiranje i usluge u stečaju</izvorni_sadrzaj>
    <derivirana_varijabla naziv="DomainObject.Predmet.ProtustrankaFormated_1">  DEMIN-KA d.o.o. za trgovinu, razminiranje i usluge u stečaju</derivirana_varijabla>
  </DomainObject.Predmet.ProtustrankaFormated>
  <DomainObject.Predmet.ProtustrankaFormatedOIB>
    <izvorni_sadrzaj>  DEMIN-KA d.o.o. za trgovinu, razminiranje i usluge u stečaju, OIB 81773266000</izvorni_sadrzaj>
    <derivirana_varijabla naziv="DomainObject.Predmet.ProtustrankaFormatedOIB_1">  DEMIN-KA d.o.o. za trgovinu, razminiranje i usluge u stečaju, OIB 81773266000</derivirana_varijabla>
  </DomainObject.Predmet.ProtustrankaFormatedOIB>
  <DomainObject.Predmet.ProtustrankaFormatedWithAdress>
    <izvorni_sadrzaj> DEMIN-KA d.o.o. za trgovinu, razminiranje i usluge u stečaju, Dr. Ante Starčevića 21, 47000 Karlovac</izvorni_sadrzaj>
    <derivirana_varijabla naziv="DomainObject.Predmet.ProtustrankaFormatedWithAdress_1"> DEMIN-KA d.o.o. za trgovinu, razminiranje i usluge u stečaju, Dr. Ante Starčevića 21, 47000 Karlovac</derivirana_varijabla>
  </DomainObject.Predmet.ProtustrankaFormatedWithAdress>
  <DomainObject.Predmet.ProtustrankaFormatedWithAdressOIB>
    <izvorni_sadrzaj> DEMIN-KA d.o.o. za trgovinu, razminiranje i usluge u stečaju, OIB 81773266000, Dr. Ante Starčevića 21, 47000 Karlovac</izvorni_sadrzaj>
    <derivirana_varijabla naziv="DomainObject.Predmet.ProtustrankaFormatedWithAdressOIB_1"> DEMIN-KA d.o.o. za trgovinu, razminiranje i usluge u stečaju, OIB 81773266000, Dr. Ante Starčevića 21, 47000 Karlovac</derivirana_varijabla>
  </DomainObject.Predmet.ProtustrankaFormatedWithAdressOIB>
  <DomainObject.Predmet.ProtustrankaWithAdress>
    <izvorni_sadrzaj>DEMIN-KA d.o.o. za trgovinu, razminiranje i usluge u stečaju Dr. Ante Starčevića 21, 47000 Karlovac</izvorni_sadrzaj>
    <derivirana_varijabla naziv="DomainObject.Predmet.ProtustrankaWithAdress_1">DEMIN-KA d.o.o. za trgovinu, razminiranje i usluge u stečaju Dr. Ante Starčevića 21, 47000 Karlovac</derivirana_varijabla>
  </DomainObject.Predmet.ProtustrankaWithAdress>
  <DomainObject.Predmet.ProtustrankaWithAdressOIB>
    <izvorni_sadrzaj>DEMIN-KA d.o.o. za trgovinu, razminiranje i usluge u stečaju, OIB 81773266000, Dr. Ante Starčevića 21, 47000 Karlovac</izvorni_sadrzaj>
    <derivirana_varijabla naziv="DomainObject.Predmet.ProtustrankaWithAdressOIB_1">DEMIN-KA d.o.o. za trgovinu, razminiranje i usluge u stečaju, OIB 81773266000, Dr. Ante Starčevića 21, 47000 Karlovac</derivirana_varijabla>
  </DomainObject.Predmet.ProtustrankaWithAdressOIB>
  <DomainObject.Predmet.ProtustrankaNazivFormated>
    <izvorni_sadrzaj>DEMIN-KA d.o.o. za trgovinu, razminiranje i usluge u stečaju</izvorni_sadrzaj>
    <derivirana_varijabla naziv="DomainObject.Predmet.ProtustrankaNazivFormated_1">DEMIN-KA d.o.o. za trgovinu, razminiranje i usluge u stečaju</derivirana_varijabla>
  </DomainObject.Predmet.ProtustrankaNazivFormated>
  <DomainObject.Predmet.ProtustrankaNazivFormatedOIB>
    <izvorni_sadrzaj>DEMIN-KA d.o.o. za trgovinu, razminiranje i usluge u stečaju, OIB 81773266000</izvorni_sadrzaj>
    <derivirana_varijabla naziv="DomainObject.Predmet.ProtustrankaNazivFormatedOIB_1">DEMIN-KA d.o.o. za trgovinu, razminiranje i usluge u stečaju, OIB 81773266000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Halar zastupanog po punomoćniku Zora Radetić; Vladimir Krakar zastupanog po punomoćniku Zora Radetić; Siniša Pavošević zastupanog po punomoćniku Zora Radetić</izvorni_sadrzaj>
    <derivirana_varijabla naziv="DomainObject.Predmet.StrankaFormated_1">  Igor Halar zastupanog po punomoćniku Zora Radetić; Vladimir Krakar zastupanog po punomoćniku Zora Radetić; Siniša Pavošević zastupanog po punomoćniku Zora Radetić</derivirana_varijabla>
  </DomainObject.Predmet.StrankaFormated>
  <DomainObject.Predmet.StrankaFormatedOIB>
    <izvorni_sadrzaj>  Igor Halar, OIB 03830845909 zastupanog po punomoćniku Zora Radetić; Vladimir Krakar, OIB 22986070290 zastupanog po punomoćniku Zora Radetić; Siniša Pavošević, OIB 06421287419 zastupanog po punomoćniku Zora Radetić</izvorni_sadrzaj>
    <derivirana_varijabla naziv="DomainObject.Predmet.StrankaFormatedOIB_1">  Igor Halar, OIB 03830845909 zastupanog po punomoćniku Zora Radetić; Vladimir Krakar, OIB 22986070290 zastupanog po punomoćniku Zora Radetić; Siniša Pavošević, OIB 06421287419 zastupanog po punomoćniku Zora Radetić</derivirana_varijabla>
  </DomainObject.Predmet.StrankaFormatedOIB>
  <DomainObject.Predmet.StrankaFormatedWithAdress>
    <izvorni_sadrzaj> Igor Halar, Šeketino brdo 12, 47250 Duga Resa zastupanog po punomoćniku Zora Radetić; Vladimir Krakar, Mije Goričkog 41, 44000 Sisak zastupanog po punomoćniku Zora Radetić; Siniša Pavošević, A. Stepinca 7, 31500 Našice zastupanog po punomoćniku Zora Radetić</izvorni_sadrzaj>
    <derivirana_varijabla naziv="DomainObject.Predmet.StrankaFormatedWithAdress_1"> Igor Halar, Šeketino brdo 12, 47250 Duga Resa zastupanog po punomoćniku Zora Radetić; Vladimir Krakar, Mije Goričkog 41, 44000 Sisak zastupanog po punomoćniku Zora Radetić; Siniša Pavošević, A. Stepinca 7, 31500 Našice zastupanog po punomoćniku Zora Radetić</derivirana_varijabla>
  </DomainObject.Predmet.StrankaFormatedWithAdress>
  <DomainObject.Predmet.StrankaFormatedWithAdressOIB>
    <izvorni_sadrzaj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izvorni_sadrzaj>
    <derivirana_varijabla naziv="DomainObject.Predmet.StrankaFormatedWithAdressOIB_1"> Igor Halar, OIB 03830845909, Šeketino brdo 12, 47250 Duga Resa zastupanog po punomoćniku Zora Radetić; Vladimir Krakar, OIB 22986070290, Mije Goričkog 41, 44000 Sisak zastupanog po punomoćniku Zora Radetić; Siniša Pavošević, OIB 06421287419, A. Stepinca 7, 31500 Našice zastupanog po punomoćniku Zora Radetić</derivirana_varijabla>
  </DomainObject.Predmet.StrankaFormatedWithAdressOIB>
  <DomainObject.Predmet.StrankaWithAdress>
    <izvorni_sadrzaj>Igor Halar Šeketino brdo 12,47250 Duga Resa,Vladimir Krakar Mije Goričkog 41,44000 Sisak,Siniša Pavošević A. Stepinca 7,31500 Našice</izvorni_sadrzaj>
    <derivirana_varijabla naziv="DomainObject.Predmet.StrankaWithAdress_1">Igor Halar Šeketino brdo 12,47250 Duga Resa,Vladimir Krakar Mije Goričkog 41,44000 Sisak,Siniša Pavošević A. Stepinca 7,31500 Našice</derivirana_varijabla>
  </DomainObject.Predmet.StrankaWithAdress>
  <DomainObject.Predmet.StrankaWithAdressOIB>
    <izvorni_sadrzaj>Igor Halar, OIB 03830845909, Šeketino brdo 12,47250 Duga Resa,Vladimir Krakar, OIB 22986070290, Mije Goričkog 41,44000 Sisak,Siniša Pavošević, OIB 06421287419, A. Stepinca 7,31500 Našice</izvorni_sadrzaj>
    <derivirana_varijabla naziv="DomainObject.Predmet.StrankaWithAdressOIB_1">Igor Halar, OIB 03830845909, Šeketino brdo 12,47250 Duga Resa,Vladimir Krakar, OIB 22986070290, Mije Goričkog 41,44000 Sisak,Siniša Pavošević, OIB 06421287419, A. Stepinca 7,31500 Našice</derivirana_varijabla>
  </DomainObject.Predmet.StrankaWithAdressOIB>
  <DomainObject.Predmet.StrankaNazivFormated>
    <izvorni_sadrzaj>Igor Halar,Vladimir Krakar,Siniša Pavošević</izvorni_sadrzaj>
    <derivirana_varijabla naziv="DomainObject.Predmet.StrankaNazivFormated_1">Igor Halar,Vladimir Krakar,Siniša Pavošević</derivirana_varijabla>
  </DomainObject.Predmet.StrankaNazivFormated>
  <DomainObject.Predmet.StrankaNazivFormatedOIB>
    <izvorni_sadrzaj>Igor Halar, OIB 03830845909,Vladimir Krakar, OIB 22986070290,Siniša Pavošević, OIB 06421287419</izvorni_sadrzaj>
    <derivirana_varijabla naziv="DomainObject.Predmet.StrankaNazivFormatedOIB_1">Igor Halar, OIB 03830845909,Vladimir Krakar, OIB 22986070290,Siniša Pavošević, OIB 06421287419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Igor Halar zastupanog po punomoćniku Zora Radetić</item>
      <item>Vladimir Krakar zastupanog po punomoćniku Zora Radetić</item>
      <item>Siniša Pavošević zastupanog po punomoćniku Zora Radetić</item>
    </izvorni_sadrzaj>
    <derivirana_varijabla naziv="DomainObject.Predmet.StrankaListFormated_1">
      <item>Igor Halar zastupanog po punomoćniku Zora Radetić</item>
      <item>Vladimir Krakar zastupanog po punomoćniku Zora Radetić</item>
      <item>Siniša Pavošević zastupanog po punomoćniku Zora Radetić</item>
    </derivirana_varijabla>
  </DomainObject.Predmet.StrankaListFormated>
  <DomainObject.Predmet.StrankaListFormatedOIB>
    <izvorni_sadrzaj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izvorni_sadrzaj>
    <derivirana_varijabla naziv="DomainObject.Predmet.StrankaListFormatedOIB_1">
      <item>Igor Halar, OIB 03830845909 zastupanog po punomoćniku Zora Radetić</item>
      <item>Vladimir Krakar, OIB 22986070290 zastupanog po punomoćniku Zora Radetić</item>
      <item>Siniša Pavošević, OIB 06421287419 zastupanog po punomoćniku Zora Radetić</item>
    </derivirana_varijabla>
  </DomainObject.Predmet.StrankaListFormatedOIB>
  <DomainObject.Predmet.StrankaListFormatedWithAdress>
    <izvorni_sadrzaj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izvorni_sadrzaj>
    <derivirana_varijabla naziv="DomainObject.Predmet.StrankaListFormatedWithAdress_1">
      <item>Igor Halar, Šeketino brdo 12, 47250 Duga Resa zastupanog po punomoćniku Zora Radetić</item>
      <item>Vladimir Krakar, Mije Goričkog 41, 44000 Sisak zastupanog po punomoćniku Zora Radetić</item>
      <item>Siniša Pavošević, A. Stepinca 7, 31500 Našice zastupanog po punomoćniku Zora Radetić</item>
    </derivirana_varijabla>
  </DomainObject.Predmet.StrankaListFormatedWithAdress>
  <DomainObject.Predmet.StrankaListFormatedWithAdressOIB>
    <izvorni_sadrzaj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izvorni_sadrzaj>
    <derivirana_varijabla naziv="DomainObject.Predmet.StrankaListFormatedWithAdressOIB_1">
      <item>Igor Halar, OIB 03830845909, Šeketino brdo 12, 47250 Duga Resa zastupanog po punomoćniku Zora Radetić</item>
      <item>Vladimir Krakar, OIB 22986070290, Mije Goričkog 41, 44000 Sisak zastupanog po punomoćniku Zora Radetić</item>
      <item>Siniša Pavošević, OIB 06421287419, A. Stepinca 7, 31500 Našice zastupanog po punomoćniku Zora Radetić</item>
    </derivirana_varijabla>
  </DomainObject.Predmet.StrankaListFormatedWithAdressOIB>
  <DomainObject.Predmet.StrankaListNazivFormated>
    <izvorni_sadrzaj>
      <item>Igor Halar</item>
      <item>Vladimir Krakar</item>
      <item>Siniša Pavošević</item>
    </izvorni_sadrzaj>
    <derivirana_varijabla naziv="DomainObject.Predmet.StrankaListNazivFormated_1">
      <item>Igor Halar</item>
      <item>Vladimir Krakar</item>
      <item>Siniša Pavošević</item>
    </derivirana_varijabla>
  </DomainObject.Predmet.StrankaListNazivFormated>
  <DomainObject.Predmet.StrankaListNazivFormatedOIB>
    <izvorni_sadrzaj>
      <item>Igor Halar, OIB 03830845909</item>
      <item>Vladimir Krakar, OIB 22986070290</item>
      <item>Siniša Pavošević, OIB 06421287419</item>
    </izvorni_sadrzaj>
    <derivirana_varijabla naziv="DomainObject.Predmet.StrankaListNazivFormatedOIB_1">
      <item>Igor Halar, OIB 03830845909</item>
      <item>Vladimir Krakar, OIB 22986070290</item>
      <item>Siniša Pavošević, OIB 06421287419</item>
    </derivirana_varijabla>
  </DomainObject.Predmet.StrankaListNazivFormatedOIB>
  <DomainObject.Predmet.ProtuStrankaListFormated>
    <izvorni_sadrzaj>
      <item>DEMIN-KA d.o.o. za trgovinu, razminiranje i usluge u stečaju</item>
    </izvorni_sadrzaj>
    <derivirana_varijabla naziv="DomainObject.Predmet.ProtuStrankaListFormated_1">
      <item>DEMIN-KA d.o.o. za trgovinu, razminiranje i usluge u stečaju</item>
    </derivirana_varijabla>
  </DomainObject.Predmet.ProtuStrankaListFormated>
  <DomainObject.Predmet.ProtuStrankaListFormatedOIB>
    <izvorni_sadrzaj>
      <item>DEMIN-KA d.o.o. za trgovinu, razminiranje i usluge u stečaju, OIB 81773266000</item>
    </izvorni_sadrzaj>
    <derivirana_varijabla naziv="DomainObject.Predmet.ProtuStrankaListFormatedOIB_1">
      <item>DEMIN-KA d.o.o. za trgovinu, razminiranje i usluge u stečaju, OIB 81773266000</item>
    </derivirana_varijabla>
  </DomainObject.Predmet.ProtuStrankaListFormatedOIB>
  <DomainObject.Predmet.ProtuStrankaListFormatedWithAdress>
    <izvorni_sadrzaj>
      <item>DEMIN-KA d.o.o. za trgovinu, razminiranje i usluge u stečaju, Dr. Ante Starčevića 21, 47000 Karlovac</item>
    </izvorni_sadrzaj>
    <derivirana_varijabla naziv="DomainObject.Predmet.ProtuStrankaListFormatedWithAdress_1">
      <item>DEMIN-KA d.o.o. za trgovinu, razminiranje i usluge u stečaju, Dr. Ante Starčevića 21, 47000 Karlovac</item>
    </derivirana_varijabla>
  </DomainObject.Predmet.ProtuStrankaListFormatedWithAdress>
  <DomainObject.Predmet.ProtuStrankaListFormatedWithAdressOIB>
    <izvorni_sadrzaj>
      <item>DEMIN-KA d.o.o. za trgovinu, razminiranje i usluge u stečaju, OIB 81773266000, Dr. Ante Starčevića 21, 47000 Karlovac</item>
    </izvorni_sadrzaj>
    <derivirana_varijabla naziv="DomainObject.Predmet.ProtuStrankaListFormatedWithAdressOIB_1">
      <item>DEMIN-KA d.o.o. za trgovinu, razminiranje i usluge u stečaju, OIB 81773266000, Dr. Ante Starčevića 21, 47000 Karlovac</item>
    </derivirana_varijabla>
  </DomainObject.Predmet.ProtuStrankaListFormatedWithAdressOIB>
  <DomainObject.Predmet.ProtuStrankaListNazivFormated>
    <izvorni_sadrzaj>
      <item>DEMIN-KA d.o.o. za trgovinu, razminiranje i usluge u stečaju</item>
    </izvorni_sadrzaj>
    <derivirana_varijabla naziv="DomainObject.Predmet.ProtuStrankaListNazivFormated_1">
      <item>DEMIN-KA d.o.o. za trgovinu, razminiranje i usluge u stečaju</item>
    </derivirana_varijabla>
  </DomainObject.Predmet.ProtuStrankaListNazivFormated>
  <DomainObject.Predmet.ProtuStrankaListNazivFormatedOIB>
    <izvorni_sadrzaj>
      <item>DEMIN-KA d.o.o. za trgovinu, razminiranje i usluge u stečaju, OIB 81773266000</item>
    </izvorni_sadrzaj>
    <derivirana_varijabla naziv="DomainObject.Predmet.ProtuStrankaListNazivFormatedOIB_1">
      <item>DEMIN-KA d.o.o. za trgovinu, razminiranje i usluge u stečaju, OIB 81773266000</item>
    </derivirana_varijabla>
  </DomainObject.Predmet.ProtuStrankaListNazivFormatedOIB>
  <DomainObject.Predmet.OstaliListFormated>
    <izvorni_sadrzaj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Formated_1">
      <item>Zora Radetić punomoćnik sudionika u postupku Vladimir Krakar; Igor Halar; Siniša Pavošević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Formated>
  <DomainObject.Predmet.OstaliListFormatedOIB>
    <izvorni_sadrzaj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FormatedOIB_1">
      <item>Zora Radetić punomoćnik sudionika u postupku Vladimir Krakar; Igor Halar; Siniša Pavošević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FormatedOIB>
  <DomainObject.Predmet.OstaliListFormatedWithAdress>
    <izvorni_sadrzaj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izvorni_sadrzaj>
    <derivirana_varijabla naziv="DomainObject.Predmet.OstaliListFormatedWithAdress_1">
      <item>Zora Radetić, Lubarska 28a, 51218 Dražice punomoćnik sudionika u postupku Vladimir Krakar; Igor Halar; Siniša Pavošević</item>
      <item>Filip Banović</item>
      <item>Tanja Tušetić, Dr. Ante Starčevića 21, 47000 Karlovac</item>
      <item>Miron Markičević, Kneza Borne 1, 10000 Zagreb</item>
      <item>RH, MF, Porezna uprava, Područni ured Karlovac</item>
      <item>Mladen Pičman, Kamila Tompe 34, 10450 Jastrebarsko</item>
      <item>Dragan Pranjić, Gajeva 100, 44250 Petrinja</item>
      <item>KARLOVAČKA BANKA dioničko društvo, Ivana Gorana Kovačića 1, 47000 Karlovac</item>
      <item>HOTEL PETKA društvo s ograničenom odgovornošću, Obala Stjepana Radića 38, 20000 Dubrovnik</item>
      <item>HRVATSKE ŠUME društvo s ograničenom odgovornošću, Ul.Ljudevita Farkaša Vukotinovića 2, Zagreb</item>
      <item>IMEX BANKA dioničko društvo, Tolstojeva 6, 21000 Split</item>
      <item>ATIR Agencija za tehničko-tehnološka istraživanja i razvoj, Sutinska vrela 24, Zagreb</item>
      <item>EUROHERC osiguranje - dioničko društvo za osiguranje imovine i osoba i druge poslove osiguranja, Ulica grada Vukovara 282, Zagreb</item>
    </derivirana_varijabla>
  </DomainObject.Predmet.OstaliListFormatedWithAdress>
  <DomainObject.Predmet.OstaliListFormatedWithAdressOIB>
    <izvorni_sadrzaj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izvorni_sadrzaj>
    <derivirana_varijabla naziv="DomainObject.Predmet.OstaliListFormatedWithAdressOIB_1">
      <item>Zora Radetić, Lubarska 28a, 51218 Dražice punomoćnik sudionika u postupku Vladimir Krakar; Igor Halar; Siniša Pavošević</item>
      <item>Filip Banović</item>
      <item>Tanja Tušetić, OIB 52757474864, Dr. Ante Starčevića 21, 47000 Karlovac</item>
      <item>Miron Markičević, OIB 52797062273, Kneza Borne 1, 10000 Zagreb</item>
      <item>RH, MF, Porezna uprava, Područni ured Karlovac</item>
      <item>Mladen Pičman, OIB 30827409979, Kamila Tompe 34, 10450 Jastrebarsko</item>
      <item>Dragan Pranjić, OIB , Gajeva 100, 44250 Petrinja</item>
      <item>KARLOVAČKA BANKA dioničko društvo, OIB 08106331075, Ivana Gorana Kovačića 1, 47000 Karlovac</item>
      <item>HOTEL PETKA društvo s ograničenom odgovornošću, OIB 41467254586, Obala Stjepana Radića 38, 20000 Dubrovnik</item>
      <item>HRVATSKE ŠUME društvo s ograničenom odgovornošću, OIB 69693144506, Ul.Ljudevita Farkaša Vukotinovića 2, Zagreb</item>
      <item>IMEX BANKA dioničko društvo, OIB 99326633206, Tolstojeva 6, 21000 Split</item>
      <item>ATIR Agencija za tehničko-tehnološka istraživanja i razvoj, OIB 78047971448, Sutinska vrela 24, Zagreb</item>
      <item>EUROHERC osiguranje - dioničko društvo za osiguranje imovine i osoba i druge poslove osiguranja, OIB 22694857747, Ulica grada Vukovara 282, Zagreb</item>
    </derivirana_varijabla>
  </DomainObject.Predmet.OstaliListFormatedWithAdressOIB>
  <DomainObject.Predmet.OstaliListNazivFormated>
    <izvorni_sadrzaj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OstaliListNazivFormated_1"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OstaliListNazivFormated>
  <DomainObject.Predmet.OstaliListNazivFormatedOIB>
    <izvorni_sadrzaj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izvorni_sadrzaj>
    <derivirana_varijabla naziv="DomainObject.Predmet.OstaliListNazivFormatedOIB_1">
      <item>Zora Radetić</item>
      <item>Filip Banović</item>
      <item>Tanja Tušetić, OIB 52757474864</item>
      <item>Miron Markičević, OIB 52797062273</item>
      <item>RH, MF, Porezna uprava, Područni ured Karlovac</item>
      <item>Mladen Pičman, OIB 30827409979</item>
      <item>Dragan Pranjić, OIB </item>
      <item>KARLOVAČKA BANKA dioničko društvo, OIB 08106331075</item>
      <item>HOTEL PETKA društvo s ograničenom odgovornošću, OIB 41467254586</item>
      <item>HRVATSKE ŠUME društvo s ograničenom odgovornošću, OIB 69693144506</item>
      <item>IMEX BANKA dioničko društvo, OIB 99326633206</item>
      <item>ATIR Agencija za tehničko-tehnološka istraživanja i razvoj, OIB 78047971448</item>
      <item>EUROHERC osiguranje - dioničko društvo za osiguranje imovine i osoba i druge poslove osiguranja, OIB 22694857747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Halar i dr.</izvorni_sadrzaj>
    <derivirana_varijabla naziv="DomainObject.Predmet.StrankaIDrugi_1">Igor Halar i dr.</derivirana_varijabla>
  </DomainObject.Predmet.StrankaIDrugi>
  <DomainObject.Predmet.ProtustrankaIDrugi>
    <izvorni_sadrzaj>DEMIN-KA d.o.o. za trgovinu, razminiranje i usluge u stečaju</izvorni_sadrzaj>
    <derivirana_varijabla naziv="DomainObject.Predmet.ProtustrankaIDrugi_1">DEMIN-KA d.o.o. za trgovinu, razminiranje i usluge u stečaju</derivirana_varijabla>
  </DomainObject.Predmet.ProtustrankaIDrugi>
  <DomainObject.Predmet.StrankaIDrugiAdressOIB>
    <izvorni_sadrzaj>Igor Halar, OIB 03830845909, Šeketino brdo 12, 47250 Duga Resa i dr.</izvorni_sadrzaj>
    <derivirana_varijabla naziv="DomainObject.Predmet.StrankaIDrugiAdressOIB_1">Igor Halar, OIB 03830845909, Šeketino brdo 12, 47250 Duga Resa i dr.</derivirana_varijabla>
  </DomainObject.Predmet.StrankaIDrugiAdressOIB>
  <DomainObject.Predmet.ProtustrankaIDrugiAdressOIB>
    <izvorni_sadrzaj>DEMIN-KA d.o.o. za trgovinu, razminiranje i usluge u stečaju, OIB 81773266000, Dr. Ante Starčevića 21, 47000 Karlovac</izvorni_sadrzaj>
    <derivirana_varijabla naziv="DomainObject.Predmet.ProtustrankaIDrugiAdressOIB_1">DEMIN-KA d.o.o. za trgovinu, razminiranje i usluge u stečaju, OIB 81773266000, Dr. Ante Starčevića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izvorni_sadrzaj>
    <derivirana_varijabla naziv="DomainObject.Predmet.SudioniciListNaziv_1">
      <item>DEMIN-KA d.o.o. za trgovinu, razminiranje i usluge u stečaju</item>
      <item>Igor Halar</item>
      <item>Vladimir Krakar</item>
      <item>Siniša Pavošević</item>
      <item>Zora Radetić</item>
      <item>Filip Banović</item>
      <item>Tanja Tušetić</item>
      <item>Miron Markičević</item>
      <item>RH, MF, Porezna uprava, Područni ured Karlovac</item>
      <item>Mladen Pičman</item>
      <item>Dragan Pranjić</item>
      <item>KARLOVAČKA BANKA dioničko društvo</item>
      <item>HOTEL PETKA društvo s ograničenom odgovornošću</item>
      <item>HRVATSKE ŠUME društvo s ograničenom odgovornošću</item>
      <item>IMEX BANKA dioničko društvo</item>
      <item>ATIR Agencija za tehničko-tehnološka istraživanja i razvoj</item>
      <item>EUROHERC osiguranje - dioničko društvo za osiguranje imovine i osoba i druge poslove osiguranja</item>
    </derivirana_varijabla>
  </DomainObject.Predmet.SudioniciListNaziv>
  <DomainObject.Predmet.SudioniciListAdressOIB>
    <izvorni_sadrzaj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izvorni_sadrzaj>
    <derivirana_varijabla naziv="DomainObject.Predmet.SudioniciListAdressOIB_1">
      <item>DEMIN-KA d.o.o. za trgovinu, razminiranje i usluge u stečaju, OIB 81773266000, Dr. Ante Starčevića 21,47000 Karlovac</item>
      <item>Igor Halar, OIB 03830845909, Šeketino brdo 12,47250 Duga Resa</item>
      <item>Vladimir Krakar, OIB 22986070290, Mije Goričkog 41,44000 Sisak</item>
      <item>Siniša Pavošević, OIB 06421287419, A. Stepinca 7,31500 Našice</item>
      <item>Zora Radetić, Lubarska 28a,51218 Dražice</item>
      <item>Filip Banović</item>
      <item>Tanja Tušetić, OIB 52757474864, Dr. Ante Starčevića 21,47000 Karlovac</item>
      <item>Miron Markičević, OIB 52797062273, Kneza Borne 1,10000 Zagreb</item>
      <item>RH, MF, Porezna uprava, Područni ured Karlovac</item>
      <item>Mladen Pičman, OIB 30827409979, Kamila Tompe 34,10450 Jastrebarsko</item>
      <item>Dragan Pranjić, OIB , Gajeva 100,44250 Petrinja</item>
      <item>KARLOVAČKA BANKA dioničko društvo, OIB 08106331075, Ivana Gorana Kovačića 1,47000 Karlovac</item>
      <item>HOTEL PETKA društvo s ograničenom odgovornošću, OIB 41467254586, Obala Stjepana Radića 38,20000 Dubrovnik</item>
      <item>HRVATSKE ŠUME društvo s ograničenom odgovornošću, OIB 69693144506, Ul.Ljudevita Farkaša Vukotinovića 2,Zagreb</item>
      <item>IMEX BANKA dioničko društvo, OIB 99326633206, Tolstojeva 6,21000 Split</item>
      <item>ATIR Agencija za tehničko-tehnološka istraživanja i razvoj, OIB 78047971448, Sutinska vrela 24,Zagreb</item>
      <item>EUROHERC osiguranje - dioničko društvo za osiguranje imovine i osoba i druge poslove osiguranja, OIB 22694857747, Ulica grada Vukovara 282,Zagreb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izvorni_sadrzaj>
    <derivirana_varijabla naziv="DomainObject.Predmet.SudioniciListNazivOIB_1">
      <item>, OIB 81773266000</item>
      <item>, OIB 03830845909</item>
      <item>, OIB 22986070290</item>
      <item>, OIB 06421287419</item>
      <item>, OIB null</item>
      <item>, OIB null</item>
      <item>, OIB 52757474864</item>
      <item>, OIB 52797062273</item>
      <item>, OIB null</item>
      <item>, OIB 30827409979</item>
      <item>, OIB </item>
      <item>, OIB 08106331075</item>
      <item>, OIB 41467254586</item>
      <item>, OIB 69693144506</item>
      <item>, OIB 99326633206</item>
      <item>, OIB 78047971448</item>
      <item>, OIB 22694857747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435</properties:Words>
  <properties:Characters>2326</properties:Characters>
  <properties:Lines>64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2017-04-07T12:37:00Z</dcterms:created>
  <dc:creator>Sudsko vijeće</dc:creator>
  <cp:lastModifiedBy>Monika Grbac</cp:lastModifiedBy>
  <cp:lastPrinted>2017-07-21T11:48:00Z</cp:lastPrinted>
  <dcterms:modified xmlns:xsi="http://www.w3.org/2001/XMLSchema-instance" xsi:type="dcterms:W3CDTF">2017-07-21T11:48:00Z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