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7a17" w14:paraId="c4d7a1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A1782">
        <w:t>5038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77739">
        <w:t xml:space="preserve"> </w:t>
      </w:r>
      <w:r w:rsidR="00AA1782">
        <w:t>HIT VELIKI d.o.o. Zagreb, Vlaška 89, MBS: 080578594, OIB: 59236685436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AA1782">
        <w:t xml:space="preserve">50.786,17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0E6EE7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7773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1B71"/>
    <w:rsid w:val="00497C5C"/>
    <w:rsid w:val="004B337A"/>
    <w:rsid w:val="004B7724"/>
    <w:rsid w:val="004D2E19"/>
    <w:rsid w:val="004E477C"/>
    <w:rsid w:val="004F3962"/>
    <w:rsid w:val="005073E3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C1781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7E2A15"/>
    <w:rsid w:val="008053C0"/>
    <w:rsid w:val="008155EE"/>
    <w:rsid w:val="008173AB"/>
    <w:rsid w:val="00850889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1782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D52F0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A131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E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E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E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E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E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E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5038</izvorni_sadrzaj>
    <derivirana_varijabla naziv="DomainObject.Predmet.Broj_1">5038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St-5038/2015</izvorni_sadrzaj>
    <derivirana_varijabla naziv="DomainObject.Predmet.OznakaBroj_1">St-5038/2015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 VELIKI d.o.o. zastupanog po punomoćniku Robert Golomejić</izvorni_sadrzaj>
    <derivirana_varijabla naziv="DomainObject.Predmet.ProtustrankaFormated_1">  HIT VELIKI d.o.o. zastupanog po punomoćniku Robert Golomejić</derivirana_varijabla>
  </DomainObject.Predmet.ProtustrankaFormated>
  <DomainObject.Predmet.ProtustrankaFormatedOIB>
    <izvorni_sadrzaj>  HIT VELIKI d.o.o., OIB 59236685436 zastupanog po punomoćniku Robert Golomejić</izvorni_sadrzaj>
    <derivirana_varijabla naziv="DomainObject.Predmet.ProtustrankaFormatedOIB_1">  HIT VELIKI d.o.o., OIB 59236685436 zastupanog po punomoćniku Robert Golomejić</derivirana_varijabla>
  </DomainObject.Predmet.ProtustrankaFormatedOIB>
  <DomainObject.Predmet.ProtustrankaFormatedWithAdress>
    <izvorni_sadrzaj> HIT VELIKI d.o.o., Vlaška 89, 10000 Zagreb zastupanog po punomoćniku Robert Golomejić</izvorni_sadrzaj>
    <derivirana_varijabla naziv="DomainObject.Predmet.ProtustrankaFormatedWithAdress_1"> HIT VELIKI d.o.o., Vlaška 89, 10000 Zagreb zastupanog po punomoćniku Robert Golomejić</derivirana_varijabla>
  </DomainObject.Predmet.ProtustrankaFormatedWithAdress>
  <DomainObject.Predmet.ProtustrankaFormatedWithAdressOIB>
    <izvorni_sadrzaj> HIT VELIKI d.o.o., OIB 59236685436, Vlaška 89, 10000 Zagreb zastupanog po punomoćniku Robert Golomejić</izvorni_sadrzaj>
    <derivirana_varijabla naziv="DomainObject.Predmet.ProtustrankaFormatedWithAdressOIB_1"> HIT VELIKI d.o.o., OIB 59236685436, Vlaška 89, 10000 Zagreb zastupanog po punomoćniku Robert Golomejić</derivirana_varijabla>
  </DomainObject.Predmet.ProtustrankaFormatedWithAdressOIB>
  <DomainObject.Predmet.ProtustrankaWithAdress>
    <izvorni_sadrzaj>HIT VELIKI d.o.o. Vlaška 89, 10000 Zagreb</izvorni_sadrzaj>
    <derivirana_varijabla naziv="DomainObject.Predmet.ProtustrankaWithAdress_1">HIT VELIKI d.o.o. Vlaška 89, 10000 Zagreb</derivirana_varijabla>
  </DomainObject.Predmet.ProtustrankaWithAdress>
  <DomainObject.Predmet.ProtustrankaWithAdressOIB>
    <izvorni_sadrzaj>HIT VELIKI d.o.o., OIB 59236685436, Vlaška 89, 10000 Zagreb</izvorni_sadrzaj>
    <derivirana_varijabla naziv="DomainObject.Predmet.ProtustrankaWithAdressOIB_1">HIT VELIKI d.o.o., OIB 59236685436, Vlaška 89, 10000 Zagreb</derivirana_varijabla>
  </DomainObject.Predmet.ProtustrankaWithAdressOIB>
  <DomainObject.Predmet.ProtustrankaNazivFormated>
    <izvorni_sadrzaj>HIT VELIKI d.o.o.</izvorni_sadrzaj>
    <derivirana_varijabla naziv="DomainObject.Predmet.ProtustrankaNazivFormated_1">HIT VELIKI d.o.o.</derivirana_varijabla>
  </DomainObject.Predmet.ProtustrankaNazivFormated>
  <DomainObject.Predmet.ProtustrankaNazivFormatedOIB>
    <izvorni_sadrzaj>HIT VELIKI d.o.o., OIB 59236685436</izvorni_sadrzaj>
    <derivirana_varijabla naziv="DomainObject.Predmet.ProtustrankaNazivFormatedOIB_1">HIT VELIKI d.o.o., OIB 59236685436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 VELIKI d.o.o. zastupanog po punomoćniku Robert Golomejić</item>
    </izvorni_sadrzaj>
    <derivirana_varijabla naziv="DomainObject.Predmet.ProtuStrankaListFormated_1">
      <item>HIT VELIKI d.o.o. zastupanog po punomoćniku Robert Golomejić</item>
    </derivirana_varijabla>
  </DomainObject.Predmet.ProtuStrankaListFormated>
  <DomainObject.Predmet.ProtuStrankaListFormatedOIB>
    <izvorni_sadrzaj>
      <item>HIT VELIKI d.o.o., OIB 59236685436 zastupanog po punomoćniku Robert Golomejić</item>
    </izvorni_sadrzaj>
    <derivirana_varijabla naziv="DomainObject.Predmet.ProtuStrankaListFormatedOIB_1">
      <item>HIT VELIKI d.o.o., OIB 59236685436 zastupanog po punomoćniku Robert Golomejić</item>
    </derivirana_varijabla>
  </DomainObject.Predmet.ProtuStrankaListFormatedOIB>
  <DomainObject.Predmet.ProtuStrankaListFormatedWithAdress>
    <izvorni_sadrzaj>
      <item>HIT VELIKI d.o.o., Vlaška 89, 10000 Zagreb zastupanog po punomoćniku Robert Golomejić</item>
    </izvorni_sadrzaj>
    <derivirana_varijabla naziv="DomainObject.Predmet.ProtuStrankaListFormatedWithAdress_1">
      <item>HIT VELIKI d.o.o., Vlaška 89, 10000 Zagreb zastupanog po punomoćniku Robert Golomejić</item>
    </derivirana_varijabla>
  </DomainObject.Predmet.ProtuStrankaListFormatedWithAdress>
  <DomainObject.Predmet.ProtuStrankaListFormatedWithAdressOIB>
    <izvorni_sadrzaj>
      <item>HIT VELIKI d.o.o., OIB 59236685436, Vlaška 89, 10000 Zagreb zastupanog po punomoćniku Robert Golomejić</item>
    </izvorni_sadrzaj>
    <derivirana_varijabla naziv="DomainObject.Predmet.ProtuStrankaListFormatedWithAdressOIB_1">
      <item>HIT VELIKI d.o.o., OIB 59236685436, Vlaška 89, 10000 Zagreb zastupanog po punomoćniku Robert Golomejić</item>
    </derivirana_varijabla>
  </DomainObject.Predmet.ProtuStrankaListFormatedWithAdressOIB>
  <DomainObject.Predmet.ProtuStrankaListNazivFormated>
    <izvorni_sadrzaj>
      <item>HIT VELIKI d.o.o.</item>
    </izvorni_sadrzaj>
    <derivirana_varijabla naziv="DomainObject.Predmet.ProtuStrankaListNazivFormated_1">
      <item>HIT VELIKI d.o.o.</item>
    </derivirana_varijabla>
  </DomainObject.Predmet.ProtuStrankaListNazivFormated>
  <DomainObject.Predmet.ProtuStrankaListNazivFormatedOIB>
    <izvorni_sadrzaj>
      <item>HIT VELIKI d.o.o., OIB 59236685436</item>
    </izvorni_sadrzaj>
    <derivirana_varijabla naziv="DomainObject.Predmet.ProtuStrankaListNazivFormatedOIB_1">
      <item>HIT VELIKI d.o.o., OIB 59236685436</item>
    </derivirana_varijabla>
  </DomainObject.Predmet.ProtuStrankaListNazivFormatedOIB>
  <DomainObject.Predmet.OstaliListFormated>
    <izvorni_sadrzaj>
      <item>Robert Golomejić punomoćnik sudionika u postupku HIT VELIKI d.o.o.</item>
    </izvorni_sadrzaj>
    <derivirana_varijabla naziv="DomainObject.Predmet.OstaliListFormated_1">
      <item>Robert Golomejić punomoćnik sudionika u postupku HIT VELIKI d.o.o.</item>
    </derivirana_varijabla>
  </DomainObject.Predmet.OstaliListFormated>
  <DomainObject.Predmet.OstaliListFormatedOIB>
    <izvorni_sadrzaj>
      <item>Robert Golomejić, OIB 15948624004 punomoćnik sudionika u postupku HIT VELIKI d.o.o.</item>
    </izvorni_sadrzaj>
    <derivirana_varijabla naziv="DomainObject.Predmet.OstaliListFormatedOIB_1">
      <item>Robert Golomejić, OIB 15948624004 punomoćnik sudionika u postupku HIT VELIKI d.o.o.</item>
    </derivirana_varijabla>
  </DomainObject.Predmet.OstaliListFormatedOIB>
  <DomainObject.Predmet.OstaliListFormatedWithAdress>
    <izvorni_sadrzaj>
      <item>Robert Golomejić, Lozovačka Ulica 6, 10000 Zagreb punomoćnik sudionika u postupku HIT VELIKI d.o.o.</item>
    </izvorni_sadrzaj>
    <derivirana_varijabla naziv="DomainObject.Predmet.OstaliListFormatedWithAdress_1">
      <item>Robert Golomejić, Lozovačka Ulica 6, 10000 Zagreb punomoćnik sudionika u postupku HIT VELIKI d.o.o.</item>
    </derivirana_varijabla>
  </DomainObject.Predmet.OstaliListFormatedWithAdress>
  <DomainObject.Predmet.OstaliListFormatedWithAdressOIB>
    <izvorni_sadrzaj>
      <item>Robert Golomejić, OIB 15948624004, Lozovačka Ulica 6, 10000 Zagreb punomoćnik sudionika u postupku HIT VELIKI d.o.o.</item>
    </izvorni_sadrzaj>
    <derivirana_varijabla naziv="DomainObject.Predmet.OstaliListFormatedWithAdressOIB_1">
      <item>Robert Golomejić, OIB 15948624004, Lozovačka Ulica 6, 10000 Zagreb punomoćnik sudionika u postupku HIT VELIKI d.o.o.</item>
    </derivirana_varijabla>
  </DomainObject.Predmet.OstaliListFormatedWithAdressOIB>
  <DomainObject.Predmet.OstaliListNazivFormated>
    <izvorni_sadrzaj>
      <item>Robert Golomejić</item>
    </izvorni_sadrzaj>
    <derivirana_varijabla naziv="DomainObject.Predmet.OstaliListNazivFormated_1">
      <item>Robert Golomejić</item>
    </derivirana_varijabla>
  </DomainObject.Predmet.OstaliListNazivFormated>
  <DomainObject.Predmet.OstaliListNazivFormatedOIB>
    <izvorni_sadrzaj>
      <item>Robert Golomejić, OIB 15948624004</item>
    </izvorni_sadrzaj>
    <derivirana_varijabla naziv="DomainObject.Predmet.OstaliListNazivFormatedOIB_1">
      <item>Robert Golomejić, OIB 15948624004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 VELIKI d.o.o.</izvorni_sadrzaj>
    <derivirana_varijabla naziv="DomainObject.Predmet.ProtustrankaIDrugi_1">HIT VELIKI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 VELIKI d.o.o., OIB 59236685436, Vlaška 89, 10000 Zagreb</izvorni_sadrzaj>
    <derivirana_varijabla naziv="DomainObject.Predmet.ProtustrankaIDrugiAdressOIB_1">HIT VELIKI d.o.o., OIB 59236685436, Vlaška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 VELIKI d.o.o.</item>
      <item>FINA Regionalni centar Zagreb</item>
      <item>Robert Golomejić</item>
    </izvorni_sadrzaj>
    <derivirana_varijabla naziv="DomainObject.Predmet.SudioniciListNaziv_1">
      <item>HIT VELIKI d.o.o.</item>
      <item>FINA Regionalni centar Zagreb</item>
      <item>Robert Golomejić</item>
    </derivirana_varijabla>
  </DomainObject.Predmet.SudioniciListNaziv>
  <DomainObject.Predmet.SudioniciListAdressOIB>
    <izvorni_sadrzaj>
      <item>HIT VELIKI d.o.o., OIB 59236685436, Vlaška 89,10000 Zagreb</item>
      <item>FINA Regionalni centar Zagreb, OIB 85821130368, Trg svibanjskih žrtava 1995. 1,10000 Zagreb</item>
      <item>Robert Golomejić, OIB 15948624004, Lozovačka Ulica 6,10000 Zagreb</item>
    </izvorni_sadrzaj>
    <derivirana_varijabla naziv="DomainObject.Predmet.SudioniciListAdressOIB_1">
      <item>HIT VELIKI d.o.o., OIB 59236685436, Vlaška 89,10000 Zagreb</item>
      <item>FINA Regionalni centar Zagreb, OIB 85821130368, Trg svibanjskih žrtava 1995. 1,10000 Zagreb</item>
      <item>Robert Golomejić, OIB 15948624004, Lozovačka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59236685436</item>
      <item>, OIB 85821130368</item>
      <item>, OIB 15948624004</item>
    </izvorni_sadrzaj>
    <derivirana_varijabla naziv="DomainObject.Predmet.SudioniciListNazivOIB_1">
      <item>, OIB 59236685436</item>
      <item>, OIB 85821130368</item>
      <item>, OIB 15948624004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1328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2016-01-13T12:30:00Z</dcterms:created>
  <dc:creator>ilukac</dc:creator>
  <cp:lastModifiedBy>Višnja Svečak</cp:lastModifiedBy>
  <cp:lastPrinted>2016-01-13T12:30:00Z</cp:lastPrinted>
  <dcterms:modified xmlns:xsi="http://www.w3.org/2001/XMLSchema-instance" xsi:type="dcterms:W3CDTF">2016-01-13T12:31:00Z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