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33885" w14:paraId="2933885" w:rsidRDefault="00CC00F1" w:rsidP="00CC00F1" w:rsidR="000A7106" w:rsidRPr="00FA3260">
      <w:pPr>
        <w:jc w:val="right"/>
        <w15:collapsed w:val="false"/>
        <w:rPr>
          <w:b/>
        </w:rPr>
      </w:pPr>
      <w:bookmarkStart w:name="_GoBack" w:id="0"/>
      <w:bookmarkEnd w:id="0"/>
      <w:r w:rsidRPr="001C5505">
        <w:t>1 St-</w:t>
      </w:r>
      <w:r w:rsidR="00BB4180">
        <w:t>445</w:t>
      </w:r>
      <w:r>
        <w:t>/1</w:t>
      </w:r>
      <w:r w:rsidR="00A2677E">
        <w:t>6</w:t>
      </w:r>
      <w:r>
        <w:t>-</w:t>
      </w:r>
      <w:r w:rsidR="00BB4180">
        <w:t>1</w:t>
      </w:r>
      <w:r w:rsidR="002F0848">
        <w:t>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BB4180">
        <w:t xml:space="preserve">VI-MA d.o.o., Zadar, </w:t>
      </w:r>
      <w:r w:rsidR="002F0848">
        <w:t xml:space="preserve">Grge </w:t>
      </w:r>
      <w:r w:rsidR="00BB4180">
        <w:t>Novaka 32, OIB: 62798091779</w:t>
      </w:r>
      <w:r w:rsidR="002F0848">
        <w:t>,</w:t>
      </w:r>
      <w:r w:rsidR="00BB4180">
        <w:t xml:space="preserve"> </w:t>
      </w:r>
      <w:r w:rsidR="003A0A6A" w:rsidRPr="001C5505">
        <w:t xml:space="preserve">dana </w:t>
      </w:r>
      <w:r w:rsidR="00BB4180">
        <w:t>08. srpnja 2016</w:t>
      </w:r>
      <w:r w:rsidR="002F0848">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4A1E5C">
        <w:t>VI-MA d.o.o., Zadar,</w:t>
      </w:r>
      <w:r w:rsidR="002F0848">
        <w:t xml:space="preserve"> Grge</w:t>
      </w:r>
      <w:r w:rsidR="004A1E5C">
        <w:t xml:space="preserve"> Novaka 32, OIB: 62798091779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F0848">
        <w:t>39.500</w:t>
      </w:r>
      <w:r w:rsidR="00A2677E">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4A1E5C">
        <w:t>445</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4A1E5C" w:rsidP="004A1E5C" w:rsidR="004A1E5C" w:rsidRPr="00FA3260">
      <w:pPr>
        <w:jc w:val="center"/>
      </w:pPr>
      <w:r w:rsidRPr="00FA3260">
        <w:t>Obrazloženje</w:t>
      </w:r>
    </w:p>
    <w:p w:rsidRDefault="004A1E5C" w:rsidP="004A1E5C" w:rsidR="004A1E5C" w:rsidRPr="00FA3260">
      <w:pPr>
        <w:jc w:val="center"/>
      </w:pPr>
    </w:p>
    <w:p w:rsidRDefault="004A1E5C" w:rsidP="004A1E5C" w:rsidR="004A1E5C"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39.454,30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A1E5C" w:rsidP="004A1E5C" w:rsidR="004A1E5C">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od 39.500,00</w:t>
      </w:r>
      <w:r w:rsidRPr="00D019D4">
        <w:t xml:space="preserve">, </w:t>
      </w:r>
      <w:r>
        <w:t>a koji se sastoji od</w:t>
      </w:r>
      <w:r w:rsidR="002F0848">
        <w:t xml:space="preserve"> administrativne takse, biljezi</w:t>
      </w:r>
      <w:r>
        <w:t xml:space="preserve">, poštarina 600,00 kuna, izrada pečata 200,00 kuna, troškovi popisa imovine 1.000,00 kuna, </w:t>
      </w:r>
      <w:r w:rsidR="002F0848">
        <w:t>troškovi otvaranja i zatvaranja računa i uredski materijal u iznosu od</w:t>
      </w:r>
      <w:r>
        <w:t xml:space="preserve"> 500,00 kuna, knjigovodstvene usluge 6.000,00 kuna, nagrada stečajnog upravitelja – prethodni postupak i stečaj</w:t>
      </w:r>
      <w:r w:rsidR="009C53FA">
        <w:t xml:space="preserve"> 24.000,00 kuna, ostali troškovi prema stvarnim troškovima iz </w:t>
      </w:r>
      <w:r w:rsidR="009C53FA">
        <w:lastRenderedPageBreak/>
        <w:t>računa usluga 1.200,00 kuna, troškovi pristojbi radi preuzimanja sudskih procesa, utuženja i naplate potraživanja – prema stvarnim troškovima 5.000,00 kuna, ostalo 1.000,00 kuna.</w:t>
      </w:r>
      <w:r>
        <w:t xml:space="preserve">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9C53FA">
        <w:t>08.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E5C" w:rsidP="00FC3541" w:rsidR="004A1E5C">
      <w:r>
        <w:separator/>
      </w:r>
    </w:p>
  </w:endnote>
  <w:endnote w:id="0" w:type="continuationSeparator">
    <w:p w:rsidRDefault="004A1E5C" w:rsidP="00FC3541" w:rsidR="004A1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E5C" w:rsidP="00FC3541" w:rsidR="004A1E5C">
      <w:r>
        <w:separator/>
      </w:r>
    </w:p>
  </w:footnote>
  <w:footnote w:id="0" w:type="continuationSeparator">
    <w:p w:rsidRDefault="004A1E5C" w:rsidP="00FC3541" w:rsidR="004A1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1E5C" w:rsidP="00FC3541" w:rsidR="004A1E5C">
    <w:pPr>
      <w:pStyle w:val="Zaglavlje"/>
      <w:jc w:val="right"/>
    </w:pPr>
    <w:r>
      <w:t>1 St-</w:t>
    </w:r>
    <w:r w:rsidR="009C53FA">
      <w:t>445/16-</w:t>
    </w:r>
    <w:r w:rsidR="002F0848">
      <w:t>17</w:t>
    </w:r>
  </w:p>
  <w:p w:rsidRDefault="004A1E5C" w:rsidR="004A1E5C"/>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85275"/>
    <w:rsid w:val="000A7106"/>
    <w:rsid w:val="000A7A8A"/>
    <w:rsid w:val="00146A4A"/>
    <w:rsid w:val="0017733B"/>
    <w:rsid w:val="001C5505"/>
    <w:rsid w:val="001D6B79"/>
    <w:rsid w:val="00206FCF"/>
    <w:rsid w:val="00242BE7"/>
    <w:rsid w:val="00247B37"/>
    <w:rsid w:val="002F0848"/>
    <w:rsid w:val="0031036A"/>
    <w:rsid w:val="003202BD"/>
    <w:rsid w:val="0033015E"/>
    <w:rsid w:val="003628BB"/>
    <w:rsid w:val="00371287"/>
    <w:rsid w:val="00387347"/>
    <w:rsid w:val="003A0A6A"/>
    <w:rsid w:val="00464650"/>
    <w:rsid w:val="00487C2D"/>
    <w:rsid w:val="004A1E5C"/>
    <w:rsid w:val="004C7D6E"/>
    <w:rsid w:val="005023C1"/>
    <w:rsid w:val="00541309"/>
    <w:rsid w:val="005817E2"/>
    <w:rsid w:val="0058362B"/>
    <w:rsid w:val="005838C3"/>
    <w:rsid w:val="00586417"/>
    <w:rsid w:val="00591DA9"/>
    <w:rsid w:val="005B17E9"/>
    <w:rsid w:val="00604C29"/>
    <w:rsid w:val="00607124"/>
    <w:rsid w:val="0061511C"/>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C0B89"/>
    <w:rsid w:val="008C2399"/>
    <w:rsid w:val="008E1367"/>
    <w:rsid w:val="008E7626"/>
    <w:rsid w:val="00914580"/>
    <w:rsid w:val="00933E53"/>
    <w:rsid w:val="009965B7"/>
    <w:rsid w:val="009C53FA"/>
    <w:rsid w:val="00A2677E"/>
    <w:rsid w:val="00A448CA"/>
    <w:rsid w:val="00A918BD"/>
    <w:rsid w:val="00A94666"/>
    <w:rsid w:val="00A96B54"/>
    <w:rsid w:val="00AE41C1"/>
    <w:rsid w:val="00B225CC"/>
    <w:rsid w:val="00B32CC5"/>
    <w:rsid w:val="00B711FC"/>
    <w:rsid w:val="00B72E7D"/>
    <w:rsid w:val="00B92800"/>
    <w:rsid w:val="00BB4180"/>
    <w:rsid w:val="00BE0D66"/>
    <w:rsid w:val="00BE2A54"/>
    <w:rsid w:val="00BE6C59"/>
    <w:rsid w:val="00C16042"/>
    <w:rsid w:val="00C90A82"/>
    <w:rsid w:val="00C94214"/>
    <w:rsid w:val="00CB76D4"/>
    <w:rsid w:val="00CC00F1"/>
    <w:rsid w:val="00CE40D2"/>
    <w:rsid w:val="00CE483C"/>
    <w:rsid w:val="00D239AF"/>
    <w:rsid w:val="00D949FD"/>
    <w:rsid w:val="00D96F24"/>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1511C"/>
    <w:rPr>
      <w:color w:val="808080"/>
      <w:bdr w:space="0" w:sz="0" w:color="auto" w:val="none"/>
      <w:shd w:fill="auto" w:color="auto" w:val="clear"/>
    </w:rPr>
  </w:style>
  <w:style w:customStyle="true" w:styleId="eSPISCCParagraphDefaultFont" w:type="character">
    <w:name w:val="eSPIS_CC_Paragraph Default Font"/>
    <w:basedOn w:val="Zadanifontodlomka"/>
    <w:rsid w:val="006151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511C"/>
    <w:rPr>
      <w:bdr w:space="0" w:sz="0" w:color="auto" w:val="none"/>
      <w:shd w:fill="FFFFCC" w:color="auto" w:val="clear"/>
      <w:lang w:val="hr-HR"/>
    </w:rPr>
  </w:style>
  <w:style w:customStyle="true" w:styleId="PozadinaSvijetloCrvena" w:type="character">
    <w:name w:val="Pozadina_SvijetloCrvena"/>
    <w:basedOn w:val="eSPISCCParagraphDefaultFont"/>
    <w:rsid w:val="006151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51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1511C"/>
    <w:rPr>
      <w:color w:val="808080"/>
      <w:bdr w:color="auto" w:space="0" w:sz="0" w:val="none"/>
      <w:shd w:color="auto" w:fill="auto" w:val="clear"/>
    </w:rPr>
  </w:style>
  <w:style w:customStyle="1" w:styleId="eSPISCCParagraphDefaultFont" w:type="character">
    <w:name w:val="eSPIS_CC_Paragraph Default Font"/>
    <w:basedOn w:val="Zadanifontodlomka"/>
    <w:rsid w:val="006151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511C"/>
    <w:rPr>
      <w:bdr w:color="auto" w:space="0" w:sz="0" w:val="none"/>
      <w:shd w:color="auto" w:fill="FFFFCC" w:val="clear"/>
      <w:lang w:val="hr-HR"/>
    </w:rPr>
  </w:style>
  <w:style w:customStyle="1" w:styleId="PozadinaSvijetloCrvena" w:type="character">
    <w:name w:val="Pozadina_SvijetloCrvena"/>
    <w:basedOn w:val="eSPISCCParagraphDefaultFont"/>
    <w:rsid w:val="006151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51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St-445/2016</izvorni_sadrzaj>
    <derivirana_varijabla naziv="DomainObject.Predmet.OznakaBroj_1">St-445/2016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VI-MA - trgovina i usluge društvo s ograničenom odgovornošću</izvorni_sadrzaj>
    <derivirana_varijabla naziv="DomainObject.Predmet.ProtustrankaFormated_1">  VI-MA - trgovina i usluge društvo s ograničenom odgovornošću</derivirana_varijabla>
  </DomainObject.Predmet.ProtustrankaFormated>
  <DomainObject.Predmet.ProtustrankaFormatedOIB>
    <izvorni_sadrzaj>  VI-MA - trgovina i usluge društvo s ograničenom odgovornošću, OIB 62798091779</izvorni_sadrzaj>
    <derivirana_varijabla naziv="DomainObject.Predmet.ProtustrankaFormatedOIB_1">  VI-MA - trgovina i usluge društvo s ograničenom odgovornošću, OIB 62798091779</derivirana_varijabla>
  </DomainObject.Predmet.ProtustrankaFormatedOIB>
  <DomainObject.Predmet.ProtustrankaFormatedWithAdress>
    <izvorni_sadrzaj> VI-MA - trgovina i usluge društvo s ograničenom odgovornošću, Ulica Grge Novaka 32, 23000 Zadar</izvorni_sadrzaj>
    <derivirana_varijabla naziv="DomainObject.Predmet.ProtustrankaFormatedWithAdress_1"> VI-MA - trgovina i usluge društvo s ograničenom odgovornošću, Ulica Grge Novaka 32, 23000 Zadar</derivirana_varijabla>
  </DomainObject.Predmet.ProtustrankaFormatedWithAdress>
  <DomainObject.Predmet.ProtustrankaFormatedWithAdressOIB>
    <izvorni_sadrzaj> VI-MA - trgovina i usluge društvo s ograničenom odgovornošću, OIB 62798091779, Ulica Grge Novaka 32, 23000 Zadar</izvorni_sadrzaj>
    <derivirana_varijabla naziv="DomainObject.Predmet.ProtustrankaFormatedWithAdressOIB_1"> VI-MA - trgovina i usluge društvo s ograničenom odgovornošću, OIB 62798091779, Ulica Grge Novaka 32, 23000 Zadar</derivirana_varijabla>
  </DomainObject.Predmet.ProtustrankaFormatedWithAdressOIB>
  <DomainObject.Predmet.ProtustrankaWithAdress>
    <izvorni_sadrzaj>VI-MA - trgovina i usluge društvo s ograničenom odgovornošću Ulica Grge Novaka 32, 23000 Zadar</izvorni_sadrzaj>
    <derivirana_varijabla naziv="DomainObject.Predmet.ProtustrankaWithAdress_1">VI-MA - trgovina i usluge društvo s ograničenom odgovornošću Ulica Grge Novaka 32, 23000 Zadar</derivirana_varijabla>
  </DomainObject.Predmet.ProtustrankaWithAdress>
  <DomainObject.Predmet.ProtustrankaWithAdressOIB>
    <izvorni_sadrzaj>VI-MA - trgovina i usluge društvo s ograničenom odgovornošću, OIB 62798091779, Ulica Grge Novaka 32, 23000 Zadar</izvorni_sadrzaj>
    <derivirana_varijabla naziv="DomainObject.Predmet.ProtustrankaWithAdressOIB_1">VI-MA - trgovina i usluge društvo s ograničenom odgovornošću, OIB 62798091779, Ulica Grge Novaka 32, 23000 Zadar</derivirana_varijabla>
  </DomainObject.Predmet.ProtustrankaWithAdressOIB>
  <DomainObject.Predmet.ProtustrankaNazivFormated>
    <izvorni_sadrzaj>VI-MA - trgovina i usluge društvo s ograničenom odgovornošću</izvorni_sadrzaj>
    <derivirana_varijabla naziv="DomainObject.Predmet.ProtustrankaNazivFormated_1">VI-MA - trgovina i usluge društvo s ograničenom odgovornošću</derivirana_varijabla>
  </DomainObject.Predmet.ProtustrankaNazivFormated>
  <DomainObject.Predmet.ProtustrankaNazivFormatedOIB>
    <izvorni_sadrzaj>VI-MA - trgovina i usluge društvo s ograničenom odgovornošću, OIB 62798091779</izvorni_sadrzaj>
    <derivirana_varijabla naziv="DomainObject.Predmet.ProtustrankaNazivFormatedOIB_1">VI-MA - trgovina i usluge društvo s ograničenom odgovornošću, OIB 62798091779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39545.30</izvorni_sadrzaj>
    <derivirana_varijabla naziv="DomainObject.Predmet.TrenutnaVrijednost_1">39545.30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VI-MA - trgovina i usluge društvo s ograničenom odgovornošću</item>
    </izvorni_sadrzaj>
    <derivirana_varijabla naziv="DomainObject.Predmet.ProtuStrankaListFormated_1">
      <item>VI-MA - trgovina i usluge društvo s ograničenom odgovornošću</item>
    </derivirana_varijabla>
  </DomainObject.Predmet.ProtuStrankaListFormated>
  <DomainObject.Predmet.ProtuStrankaListFormatedOIB>
    <izvorni_sadrzaj>
      <item>VI-MA - trgovina i usluge društvo s ograničenom odgovornošću, OIB 62798091779</item>
    </izvorni_sadrzaj>
    <derivirana_varijabla naziv="DomainObject.Predmet.ProtuStrankaListFormatedOIB_1">
      <item>VI-MA - trgovina i usluge društvo s ograničenom odgovornošću, OIB 62798091779</item>
    </derivirana_varijabla>
  </DomainObject.Predmet.ProtuStrankaListFormatedOIB>
  <DomainObject.Predmet.ProtuStrankaListFormatedWithAdress>
    <izvorni_sadrzaj>
      <item>VI-MA - trgovina i usluge društvo s ograničenom odgovornošću, Ulica Grge Novaka 32, 23000 Zadar</item>
    </izvorni_sadrzaj>
    <derivirana_varijabla naziv="DomainObject.Predmet.ProtuStrankaListFormatedWithAdress_1">
      <item>VI-MA - trgovina i usluge društvo s ograničenom odgovornošću, Ulica Grge Novaka 32, 23000 Zadar</item>
    </derivirana_varijabla>
  </DomainObject.Predmet.ProtuStrankaListFormatedWithAdress>
  <DomainObject.Predmet.ProtuStrankaListFormatedWithAdressOIB>
    <izvorni_sadrzaj>
      <item>VI-MA - trgovina i usluge društvo s ograničenom odgovornošću, OIB 62798091779, Ulica Grge Novaka 32, 23000 Zadar</item>
    </izvorni_sadrzaj>
    <derivirana_varijabla naziv="DomainObject.Predmet.ProtuStrankaListFormatedWithAdressOIB_1">
      <item>VI-MA - trgovina i usluge društvo s ograničenom odgovornošću, OIB 62798091779, Ulica Grge Novaka 32, 23000 Zadar</item>
    </derivirana_varijabla>
  </DomainObject.Predmet.ProtuStrankaListFormatedWithAdressOIB>
  <DomainObject.Predmet.ProtuStrankaListNazivFormated>
    <izvorni_sadrzaj>
      <item>VI-MA - trgovina i usluge društvo s ograničenom odgovornošću</item>
    </izvorni_sadrzaj>
    <derivirana_varijabla naziv="DomainObject.Predmet.ProtuStrankaListNazivFormated_1">
      <item>VI-MA - trgovina i usluge društvo s ograničenom odgovornošću</item>
    </derivirana_varijabla>
  </DomainObject.Predmet.ProtuStrankaListNazivFormated>
  <DomainObject.Predmet.ProtuStrankaListNazivFormatedOIB>
    <izvorni_sadrzaj>
      <item>VI-MA - trgovina i usluge društvo s ograničenom odgovornošću, OIB 62798091779</item>
    </izvorni_sadrzaj>
    <derivirana_varijabla naziv="DomainObject.Predmet.ProtuStrankaListNazivFormatedOIB_1">
      <item>VI-MA - trgovina i usluge društvo s ograničenom odgovornošću, OIB 62798091779</item>
    </derivirana_varijabla>
  </DomainObject.Predmet.ProtuStrankaListNazivFormatedOIB>
  <DomainObject.Predmet.OstaliListFormated>
    <izvorni_sadrzaj>
      <item>Marinko Bronić</item>
    </izvorni_sadrzaj>
    <derivirana_varijabla naziv="DomainObject.Predmet.OstaliListFormated_1">
      <item>Marinko Bronić</item>
    </derivirana_varijabla>
  </DomainObject.Predmet.OstaliListFormated>
  <DomainObject.Predmet.OstaliListFormatedOIB>
    <izvorni_sadrzaj>
      <item>Marinko Bronić, OIB 49863731622</item>
    </izvorni_sadrzaj>
    <derivirana_varijabla naziv="DomainObject.Predmet.OstaliListFormatedOIB_1">
      <item>Marinko Bronić, OIB 49863731622</item>
    </derivirana_varijabla>
  </DomainObject.Predmet.OstaliListFormatedOIB>
  <DomainObject.Predmet.OstaliListFormatedWithAdress>
    <izvorni_sadrzaj>
      <item>Marinko Bronić, Grge Novaka 32, 23000 Zadar</item>
    </izvorni_sadrzaj>
    <derivirana_varijabla naziv="DomainObject.Predmet.OstaliListFormatedWithAdress_1">
      <item>Marinko Bronić, Grge Novaka 32, 23000 Zadar</item>
    </derivirana_varijabla>
  </DomainObject.Predmet.OstaliListFormatedWithAdress>
  <DomainObject.Predmet.OstaliListFormatedWithAdressOIB>
    <izvorni_sadrzaj>
      <item>Marinko Bronić, OIB 49863731622, Grge Novaka 32, 23000 Zadar</item>
    </izvorni_sadrzaj>
    <derivirana_varijabla naziv="DomainObject.Predmet.OstaliListFormatedWithAdressOIB_1">
      <item>Marinko Bronić, OIB 49863731622, Grge Novaka 32, 23000 Zadar</item>
    </derivirana_varijabla>
  </DomainObject.Predmet.OstaliListFormatedWithAdressOIB>
  <DomainObject.Predmet.OstaliListNazivFormated>
    <izvorni_sadrzaj>
      <item>Marinko Bronić</item>
    </izvorni_sadrzaj>
    <derivirana_varijabla naziv="DomainObject.Predmet.OstaliListNazivFormated_1">
      <item>Marinko Bronić</item>
    </derivirana_varijabla>
  </DomainObject.Predmet.OstaliListNazivFormated>
  <DomainObject.Predmet.OstaliListNazivFormatedOIB>
    <izvorni_sadrzaj>
      <item>Marinko Bronić, OIB 49863731622</item>
    </izvorni_sadrzaj>
    <derivirana_varijabla naziv="DomainObject.Predmet.OstaliListNazivFormatedOIB_1">
      <item>Marinko Bronić, OIB 49863731622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VI-MA - trgovina i usluge društvo s ograničenom odgovornošću</izvorni_sadrzaj>
    <derivirana_varijabla naziv="DomainObject.Predmet.ProtustrankaIDrugi_1">VI-MA - trgovina i usluge društvo s ograničenom odgovornošću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VI-MA - trgovina i usluge društvo s ograničenom odgovornošću, OIB 62798091779, Ulica Grge Novaka 32, 23000 Zadar</izvorni_sadrzaj>
    <derivirana_varijabla naziv="DomainObject.Predmet.ProtustrankaIDrugiAdressOIB_1">VI-MA - trgovina i usluge društvo s ograničenom odgovornošću, OIB 62798091779, Ulica Grge Novaka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VI-MA - trgovina i usluge društvo s ograničenom odgovornošću</item>
      <item>Marinko Bronić</item>
    </izvorni_sadrzaj>
    <derivirana_varijabla naziv="DomainObject.Predmet.SudioniciListNaziv_1">
      <item>FINA</item>
      <item>VI-MA - trgovina i usluge društvo s ograničenom odgovornošću</item>
      <item>Marinko Bronić</item>
    </derivirana_varijabla>
  </DomainObject.Predmet.SudioniciListNaziv>
  <DomainObject.Predmet.SudioniciListAdressOIB>
    <izvorni_sadrzaj>
      <item>FINA, OIB 85821130368</item>
      <item>VI-MA - trgovina i usluge društvo s ograničenom odgovornošću, OIB 62798091779, Ulica Grge Novaka 32,23000 Zadar</item>
      <item>Marinko Bronić, OIB 49863731622, Grge Novaka 32,23000 Zadar</item>
    </izvorni_sadrzaj>
    <derivirana_varijabla naziv="DomainObject.Predmet.SudioniciListAdressOIB_1">
      <item>FINA, OIB 85821130368</item>
      <item>VI-MA - trgovina i usluge društvo s ograničenom odgovornošću, OIB 62798091779, Ulica Grge Novaka 32,23000 Zadar</item>
      <item>Marinko Bronić, OIB 49863731622, Grge Novaka 32,23000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62798091779</item>
      <item>, OIB 49863731622</item>
    </izvorni_sadrzaj>
    <derivirana_varijabla naziv="DomainObject.Predmet.SudioniciListNazivOIB_1">
      <item>, OIB 85821130368</item>
      <item>, OIB 62798091779</item>
      <item>, OIB 49863731622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74C64A-6115-4047-B879-D8B87CDBE3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454</properties:Words>
  <properties:Characters>2416</properties:Characters>
  <properties:Lines>79</properties:Lines>
  <properties:Paragraphs>23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2016-07-08T06:56:00Z</dcterms:created>
  <dc:creator>Ardena Bajlo</dc:creator>
  <cp:lastModifiedBy>wsadmin</cp:lastModifiedBy>
  <cp:lastPrinted>2014-11-21T08:47:00Z</cp:lastPrinted>
  <dcterms:modified xmlns:xsi="http://www.w3.org/2001/XMLSchema-instance" xsi:type="dcterms:W3CDTF">2016-07-12T09:48:00Z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