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d9df3" w14:paraId="aad9df3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Amruševa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r w:rsidR="001D35C9">
        <w:t>3103</w:t>
      </w:r>
      <w:r w:rsidR="006B7772">
        <w:t>/18</w:t>
      </w:r>
      <w:r>
        <w:t xml:space="preserve">, temeljem odredbe članka 430. Stečajnog zakona (Narodne novine, broj: 71/2015., 104/2017., dalje u tekstu: SZ), dana </w:t>
      </w:r>
      <w:r w:rsidR="00E8630E">
        <w:t>30</w:t>
      </w:r>
      <w:r w:rsidRPr="006D515E">
        <w:t xml:space="preserve">. </w:t>
      </w:r>
      <w:r w:rsidR="006E7C46">
        <w:t>siječnja 2019</w:t>
      </w:r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r w:rsidR="001D35C9">
        <w:rPr>
          <w:szCs w:val="20"/>
        </w:rPr>
        <w:t>SUPER VODA j.d.o.o.</w:t>
      </w:r>
      <w:r w:rsidR="00E71887">
        <w:rPr>
          <w:szCs w:val="20"/>
        </w:rPr>
        <w:t xml:space="preserve">, </w:t>
      </w:r>
      <w:r w:rsidR="00E8630E">
        <w:rPr>
          <w:szCs w:val="20"/>
        </w:rPr>
        <w:t>Zagreb</w:t>
      </w:r>
      <w:r w:rsidR="00E71887">
        <w:rPr>
          <w:szCs w:val="20"/>
        </w:rPr>
        <w:t xml:space="preserve">, </w:t>
      </w:r>
      <w:r w:rsidR="001D35C9">
        <w:rPr>
          <w:szCs w:val="20"/>
        </w:rPr>
        <w:t>Jakićeva 18</w:t>
      </w:r>
      <w:r w:rsidR="00E71887">
        <w:rPr>
          <w:szCs w:val="20"/>
        </w:rPr>
        <w:t xml:space="preserve">, OIB: </w:t>
      </w:r>
      <w:r w:rsidR="001D35C9">
        <w:rPr>
          <w:szCs w:val="20"/>
        </w:rPr>
        <w:t>19206057786</w:t>
      </w:r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>Iznos duga evidentiran na temelju neiz</w:t>
      </w:r>
      <w:r w:rsidR="0081377B">
        <w:t>vršenih osno</w:t>
      </w:r>
      <w:r w:rsidR="00E71887">
        <w:t xml:space="preserve">va za plaćanje jest </w:t>
      </w:r>
      <w:r w:rsidR="001D35C9">
        <w:t>5.285,00</w:t>
      </w:r>
      <w:r>
        <w:t xml:space="preserve"> 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r w:rsidR="00E8630E">
        <w:t>30</w:t>
      </w:r>
      <w:r w:rsidRPr="006D515E">
        <w:t xml:space="preserve">. </w:t>
      </w:r>
      <w:r w:rsidR="006E7C46">
        <w:t>siječnja 2019</w:t>
      </w:r>
      <w:r>
        <w:t>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023A81"/>
    <w:rsid w:val="000D7AD4"/>
    <w:rsid w:val="001032F4"/>
    <w:rsid w:val="00124087"/>
    <w:rsid w:val="00131E95"/>
    <w:rsid w:val="0019711A"/>
    <w:rsid w:val="00197F24"/>
    <w:rsid w:val="001A1D04"/>
    <w:rsid w:val="001D35C9"/>
    <w:rsid w:val="001E7BC6"/>
    <w:rsid w:val="002405DE"/>
    <w:rsid w:val="00246F1D"/>
    <w:rsid w:val="002B3A8D"/>
    <w:rsid w:val="002C4400"/>
    <w:rsid w:val="002F7E58"/>
    <w:rsid w:val="0034753A"/>
    <w:rsid w:val="00457EF8"/>
    <w:rsid w:val="005E5EE6"/>
    <w:rsid w:val="006B7772"/>
    <w:rsid w:val="006D515E"/>
    <w:rsid w:val="006E57F9"/>
    <w:rsid w:val="006E7C46"/>
    <w:rsid w:val="007A1913"/>
    <w:rsid w:val="0081377B"/>
    <w:rsid w:val="008325BC"/>
    <w:rsid w:val="0085059C"/>
    <w:rsid w:val="00914DBB"/>
    <w:rsid w:val="00950F54"/>
    <w:rsid w:val="00970179"/>
    <w:rsid w:val="00984C91"/>
    <w:rsid w:val="009C37EB"/>
    <w:rsid w:val="009D3B13"/>
    <w:rsid w:val="00A53DC3"/>
    <w:rsid w:val="00AD78D5"/>
    <w:rsid w:val="00B4105F"/>
    <w:rsid w:val="00BC6B6D"/>
    <w:rsid w:val="00C81BCE"/>
    <w:rsid w:val="00CA63C1"/>
    <w:rsid w:val="00D05353"/>
    <w:rsid w:val="00D90085"/>
    <w:rsid w:val="00E71887"/>
    <w:rsid w:val="00E8630E"/>
    <w:rsid w:val="00ED4106"/>
    <w:rsid w:val="00F00C53"/>
    <w:rsid w:val="00F626A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3A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A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A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A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A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3A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A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A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A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A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3103</izvorni_sadrzaj>
    <derivirana_varijabla naziv="DomainObject.Predmet.Broj_1">3103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2018.</izvorni_sadrzaj>
    <derivirana_varijabla naziv="DomainObject.Predmet.DatumOsnivanja_1">10.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St-3103/2018</izvorni_sadrzaj>
    <derivirana_varijabla naziv="DomainObject.Predmet.OznakaBroj_1">St-3103/2018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 VODA j.d.o.o. za trgovinu i usluge</izvorni_sadrzaj>
    <derivirana_varijabla naziv="DomainObject.Predmet.ProtustrankaFormated_1">  SUPER VODA j.d.o.o. za trgovinu i usluge</derivirana_varijabla>
  </DomainObject.Predmet.ProtustrankaFormated>
  <DomainObject.Predmet.ProtustrankaFormatedOIB>
    <izvorni_sadrzaj>  SUPER VODA j.d.o.o. za trgovinu i usluge, OIB 19206057786</izvorni_sadrzaj>
    <derivirana_varijabla naziv="DomainObject.Predmet.ProtustrankaFormatedOIB_1">  SUPER VODA j.d.o.o. za trgovinu i usluge, OIB 19206057786</derivirana_varijabla>
  </DomainObject.Predmet.ProtustrankaFormatedOIB>
  <DomainObject.Predmet.ProtustrankaFormatedWithAdress>
    <izvorni_sadrzaj> SUPER VODA j.d.o.o. za trgovinu i usluge, Jakićeva 18, 10000 Zagreb</izvorni_sadrzaj>
    <derivirana_varijabla naziv="DomainObject.Predmet.ProtustrankaFormatedWithAdress_1"> SUPER VODA j.d.o.o. za trgovinu i usluge, Jakićeva 18, 10000 Zagreb</derivirana_varijabla>
  </DomainObject.Predmet.ProtustrankaFormatedWithAdress>
  <DomainObject.Predmet.ProtustrankaFormatedWithAdressOIB>
    <izvorni_sadrzaj> SUPER VODA j.d.o.o. za trgovinu i usluge, OIB 19206057786, Jakićeva 18, 10000 Zagreb</izvorni_sadrzaj>
    <derivirana_varijabla naziv="DomainObject.Predmet.ProtustrankaFormatedWithAdressOIB_1"> SUPER VODA j.d.o.o. za trgovinu i usluge, OIB 19206057786, Jakićeva 18, 10000 Zagreb</derivirana_varijabla>
  </DomainObject.Predmet.ProtustrankaFormatedWithAdressOIB>
  <DomainObject.Predmet.ProtustrankaWithAdress>
    <izvorni_sadrzaj>SUPER VODA j.d.o.o. za trgovinu i usluge Jakićeva 18, 10000 Zagreb</izvorni_sadrzaj>
    <derivirana_varijabla naziv="DomainObject.Predmet.ProtustrankaWithAdress_1">SUPER VODA j.d.o.o. za trgovinu i usluge Jakićeva 18, 10000 Zagreb</derivirana_varijabla>
  </DomainObject.Predmet.ProtustrankaWithAdress>
  <DomainObject.Predmet.ProtustrankaWithAdressOIB>
    <izvorni_sadrzaj>SUPER VODA j.d.o.o. za trgovinu i usluge, OIB 19206057786, Jakićeva 18, 10000 Zagreb</izvorni_sadrzaj>
    <derivirana_varijabla naziv="DomainObject.Predmet.ProtustrankaWithAdressOIB_1">SUPER VODA j.d.o.o. za trgovinu i usluge, OIB 19206057786, Jakićeva 18, 10000 Zagreb</derivirana_varijabla>
  </DomainObject.Predmet.ProtustrankaWithAdressOIB>
  <DomainObject.Predmet.ProtustrankaNazivFormated>
    <izvorni_sadrzaj>SUPER VODA j.d.o.o. za trgovinu i usluge</izvorni_sadrzaj>
    <derivirana_varijabla naziv="DomainObject.Predmet.ProtustrankaNazivFormated_1">SUPER VODA j.d.o.o. za trgovinu i usluge</derivirana_varijabla>
  </DomainObject.Predmet.ProtustrankaNazivFormated>
  <DomainObject.Predmet.ProtustrankaNazivFormatedOIB>
    <izvorni_sadrzaj>SUPER VODA j.d.o.o. za trgovinu i usluge, OIB 19206057786</izvorni_sadrzaj>
    <derivirana_varijabla naziv="DomainObject.Predmet.ProtustrankaNazivFormatedOIB_1">SUPER VODA j.d.o.o. za trgovinu i usluge, OIB 19206057786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VODA j.d.o.o. za trgovinu i usluge</item>
    </izvorni_sadrzaj>
    <derivirana_varijabla naziv="DomainObject.Predmet.ProtuStrankaListFormated_1">
      <item>SUPER VODA j.d.o.o. za trgovinu i usluge</item>
    </derivirana_varijabla>
  </DomainObject.Predmet.ProtuStrankaListFormated>
  <DomainObject.Predmet.ProtuStrankaListFormatedOIB>
    <izvorni_sadrzaj>
      <item>SUPER VODA j.d.o.o. za trgovinu i usluge, OIB 19206057786</item>
    </izvorni_sadrzaj>
    <derivirana_varijabla naziv="DomainObject.Predmet.ProtuStrankaListFormatedOIB_1">
      <item>SUPER VODA j.d.o.o. za trgovinu i usluge, OIB 19206057786</item>
    </derivirana_varijabla>
  </DomainObject.Predmet.ProtuStrankaListFormatedOIB>
  <DomainObject.Predmet.ProtuStrankaListFormatedWithAdress>
    <izvorni_sadrzaj>
      <item>SUPER VODA j.d.o.o. za trgovinu i usluge, Jakićeva 18, 10000 Zagreb</item>
    </izvorni_sadrzaj>
    <derivirana_varijabla naziv="DomainObject.Predmet.ProtuStrankaListFormatedWithAdress_1">
      <item>SUPER VODA j.d.o.o. za trgovinu i usluge, Jakićeva 18, 10000 Zagreb</item>
    </derivirana_varijabla>
  </DomainObject.Predmet.ProtuStrankaListFormatedWithAdress>
  <DomainObject.Predmet.ProtuStrankaListFormatedWithAdressOIB>
    <izvorni_sadrzaj>
      <item>SUPER VODA j.d.o.o. za trgovinu i usluge, OIB 19206057786, Jakićeva 18, 10000 Zagreb</item>
    </izvorni_sadrzaj>
    <derivirana_varijabla naziv="DomainObject.Predmet.ProtuStrankaListFormatedWithAdressOIB_1">
      <item>SUPER VODA j.d.o.o. za trgovinu i usluge, OIB 19206057786, Jakićeva 18, 10000 Zagreb</item>
    </derivirana_varijabla>
  </DomainObject.Predmet.ProtuStrankaListFormatedWithAdressOIB>
  <DomainObject.Predmet.ProtuStrankaListNazivFormated>
    <izvorni_sadrzaj>
      <item>SUPER VODA j.d.o.o. za trgovinu i usluge</item>
    </izvorni_sadrzaj>
    <derivirana_varijabla naziv="DomainObject.Predmet.ProtuStrankaListNazivFormated_1">
      <item>SUPER VODA j.d.o.o. za trgovinu i usluge</item>
    </derivirana_varijabla>
  </DomainObject.Predmet.ProtuStrankaListNazivFormated>
  <DomainObject.Predmet.ProtuStrankaListNazivFormatedOIB>
    <izvorni_sadrzaj>
      <item>SUPER VODA j.d.o.o. za trgovinu i usluge, OIB 19206057786</item>
    </izvorni_sadrzaj>
    <derivirana_varijabla naziv="DomainObject.Predmet.ProtuStrankaListNazivFormatedOIB_1">
      <item>SUPER VODA j.d.o.o. za trgovinu i usluge, OIB 19206057786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VODA j.d.o.o. za trgovinu i usluge</izvorni_sadrzaj>
    <derivirana_varijabla naziv="DomainObject.Predmet.ProtustrankaIDrugi_1">SUPER VODA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SUPER VODA j.d.o.o. za trgovinu i usluge, OIB 19206057786, Jakićeva 18, 10000 Zagreb</izvorni_sadrzaj>
    <derivirana_varijabla naziv="DomainObject.Predmet.ProtustrankaIDrugiAdressOIB_1">SUPER VODA j.d.o.o. za trgovinu i usluge, OIB 19206057786, Jakićeva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VODA j.d.o.o. za trgovinu i usluge</item>
    </izvorni_sadrzaj>
    <derivirana_varijabla naziv="DomainObject.Predmet.SudioniciListNaziv_1">
      <item>FINA Regionalni centar Zagreb</item>
      <item>SUPER VODA j.d.o.o. za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SUPER VODA j.d.o.o. za trgovinu i usluge, OIB 19206057786, Jakićeva 18,10000 Zagreb</item>
    </izvorni_sadrzaj>
    <derivirana_varijabla naziv="DomainObject.Predmet.SudioniciListAdressOIB_1">
      <item>FINA Regionalni centar Zagreb, OIB 85821130368, Trg svibanjskih žrtava 1995.1,10000 Zagreb</item>
      <item>SUPER VODA j.d.o.o. za trgovinu i usluge, OIB 19206057786, Jakićeva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19206057786</item>
    </izvorni_sadrzaj>
    <derivirana_varijabla naziv="DomainObject.Predmet.SudioniciListNazivOIB_1">
      <item>, OIB 85821130368</item>
      <item>, OIB 19206057786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1326</properties:Characters>
  <properties:Lines>42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2019-01-30T12:40:00Z</dcterms:created>
  <dc:creator>Ivana Manestar</dc:creator>
  <cp:lastModifiedBy>Petra Komučar</cp:lastModifiedBy>
  <cp:lastPrinted>2019-01-30T12:32:00Z</cp:lastPrinted>
  <dcterms:modified xmlns:xsi="http://www.w3.org/2001/XMLSchema-instance" xsi:type="dcterms:W3CDTF">2019-01-30T12:43:00Z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(St-3103-18 SUPER VODA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