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6c0c" w14:paraId="3a86c0c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7E2B25">
        <w:t>311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>PULA, Giardini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7E2B25">
        <w:t>NAUTILUS d.o.o. za trgovinu i usluge Sveta Marija na Krasu-dio, Sv. Marija na Krasu 45, OIB 25064298966,</w:t>
      </w:r>
      <w:r w:rsidR="009441BF">
        <w:t xml:space="preserve"> MBS </w:t>
      </w:r>
      <w:r w:rsidR="00F638F3">
        <w:t>040</w:t>
      </w:r>
      <w:r w:rsidR="007E2B25">
        <w:t>331164</w:t>
      </w:r>
      <w:r w:rsidR="002A10EB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7E2B25">
        <w:t>NAUTILUS d.o.o. za trgovinu i usluge Sveta Marija na Krasu-dio, Sv. Marija na Krasu 45, OIB 25064298966, MBS 040331164</w:t>
      </w:r>
      <w:r w:rsidR="00A27B71">
        <w:t>,</w:t>
      </w:r>
      <w:r w:rsidR="00C86E8A">
        <w:t xml:space="preserve"> iznosi </w:t>
      </w:r>
      <w:r w:rsidR="007E2B25">
        <w:t xml:space="preserve">9.450,05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7E2B25">
        <w:t>311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464B1D">
      <w:r>
        <w:t>DNA: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e-ogl. ploča suda</w:t>
      </w:r>
    </w:p>
    <w:p w:rsidRDefault="00A27B71" w:rsidP="00A27B71" w:rsidR="00A27B71">
      <w:pPr>
        <w:pStyle w:val="Odlomakpopisa"/>
        <w:numPr>
          <w:ilvl w:val="0"/>
          <w:numId w:val="2"/>
        </w:numPr>
      </w:pPr>
      <w:r>
        <w:t>zahtjev – e ogl. ploča</w:t>
      </w:r>
    </w:p>
    <w:p w:rsidRDefault="00A27B71" w:rsidP="00A27B71" w:rsidR="00A27B71" w:rsidRPr="00A27B71">
      <w:pPr>
        <w:pStyle w:val="Odlomakpopisa"/>
        <w:numPr>
          <w:ilvl w:val="0"/>
          <w:numId w:val="2"/>
        </w:numPr>
      </w:pPr>
      <w:r>
        <w:t xml:space="preserve">kal. </w:t>
      </w:r>
      <w:r w:rsidR="009E5173">
        <w:t>15.12</w:t>
      </w:r>
      <w:r>
        <w:t xml:space="preserve">. </w:t>
      </w:r>
    </w:p>
    <w:sectPr w:rsidSect="00F2165F" w:rsidR="00A27B71" w:rsidRP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2B25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2311</izvorni_sadrzaj>
    <derivirana_varijabla naziv="DomainObject.Predmet.Broj_1">2311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St-2311/2016</izvorni_sadrzaj>
    <derivirana_varijabla naziv="DomainObject.Predmet.OznakaBroj_1">St-2311/2016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d.o.o. SVETA MARJA NA KRASU-dio</izvorni_sadrzaj>
    <derivirana_varijabla naziv="DomainObject.Predmet.ProtustrankaFormated_1">  NAUTILUS d.o.o. SVETA MARJA NA KRASU-dio</derivirana_varijabla>
  </DomainObject.Predmet.ProtustrankaFormated>
  <DomainObject.Predmet.ProtustrankaFormatedOIB>
    <izvorni_sadrzaj>  NAUTILUS d.o.o. SVETA MARJA NA KRASU-dio, OIB 25064298966</izvorni_sadrzaj>
    <derivirana_varijabla naziv="DomainObject.Predmet.ProtustrankaFormatedOIB_1">  NAUTILUS d.o.o. SVETA MARJA NA KRASU-dio, OIB 25064298966</derivirana_varijabla>
  </DomainObject.Predmet.ProtustrankaFormatedOIB>
  <DomainObject.Predmet.ProtustrankaFormatedWithAdress>
    <izvorni_sadrzaj> NAUTILUS d.o.o. SVETA MARJA NA KRASU-dio, Sv. Marija na Krasu 45, 52470 Sveta Marija Na Krasu</izvorni_sadrzaj>
    <derivirana_varijabla naziv="DomainObject.Predmet.ProtustrankaFormatedWithAdress_1"> NAUTILUS d.o.o. SVETA MARJA NA KRASU-dio, Sv. Marija na Krasu 45, 52470 Sveta Marija Na Krasu</derivirana_varijabla>
  </DomainObject.Predmet.ProtustrankaFormatedWithAdress>
  <DomainObject.Predmet.ProtustrankaFormatedWithAdressOIB>
    <izvorni_sadrzaj> NAUTILUS d.o.o. SVETA MARJA NA KRASU-dio, OIB 25064298966, Sv. Marija na Krasu 45, 52470 Sveta Marija Na Krasu</izvorni_sadrzaj>
    <derivirana_varijabla naziv="DomainObject.Predmet.ProtustrankaFormatedWithAdressOIB_1"> NAUTILUS d.o.o. SVETA MARJA NA KRASU-dio, OIB 25064298966, Sv. Marija na Krasu 45, 52470 Sveta Marija Na Krasu</derivirana_varijabla>
  </DomainObject.Predmet.ProtustrankaFormatedWithAdressOIB>
  <DomainObject.Predmet.ProtustrankaWithAdress>
    <izvorni_sadrzaj>NAUTILUS d.o.o. SVETA MARJA NA KRASU-dio Sv. Marija na Krasu 45, 52470 Sveta Marija Na Krasu</izvorni_sadrzaj>
    <derivirana_varijabla naziv="DomainObject.Predmet.ProtustrankaWithAdress_1">NAUTILUS d.o.o. SVETA MARJA NA KRASU-dio Sv. Marija na Krasu 45, 52470 Sveta Marija Na Krasu</derivirana_varijabla>
  </DomainObject.Predmet.ProtustrankaWithAdress>
  <DomainObject.Predmet.ProtustrankaWithAdressOIB>
    <izvorni_sadrzaj>NAUTILUS d.o.o. SVETA MARJA NA KRASU-dio, OIB 25064298966, Sv. Marija na Krasu 45, 52470 Sveta Marija Na Krasu</izvorni_sadrzaj>
    <derivirana_varijabla naziv="DomainObject.Predmet.ProtustrankaWithAdressOIB_1">NAUTILUS d.o.o. SVETA MARJA NA KRASU-dio, OIB 25064298966, Sv. Marija na Krasu 45, 52470 Sveta Marija Na Krasu</derivirana_varijabla>
  </DomainObject.Predmet.ProtustrankaWithAdressOIB>
  <DomainObject.Predmet.ProtustrankaNazivFormated>
    <izvorni_sadrzaj>NAUTILUS d.o.o. SVETA MARJA NA KRASU-dio</izvorni_sadrzaj>
    <derivirana_varijabla naziv="DomainObject.Predmet.ProtustrankaNazivFormated_1">NAUTILUS d.o.o. SVETA MARJA NA KRASU-dio</derivirana_varijabla>
  </DomainObject.Predmet.ProtustrankaNazivFormated>
  <DomainObject.Predmet.ProtustrankaNazivFormatedOIB>
    <izvorni_sadrzaj>NAUTILUS d.o.o. SVETA MARJA NA KRASU-dio, OIB 25064298966</izvorni_sadrzaj>
    <derivirana_varijabla naziv="DomainObject.Predmet.ProtustrankaNazivFormatedOIB_1">NAUTILUS d.o.o. SVETA MARJA NA KRASU-dio, OIB 25064298966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d.o.o. SVETA MARJA NA KRASU-dio</item>
    </izvorni_sadrzaj>
    <derivirana_varijabla naziv="DomainObject.Predmet.ProtuStrankaListFormated_1">
      <item>NAUTILUS d.o.o. SVETA MARJA NA KRASU-dio</item>
    </derivirana_varijabla>
  </DomainObject.Predmet.ProtuStrankaListFormated>
  <DomainObject.Predmet.ProtuStrankaListFormatedOIB>
    <izvorni_sadrzaj>
      <item>NAUTILUS d.o.o. SVETA MARJA NA KRASU-dio, OIB 25064298966</item>
    </izvorni_sadrzaj>
    <derivirana_varijabla naziv="DomainObject.Predmet.ProtuStrankaListFormatedOIB_1">
      <item>NAUTILUS d.o.o. SVETA MARJA NA KRASU-dio, OIB 25064298966</item>
    </derivirana_varijabla>
  </DomainObject.Predmet.ProtuStrankaListFormatedOIB>
  <DomainObject.Predmet.ProtuStrankaListFormatedWithAdress>
    <izvorni_sadrzaj>
      <item>NAUTILUS d.o.o. SVETA MARJA NA KRASU-dio, Sv. Marija na Krasu 45, 52470 Sveta Marija Na Krasu</item>
    </izvorni_sadrzaj>
    <derivirana_varijabla naziv="DomainObject.Predmet.ProtuStrankaListFormatedWithAdress_1">
      <item>NAUTILUS d.o.o. SVETA MARJA NA KRASU-dio, Sv. Marija na Krasu 45, 52470 Sveta Marija Na Krasu</item>
    </derivirana_varijabla>
  </DomainObject.Predmet.ProtuStrankaListFormatedWithAdress>
  <DomainObject.Predmet.ProtuStrankaListFormatedWithAdressOIB>
    <izvorni_sadrzaj>
      <item>NAUTILUS d.o.o. SVETA MARJA NA KRASU-dio, OIB 25064298966, Sv. Marija na Krasu 45, 52470 Sveta Marija Na Krasu</item>
    </izvorni_sadrzaj>
    <derivirana_varijabla naziv="DomainObject.Predmet.ProtuStrankaListFormatedWithAdressOIB_1">
      <item>NAUTILUS d.o.o. SVETA MARJA NA KRASU-dio, OIB 25064298966, Sv. Marija na Krasu 45, 52470 Sveta Marija Na Krasu</item>
    </derivirana_varijabla>
  </DomainObject.Predmet.ProtuStrankaListFormatedWithAdressOIB>
  <DomainObject.Predmet.ProtuStrankaListNazivFormated>
    <izvorni_sadrzaj>
      <item>NAUTILUS d.o.o. SVETA MARJA NA KRASU-dio</item>
    </izvorni_sadrzaj>
    <derivirana_varijabla naziv="DomainObject.Predmet.ProtuStrankaListNazivFormated_1">
      <item>NAUTILUS d.o.o. SVETA MARJA NA KRASU-dio</item>
    </derivirana_varijabla>
  </DomainObject.Predmet.ProtuStrankaListNazivFormated>
  <DomainObject.Predmet.ProtuStrankaListNazivFormatedOIB>
    <izvorni_sadrzaj>
      <item>NAUTILUS d.o.o. SVETA MARJA NA KRASU-dio, OIB 25064298966</item>
    </izvorni_sadrzaj>
    <derivirana_varijabla naziv="DomainObject.Predmet.ProtuStrankaListNazivFormatedOIB_1">
      <item>NAUTILUS d.o.o. SVETA MARJA NA KRASU-dio, OIB 25064298966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d.o.o. SVETA MARJA NA KRASU-dio</izvorni_sadrzaj>
    <derivirana_varijabla naziv="DomainObject.Predmet.ProtustrankaIDrugi_1">NAUTILUS d.o.o. SVETA MARJA NA KRASU-dio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NAUTILUS d.o.o. SVETA MARJA NA KRASU-dio, OIB 25064298966, Sv. Marija na Krasu 45, 52470 Sveta Marija Na Krasu</izvorni_sadrzaj>
    <derivirana_varijabla naziv="DomainObject.Predmet.ProtustrankaIDrugiAdressOIB_1">NAUTILUS d.o.o. SVETA MARJA NA KRASU-dio, OIB 25064298966, Sv. Marija na Krasu 45, 52470 Sveta Marija Na Krasu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NAUTILUS d.o.o. SVETA MARJA NA KRASU-dio</item>
      <item>FINANCIJSKA AGENCIJA, RC RIJEKA, PODRUŽNICA PULA, PULA</item>
    </izvorni_sadrzaj>
    <derivirana_varijabla naziv="DomainObject.Predmet.SudioniciListNaziv_1">
      <item>NAUTILUS d.o.o. SVETA MARJA NA KRASU-dio</item>
      <item>FINANCIJSKA AGENCIJA, RC RIJEKA, PODRUŽNICA PULA, PULA</item>
    </derivirana_varijabla>
  </DomainObject.Predmet.SudioniciListNaziv>
  <DomainObject.Predmet.SudioniciListAdressOIB>
    <izvorni_sadrzaj>
      <item>NAUTILUS d.o.o. SVETA MARJA NA KRASU-dio, OIB 25064298966, Sv. Marija na Krasu 45,52470 Sveta Marija Na Krasu</item>
      <item>FINANCIJSKA AGENCIJA, RC RIJEKA, PODRUŽNICA PULA, PULA, OIB 85821130368, Ulica grada Vukovara 70,10000 Zagreb</item>
    </izvorni_sadrzaj>
    <derivirana_varijabla naziv="DomainObject.Predmet.SudioniciListAdressOIB_1">
      <item>NAUTILUS d.o.o. SVETA MARJA NA KRASU-dio, OIB 25064298966, Sv. Marija na Krasu 45,52470 Sveta Marija Na Krasu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25064298966</item>
      <item>, OIB 85821130368</item>
    </izvorni_sadrzaj>
    <derivirana_varijabla naziv="DomainObject.Predmet.SudioniciListNazivOIB_1">
      <item>, OIB 25064298966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95E9C-1783-4022-9499-CF3E224E2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1868</properties:Characters>
  <properties:Lines>49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2016-10-14T05:59:00Z</cp:lastPrinted>
  <dcterms:modified xmlns:xsi="http://www.w3.org/2001/XMLSchema-instance" xsi:type="dcterms:W3CDTF">2016-10-14T05:59:00Z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