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557c7" w14:paraId="5f557c7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</w:t>
      </w:r>
      <w:r w:rsidR="00CF6168">
        <w:rPr>
          <w:lang w:val="hr-HR"/>
        </w:rPr>
        <w:tab/>
      </w:r>
      <w:r w:rsidRPr="000664E3">
        <w:rPr>
          <w:lang w:val="hr-HR"/>
        </w:rPr>
        <w:t xml:space="preserve">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</w:t>
      </w:r>
      <w:r w:rsidR="00D42EE3">
        <w:rPr>
          <w:lang w:val="hr-HR"/>
        </w:rPr>
        <w:t>-</w:t>
      </w:r>
      <w:r w:rsidR="008C2358">
        <w:rPr>
          <w:lang w:val="hr-HR"/>
        </w:rPr>
        <w:t>5</w:t>
      </w:r>
      <w:r w:rsidR="00490D59">
        <w:rPr>
          <w:lang w:val="hr-HR"/>
        </w:rPr>
        <w:t>32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266260">
        <w:rPr>
          <w:lang w:val="hr-HR"/>
        </w:rPr>
        <w:t xml:space="preserve"> </w:t>
      </w:r>
      <w:r w:rsidR="00490D59">
        <w:rPr>
          <w:lang w:val="hr-HR"/>
        </w:rPr>
        <w:t xml:space="preserve">PUBLIKACIJENET društvo s ograničenom odgovornošću za usluge i trgovinu, Veliko Trojstvo, Rad. naselje </w:t>
      </w:r>
      <w:proofErr w:type="spellStart"/>
      <w:r w:rsidR="00490D59">
        <w:rPr>
          <w:lang w:val="hr-HR"/>
        </w:rPr>
        <w:t>Kurovica</w:t>
      </w:r>
      <w:proofErr w:type="spellEnd"/>
      <w:r w:rsidR="00490D59">
        <w:rPr>
          <w:lang w:val="hr-HR"/>
        </w:rPr>
        <w:t xml:space="preserve"> 23</w:t>
      </w:r>
      <w:r w:rsidR="00151C8B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90D59">
        <w:rPr>
          <w:lang w:val="hr-HR"/>
        </w:rPr>
        <w:t>010075001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490D59">
        <w:rPr>
          <w:lang w:val="hr-HR"/>
        </w:rPr>
        <w:t>85350402826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8C2358">
        <w:rPr>
          <w:lang w:val="hr-HR"/>
        </w:rPr>
        <w:t>5</w:t>
      </w:r>
      <w:r w:rsidR="00490D59">
        <w:rPr>
          <w:lang w:val="hr-HR"/>
        </w:rPr>
        <w:t>32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490D59">
        <w:rPr>
          <w:lang w:val="hr-HR"/>
        </w:rPr>
        <w:t>294.708,80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8C7CA9">
        <w:rPr>
          <w:lang w:val="hr-HR"/>
        </w:rPr>
        <w:t xml:space="preserve"> </w:t>
      </w:r>
      <w:r w:rsidR="00490D59">
        <w:rPr>
          <w:lang w:val="hr-HR"/>
        </w:rPr>
        <w:t xml:space="preserve">Štefan Brajković, iz Velikog Trojstva, Rad. naselje </w:t>
      </w:r>
      <w:proofErr w:type="spellStart"/>
      <w:r w:rsidR="00490D59">
        <w:rPr>
          <w:lang w:val="hr-HR"/>
        </w:rPr>
        <w:t>Kurovica</w:t>
      </w:r>
      <w:proofErr w:type="spellEnd"/>
      <w:r w:rsidR="00490D59">
        <w:rPr>
          <w:lang w:val="hr-HR"/>
        </w:rPr>
        <w:t xml:space="preserve"> 23</w:t>
      </w:r>
      <w:r w:rsidR="00D42EE3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490D59">
        <w:rPr>
          <w:lang w:val="hr-HR"/>
        </w:rPr>
        <w:t>19218260265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8C2358">
        <w:rPr>
          <w:lang w:val="hr-HR"/>
        </w:rPr>
        <w:t>31</w:t>
      </w:r>
      <w:r w:rsidR="00CF6168">
        <w:rPr>
          <w:lang w:val="hr-HR"/>
        </w:rPr>
        <w:t>. prosinca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8C2358">
        <w:rPr>
          <w:lang w:val="hr-HR"/>
        </w:rPr>
        <w:t>31</w:t>
      </w:r>
      <w:r w:rsidR="00FB7F79">
        <w:rPr>
          <w:lang w:val="hr-HR"/>
        </w:rPr>
        <w:t>.</w:t>
      </w:r>
      <w:r w:rsidR="004525DA">
        <w:rPr>
          <w:lang w:val="hr-HR"/>
        </w:rPr>
        <w:t>1</w:t>
      </w:r>
      <w:r w:rsidR="00CF6168">
        <w:rPr>
          <w:lang w:val="hr-HR"/>
        </w:rPr>
        <w:t>2</w:t>
      </w:r>
      <w:r w:rsidR="004525DA">
        <w:rPr>
          <w:lang w:val="hr-HR"/>
        </w:rPr>
        <w:t>.2015.</w:t>
      </w:r>
    </w:p>
    <w:sectPr w:rsidR="000E2229" w:rsidRPr="004525D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13FF" w:rsidR="008D13FF">
      <w:r>
        <w:separator/>
      </w:r>
    </w:p>
  </w:endnote>
  <w:endnote w:id="0" w:type="continuationSeparator">
    <w:p w:rsidRDefault="008D13FF" w:rsidR="008D13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13FF" w:rsidR="008D13FF">
      <w:r>
        <w:separator/>
      </w:r>
    </w:p>
  </w:footnote>
  <w:footnote w:id="0" w:type="continuationSeparator">
    <w:p w:rsidRDefault="008D13FF" w:rsidR="008D13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9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636"/>
    <w:rsid w:val="00020AD1"/>
    <w:rsid w:val="00071E80"/>
    <w:rsid w:val="00080DAD"/>
    <w:rsid w:val="000B218C"/>
    <w:rsid w:val="000B6A05"/>
    <w:rsid w:val="000E2229"/>
    <w:rsid w:val="000E2494"/>
    <w:rsid w:val="00135F65"/>
    <w:rsid w:val="00151C8B"/>
    <w:rsid w:val="00170D33"/>
    <w:rsid w:val="00184DF0"/>
    <w:rsid w:val="001B397D"/>
    <w:rsid w:val="00230CD2"/>
    <w:rsid w:val="00266260"/>
    <w:rsid w:val="0032457F"/>
    <w:rsid w:val="003A10F9"/>
    <w:rsid w:val="003E56D2"/>
    <w:rsid w:val="003F72C8"/>
    <w:rsid w:val="004006EF"/>
    <w:rsid w:val="004525DA"/>
    <w:rsid w:val="004629E7"/>
    <w:rsid w:val="00490D59"/>
    <w:rsid w:val="004B0A09"/>
    <w:rsid w:val="004B7E8E"/>
    <w:rsid w:val="004E2A79"/>
    <w:rsid w:val="00505F14"/>
    <w:rsid w:val="0052619D"/>
    <w:rsid w:val="005609E1"/>
    <w:rsid w:val="005A21BE"/>
    <w:rsid w:val="005A3E3C"/>
    <w:rsid w:val="005D3406"/>
    <w:rsid w:val="00605F99"/>
    <w:rsid w:val="006107FD"/>
    <w:rsid w:val="00617995"/>
    <w:rsid w:val="00655553"/>
    <w:rsid w:val="00666165"/>
    <w:rsid w:val="00674F9D"/>
    <w:rsid w:val="006767EE"/>
    <w:rsid w:val="006B32F7"/>
    <w:rsid w:val="007733EB"/>
    <w:rsid w:val="007916AB"/>
    <w:rsid w:val="007E14B6"/>
    <w:rsid w:val="007E27E0"/>
    <w:rsid w:val="007F34CC"/>
    <w:rsid w:val="008259B1"/>
    <w:rsid w:val="00831DA7"/>
    <w:rsid w:val="008517A6"/>
    <w:rsid w:val="00891DB5"/>
    <w:rsid w:val="008A217A"/>
    <w:rsid w:val="008C2358"/>
    <w:rsid w:val="008C7CA9"/>
    <w:rsid w:val="008D13FF"/>
    <w:rsid w:val="008E00AB"/>
    <w:rsid w:val="008E3DB0"/>
    <w:rsid w:val="0091341F"/>
    <w:rsid w:val="00943BD9"/>
    <w:rsid w:val="0097587E"/>
    <w:rsid w:val="00985844"/>
    <w:rsid w:val="009E6C69"/>
    <w:rsid w:val="009F1B25"/>
    <w:rsid w:val="00A475FF"/>
    <w:rsid w:val="00A73B9E"/>
    <w:rsid w:val="00A94EDF"/>
    <w:rsid w:val="00AB4255"/>
    <w:rsid w:val="00B24E12"/>
    <w:rsid w:val="00B5024E"/>
    <w:rsid w:val="00B53C1D"/>
    <w:rsid w:val="00B7583B"/>
    <w:rsid w:val="00B97F89"/>
    <w:rsid w:val="00BA6367"/>
    <w:rsid w:val="00BE2EE0"/>
    <w:rsid w:val="00C10334"/>
    <w:rsid w:val="00C435AB"/>
    <w:rsid w:val="00C46B62"/>
    <w:rsid w:val="00C57F8B"/>
    <w:rsid w:val="00CA6057"/>
    <w:rsid w:val="00CD08D1"/>
    <w:rsid w:val="00CD6B0C"/>
    <w:rsid w:val="00CF6168"/>
    <w:rsid w:val="00D24DE9"/>
    <w:rsid w:val="00D3236E"/>
    <w:rsid w:val="00D42EE3"/>
    <w:rsid w:val="00D46E25"/>
    <w:rsid w:val="00D73D5F"/>
    <w:rsid w:val="00D81A66"/>
    <w:rsid w:val="00DC7979"/>
    <w:rsid w:val="00E05288"/>
    <w:rsid w:val="00E568AC"/>
    <w:rsid w:val="00E97333"/>
    <w:rsid w:val="00EC2C0D"/>
    <w:rsid w:val="00F12ADC"/>
    <w:rsid w:val="00F178C7"/>
    <w:rsid w:val="00F61972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F61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6168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24D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4D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4D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D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D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F61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6168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24D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4D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4D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D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4D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</izvorni_sadrzaj>
    <derivirana_varijabla naziv="DomainObject.Predmet.Broj_1">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St-532/2015</izvorni_sadrzaj>
    <derivirana_varijabla naziv="DomainObject.Predmet.OznakaBroj_1">St-532/2015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PUBLIKACIJENET društvo s ograničenom odgovornošću za usluge i trgovinu, Veliko Trojstvo zastupanog po punomoćniku Štefan Brajković</izvorni_sadrzaj>
    <derivirana_varijabla naziv="DomainObject.Predmet.ProtustrankaFormated_1">  PUBLIKACIJENET društvo s ograničenom odgovornošću za usluge i trgovinu, Veliko Trojstvo zastupanog po punomoćniku Štefan Brajković</derivirana_varijabla>
  </DomainObject.Predmet.ProtustrankaFormated>
  <DomainObject.Predmet.ProtustrankaFormatedOIB>
    <izvorni_sadrzaj>  PUBLIKACIJENET društvo s ograničenom odgovornošću za usluge i trgovinu, Veliko Trojstvo, OIB 85350402826 zastupanog po punomoćniku Štefan Brajković</izvorni_sadrzaj>
    <derivirana_varijabla naziv="DomainObject.Predmet.ProtustrankaFormatedOIB_1">  PUBLIKACIJENET društvo s ograničenom odgovornošću za usluge i trgovinu, Veliko Trojstvo, OIB 85350402826 zastupanog po punomoćniku Štefan Brajković</derivirana_varijabla>
  </DomainObject.Predmet.ProtustrankaFormatedOIB>
  <DomainObject.Predmet.ProtustrankaFormatedWithAdress>
    <izvorni_sadrzaj> PUBLIKACIJENET društvo s ograničenom odgovornošću za usluge i trgovinu, Veliko Trojstvo, Rad. naselje Kurovica 23, 43000 Veliko Trojstvo zastupanog po punomoćniku Štefan Brajković</izvorni_sadrzaj>
    <derivirana_varijabla naziv="DomainObject.Predmet.ProtustrankaFormatedWithAdress_1"> PUBLIKACIJENET društvo s ograničenom odgovornošću za usluge i trgovinu, Veliko Trojstvo, Rad. naselje Kurovica 23, 43000 Veliko Trojstvo zastupanog po punomoćniku Štefan Brajković</derivirana_varijabla>
  </DomainObject.Predmet.ProtustrankaFormatedWithAdress>
  <DomainObject.Predmet.ProtustrankaFormatedWithAdressOIB>
    <izvorni_sadrzaj> PUBLIKACIJENET društvo s ograničenom odgovornošću za usluge i trgovinu, Veliko Trojstvo, OIB 85350402826, Rad. naselje Kurovica 23, 43000 Veliko Trojstvo zastupanog po punomoćniku Štefan Brajković</izvorni_sadrzaj>
    <derivirana_varijabla naziv="DomainObject.Predmet.ProtustrankaFormatedWithAdressOIB_1"> PUBLIKACIJENET društvo s ograničenom odgovornošću za usluge i trgovinu, Veliko Trojstvo, OIB 85350402826, Rad. naselje Kurovica 23, 43000 Veliko Trojstvo zastupanog po punomoćniku Štefan Brajković</derivirana_varijabla>
  </DomainObject.Predmet.ProtustrankaFormatedWithAdressOIB>
  <DomainObject.Predmet.ProtustrankaWithAdress>
    <izvorni_sadrzaj>PUBLIKACIJENET društvo s ograničenom odgovornošću za usluge i trgovinu, Veliko Trojstvo Rad. naselje Kurovica 23, 43000 Veliko Trojstvo</izvorni_sadrzaj>
    <derivirana_varijabla naziv="DomainObject.Predmet.ProtustrankaWithAdress_1">PUBLIKACIJENET društvo s ograničenom odgovornošću za usluge i trgovinu, Veliko Trojstvo Rad. naselje Kurovica 23, 43000 Veliko Trojstvo</derivirana_varijabla>
  </DomainObject.Predmet.ProtustrankaWithAdress>
  <DomainObject.Predmet.ProtustrankaWithAdressOIB>
    <izvorni_sadrzaj>PUBLIKACIJENET društvo s ograničenom odgovornošću za usluge i trgovinu, Veliko Trojstvo, OIB 85350402826, Rad. naselje Kurovica 23, 43000 Veliko Trojstvo</izvorni_sadrzaj>
    <derivirana_varijabla naziv="DomainObject.Predmet.ProtustrankaWithAdressOIB_1">PUBLIKACIJENET društvo s ograničenom odgovornošću za usluge i trgovinu, Veliko Trojstvo, OIB 85350402826, Rad. naselje Kurovica 23, 43000 Veliko Trojstvo</derivirana_varijabla>
  </DomainObject.Predmet.ProtustrankaWithAdressOIB>
  <DomainObject.Predmet.ProtustrankaNazivFormated>
    <izvorni_sadrzaj>PUBLIKACIJENET društvo s ograničenom odgovornošću za usluge i trgovinu, Veliko Trojstvo</izvorni_sadrzaj>
    <derivirana_varijabla naziv="DomainObject.Predmet.ProtustrankaNazivFormated_1">PUBLIKACIJENET društvo s ograničenom odgovornošću za usluge i trgovinu, Veliko Trojstvo</derivirana_varijabla>
  </DomainObject.Predmet.ProtustrankaNazivFormated>
  <DomainObject.Predmet.ProtustrankaNazivFormatedOIB>
    <izvorni_sadrzaj>PUBLIKACIJENET društvo s ograničenom odgovornošću za usluge i trgovinu, Veliko Trojstvo, OIB 85350402826</izvorni_sadrzaj>
    <derivirana_varijabla naziv="DomainObject.Predmet.ProtustrankaNazivFormatedOIB_1">PUBLIKACIJENET društvo s ograničenom odgovornošću za usluge i trgovinu, Veliko Trojstvo, OIB 85350402826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PUBLIKACIJENET društvo s ograničenom odgovornošću za usluge i trgovinu, Veliko Trojstvo zastupanog po punomoćniku Štefan Brajković</item>
    </izvorni_sadrzaj>
    <derivirana_varijabla naziv="DomainObject.Predmet.ProtuStrankaListFormated_1">
      <item>PUBLIKACIJENET društvo s ograničenom odgovornošću za usluge i trgovinu, Veliko Trojstvo zastupanog po punomoćniku Štefan Brajković</item>
    </derivirana_varijabla>
  </DomainObject.Predmet.ProtuStrankaListFormated>
  <DomainObject.Predmet.ProtuStrankaListFormatedOIB>
    <izvorni_sadrzaj>
      <item>PUBLIKACIJENET društvo s ograničenom odgovornošću za usluge i trgovinu, Veliko Trojstvo, OIB 85350402826 zastupanog po punomoćniku Štefan Brajković</item>
    </izvorni_sadrzaj>
    <derivirana_varijabla naziv="DomainObject.Predmet.ProtuStrankaListFormatedOIB_1">
      <item>PUBLIKACIJENET društvo s ograničenom odgovornošću za usluge i trgovinu, Veliko Trojstvo, OIB 85350402826 zastupanog po punomoćniku Štefan Brajković</item>
    </derivirana_varijabla>
  </DomainObject.Predmet.ProtuStrankaListFormatedOIB>
  <DomainObject.Predmet.ProtuStrankaListFormatedWithAdress>
    <izvorni_sadrzaj>
      <item>PUBLIKACIJENET društvo s ograničenom odgovornošću za usluge i trgovinu, Veliko Trojstvo, Rad. naselje Kurovica 23, 43000 Veliko Trojstvo zastupanog po punomoćniku Štefan Brajković</item>
    </izvorni_sadrzaj>
    <derivirana_varijabla naziv="DomainObject.Predmet.ProtuStrankaListFormatedWithAdress_1">
      <item>PUBLIKACIJENET društvo s ograničenom odgovornošću za usluge i trgovinu, Veliko Trojstvo, Rad. naselje Kurovica 23, 43000 Veliko Trojstvo zastupanog po punomoćniku Štefan Brajković</item>
    </derivirana_varijabla>
  </DomainObject.Predmet.ProtuStrankaListFormatedWithAdress>
  <DomainObject.Predmet.ProtuStrankaListFormatedWithAdressOIB>
    <izvorni_sadrzaj>
      <item>PUBLIKACIJENET društvo s ograničenom odgovornošću za usluge i trgovinu, Veliko Trojstvo, OIB 85350402826, Rad. naselje Kurovica 23, 43000 Veliko Trojstvo zastupanog po punomoćniku Štefan Brajković</item>
    </izvorni_sadrzaj>
    <derivirana_varijabla naziv="DomainObject.Predmet.ProtuStrankaListFormatedWithAdressOIB_1">
      <item>PUBLIKACIJENET društvo s ograničenom odgovornošću za usluge i trgovinu, Veliko Trojstvo, OIB 85350402826, Rad. naselje Kurovica 23, 43000 Veliko Trojstvo zastupanog po punomoćniku Štefan Brajković</item>
    </derivirana_varijabla>
  </DomainObject.Predmet.ProtuStrankaListFormatedWithAdressOIB>
  <DomainObject.Predmet.ProtuStrankaListNazivFormated>
    <izvorni_sadrzaj>
      <item>PUBLIKACIJENET društvo s ograničenom odgovornošću za usluge i trgovinu, Veliko Trojstvo</item>
    </izvorni_sadrzaj>
    <derivirana_varijabla naziv="DomainObject.Predmet.ProtuStrankaListNazivFormated_1">
      <item>PUBLIKACIJENET društvo s ograničenom odgovornošću za usluge i trgovinu, Veliko Trojstvo</item>
    </derivirana_varijabla>
  </DomainObject.Predmet.ProtuStrankaListNazivFormated>
  <DomainObject.Predmet.ProtuStrankaListNazivFormatedOIB>
    <izvorni_sadrzaj>
      <item>PUBLIKACIJENET društvo s ograničenom odgovornošću za usluge i trgovinu, Veliko Trojstvo, OIB 85350402826</item>
    </izvorni_sadrzaj>
    <derivirana_varijabla naziv="DomainObject.Predmet.ProtuStrankaListNazivFormatedOIB_1">
      <item>PUBLIKACIJENET društvo s ograničenom odgovornošću za usluge i trgovinu, Veliko Trojstvo, OIB 85350402826</item>
    </derivirana_varijabla>
  </DomainObject.Predmet.ProtuStrankaListNazivFormatedOIB>
  <DomainObject.Predmet.OstaliListFormated>
    <izvorni_sadrzaj>
      <item>Štefan Brajković punomoćnik sudionika u postupku PUBLIKACIJENET društvo s ograničenom odgovornošću za usluge i trgovinu, Veliko Trojstvo</item>
    </izvorni_sadrzaj>
    <derivirana_varijabla naziv="DomainObject.Predmet.OstaliListFormated_1">
      <item>Štefan Brajković punomoćnik sudionika u postupku PUBLIKACIJENET društvo s ograničenom odgovornošću za usluge i trgovinu, Veliko Trojstvo</item>
    </derivirana_varijabla>
  </DomainObject.Predmet.OstaliListFormated>
  <DomainObject.Predmet.OstaliListFormatedOIB>
    <izvorni_sadrzaj>
      <item>Štefan Brajković, OIB 19218260265 punomoćnik sudionika u postupku PUBLIKACIJENET društvo s ograničenom odgovornošću za usluge i trgovinu, Veliko Trojstvo</item>
    </izvorni_sadrzaj>
    <derivirana_varijabla naziv="DomainObject.Predmet.OstaliListFormatedOIB_1">
      <item>Štefan Brajković, OIB 19218260265 punomoćnik sudionika u postupku PUBLIKACIJENET društvo s ograničenom odgovornošću za usluge i trgovinu, Veliko Trojstvo</item>
    </derivirana_varijabla>
  </DomainObject.Predmet.OstaliListFormatedOIB>
  <DomainObject.Predmet.OstaliListFormatedWithAdress>
    <izvorni_sadrzaj>
      <item>Štefan Brajković, Rad. naselje Kurovica 23, 43000 Veliko Trojstvo punomoćnik sudionika u postupku PUBLIKACIJENET društvo s ograničenom odgovornošću za usluge i trgovinu, Veliko Trojstvo</item>
    </izvorni_sadrzaj>
    <derivirana_varijabla naziv="DomainObject.Predmet.OstaliListFormatedWithAdress_1">
      <item>Štefan Brajković, Rad. naselje Kurovica 23, 43000 Veliko Trojstvo punomoćnik sudionika u postupku PUBLIKACIJENET društvo s ograničenom odgovornošću za usluge i trgovinu, Veliko Trojstvo</item>
    </derivirana_varijabla>
  </DomainObject.Predmet.OstaliListFormatedWithAdress>
  <DomainObject.Predmet.OstaliListFormatedWithAdressOIB>
    <izvorni_sadrzaj>
      <item>Štefan Brajković, OIB 19218260265, Rad. naselje Kurovica 23, 43000 Veliko Trojstvo punomoćnik sudionika u postupku PUBLIKACIJENET društvo s ograničenom odgovornošću za usluge i trgovinu, Veliko Trojstvo</item>
    </izvorni_sadrzaj>
    <derivirana_varijabla naziv="DomainObject.Predmet.OstaliListFormatedWithAdressOIB_1">
      <item>Štefan Brajković, OIB 19218260265, Rad. naselje Kurovica 23, 43000 Veliko Trojstvo punomoćnik sudionika u postupku PUBLIKACIJENET društvo s ograničenom odgovornošću za usluge i trgovinu, Veliko Trojstvo</item>
    </derivirana_varijabla>
  </DomainObject.Predmet.OstaliListFormatedWithAdressOIB>
  <DomainObject.Predmet.OstaliListNazivFormated>
    <izvorni_sadrzaj>
      <item>Štefan Brajković</item>
    </izvorni_sadrzaj>
    <derivirana_varijabla naziv="DomainObject.Predmet.OstaliListNazivFormated_1">
      <item>Štefan Brajković</item>
    </derivirana_varijabla>
  </DomainObject.Predmet.OstaliListNazivFormated>
  <DomainObject.Predmet.OstaliListNazivFormatedOIB>
    <izvorni_sadrzaj>
      <item>Štefan Brajković, OIB 19218260265</item>
    </izvorni_sadrzaj>
    <derivirana_varijabla naziv="DomainObject.Predmet.OstaliListNazivFormatedOIB_1">
      <item>Štefan Brajković, OIB 19218260265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PUBLIKACIJENET društvo s ograničenom odgovornošću za usluge i trgovinu, Veliko Trojstvo</izvorni_sadrzaj>
    <derivirana_varijabla naziv="DomainObject.Predmet.ProtustrankaIDrugi_1">PUBLIKACIJENET društvo s ograničenom odgovornošću za usluge i trgovinu, Veliko Trojstvo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PUBLIKACIJENET društvo s ograničenom odgovornošću za usluge i trgovinu, Veliko Trojstvo, OIB 85350402826, Rad. naselje Kurovica 23, 43000 Veliko Trojstvo</izvorni_sadrzaj>
    <derivirana_varijabla naziv="DomainObject.Predmet.ProtustrankaIDrugiAdressOIB_1">PUBLIKACIJENET društvo s ograničenom odgovornošću za usluge i trgovinu, Veliko Trojstvo, OIB 85350402826, Rad. naselje Kurovica 23,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PUBLIKACIJENET društvo s ograničenom odgovornošću za usluge i trgovinu, Veliko Trojstvo</item>
      <item>Štefan Brajković</item>
    </izvorni_sadrzaj>
    <derivirana_varijabla naziv="DomainObject.Predmet.SudioniciListNaziv_1">
      <item>FINA, RC ZAGREB, Podružnica Bjelovar</item>
      <item>PUBLIKACIJENET društvo s ograničenom odgovornošću za usluge i trgovinu, Veliko Trojstvo</item>
      <item>Štefan Brajković</item>
    </derivirana_varijabla>
  </DomainObject.Predmet.SudioniciListNaziv>
  <DomainObject.Predmet.SudioniciListAdressOIB>
    <izvorni_sadrzaj>
      <item>FINA, RC ZAGREB, Podružnica Bjelovar, OIB 85821130368, F. Supila 4,43000 Bjelovar</item>
      <item>PUBLIKACIJENET društvo s ograničenom odgovornošću za usluge i trgovinu, Veliko Trojstvo, OIB 85350402826, Rad. naselje Kurovica 23,43000 Veliko Trojstvo</item>
      <item>Štefan Brajković, OIB 19218260265, Rad. naselje Kurovica 23,43000 Veliko Trojstvo</item>
    </izvorni_sadrzaj>
    <derivirana_varijabla naziv="DomainObject.Predmet.SudioniciListAdressOIB_1">
      <item>FINA, RC ZAGREB, Podružnica Bjelovar, OIB 85821130368, F. Supila 4,43000 Bjelovar</item>
      <item>PUBLIKACIJENET društvo s ograničenom odgovornošću za usluge i trgovinu, Veliko Trojstvo, OIB 85350402826, Rad. naselje Kurovica 23,43000 Veliko Trojstvo</item>
      <item>Štefan Brajković, OIB 19218260265, Rad. naselje Kurovica 23,43000 Veliko Trojstvo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85350402826</item>
      <item>, OIB 19218260265</item>
    </izvorni_sadrzaj>
    <derivirana_varijabla naziv="DomainObject.Predmet.SudioniciListNazivOIB_1">
      <item>, OIB 85821130368</item>
      <item>, OIB 85350402826</item>
      <item>, OIB 19218260265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440BBC-BB00-4C9F-9BB3-8653E87D58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314</properties:Words>
  <properties:Characters>1777</properties:Characters>
  <properties:Lines>50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2015-12-31T08:04:00Z</dcterms:created>
  <dc:creator>ssabljic</dc:creator>
  <cp:lastModifiedBy>Miroslav Lovreković</cp:lastModifiedBy>
  <cp:lastPrinted>2015-12-15T06:55:00Z</cp:lastPrinted>
  <dcterms:modified xmlns:xsi="http://www.w3.org/2001/XMLSchema-instance" xsi:type="dcterms:W3CDTF">2015-12-31T08:10:00Z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