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dffc" w14:paraId="56cdffc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1288" w:rsidP="00F31288" w:rsidR="00F31288" w:rsidRPr="004453B3">
      <w:pPr>
        <w:pStyle w:val="Zaglavlje"/>
      </w:pPr>
      <w:r w:rsidRPr="004453B3">
        <w:t xml:space="preserve">REPUBLIKA HRVATSKA </w:t>
      </w:r>
    </w:p>
    <w:p w:rsidRDefault="00F31288" w:rsidP="00F31288" w:rsidR="00F31288" w:rsidRPr="004453B3">
      <w:pPr>
        <w:pStyle w:val="Zaglavlje"/>
      </w:pPr>
      <w:r w:rsidRPr="004453B3">
        <w:t>Trgovački sud u Zagrebu</w:t>
      </w:r>
    </w:p>
    <w:p w:rsidRDefault="00F31288" w:rsidP="00F31288" w:rsidR="00F31288" w:rsidRPr="004453B3">
      <w:pPr>
        <w:pStyle w:val="Zaglavlje"/>
      </w:pPr>
      <w:r w:rsidRPr="004453B3">
        <w:t xml:space="preserve">Zagreb, Amruševa 2/II </w:t>
      </w:r>
    </w:p>
    <w:p w:rsidRDefault="00F31288" w:rsidP="00F31288" w:rsidR="00F31288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5226/15</w:t>
      </w:r>
    </w:p>
    <w:p w:rsidRDefault="00F31288" w:rsidP="00F31288" w:rsidR="00F31288" w:rsidRPr="004453B3">
      <w:pPr>
        <w:jc w:val="center"/>
      </w:pPr>
    </w:p>
    <w:p w:rsidRDefault="00F31288" w:rsidP="00F31288" w:rsidR="00F31288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F31288" w:rsidP="00F31288" w:rsidR="00F31288" w:rsidRPr="004453B3">
      <w:pPr>
        <w:jc w:val="both"/>
      </w:pPr>
    </w:p>
    <w:p w:rsidRDefault="00F31288" w:rsidP="00F31288" w:rsidR="00F31288" w:rsidRPr="004453B3">
      <w:pPr>
        <w:jc w:val="center"/>
      </w:pPr>
      <w:r w:rsidRPr="004453B3">
        <w:t>R J E Š E N J E</w:t>
      </w:r>
    </w:p>
    <w:p w:rsidRDefault="00F31288" w:rsidP="00F31288" w:rsidR="00F31288" w:rsidRPr="004453B3">
      <w:pPr>
        <w:jc w:val="center"/>
      </w:pPr>
    </w:p>
    <w:p w:rsidRDefault="00F31288" w:rsidP="00F31288" w:rsidR="00F31288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LEO KLUPKO d.o.o., Zagreb, Kikićeva 13, OIB:00949424080</w:t>
      </w:r>
      <w:r w:rsidRPr="004453B3">
        <w:t xml:space="preserve">, dana </w:t>
      </w:r>
      <w:r>
        <w:t>23. ožujka</w:t>
      </w:r>
      <w:r w:rsidRPr="004453B3">
        <w:t xml:space="preserve"> 2016. </w:t>
      </w:r>
    </w:p>
    <w:p w:rsidRDefault="00F31288" w:rsidP="00F31288" w:rsidR="00F31288" w:rsidRPr="004453B3">
      <w:pPr>
        <w:jc w:val="both"/>
      </w:pPr>
    </w:p>
    <w:p w:rsidRDefault="00F31288" w:rsidP="00F31288" w:rsidR="00F31288" w:rsidRPr="004453B3">
      <w:pPr>
        <w:jc w:val="center"/>
      </w:pPr>
      <w:r w:rsidRPr="004453B3">
        <w:t>r i j e š i o    je</w:t>
      </w:r>
    </w:p>
    <w:p w:rsidRDefault="00F31288" w:rsidP="00F31288" w:rsidR="00F31288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31288" w:rsidP="00F31288" w:rsidR="00F31288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LEO KLUPKO d.o.o., Zagreb, Kikićeva 13, OIB:00949424080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23.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F31288" w:rsidP="00F31288" w:rsidR="00F31288" w:rsidRPr="004453B3">
      <w:pPr>
        <w:pStyle w:val="BodyText21"/>
        <w:rPr>
          <w:rFonts w:hAnsi="Times New Roman" w:ascii="Times New Roman"/>
          <w:szCs w:val="24"/>
        </w:rPr>
      </w:pPr>
    </w:p>
    <w:p w:rsidRDefault="00F31288" w:rsidP="00F31288" w:rsidR="00F31288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Igor Radelić, OIB 94192738867, Zagreb, Kornatska 1</w:t>
      </w:r>
      <w:r w:rsidRPr="004453B3">
        <w:rPr>
          <w:rFonts w:hAnsi="Times New Roman" w:ascii="Times New Roman"/>
          <w:szCs w:val="24"/>
        </w:rPr>
        <w:t>.</w:t>
      </w:r>
    </w:p>
    <w:p w:rsidRDefault="00F31288" w:rsidP="00F31288" w:rsidR="00F31288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31288" w:rsidP="00F31288" w:rsidR="00F31288">
      <w:pPr>
        <w:jc w:val="both"/>
      </w:pPr>
      <w:r w:rsidRPr="004453B3">
        <w:t xml:space="preserve">III. Zaključuje se stečajni postupak nad dužnikom </w:t>
      </w:r>
      <w:r>
        <w:t>LEO KLUPKO d.o.o., Zagreb, Kikićeva 13, OIB:00949424080.</w:t>
      </w:r>
    </w:p>
    <w:p w:rsidRDefault="00F31288" w:rsidP="00F31288" w:rsidR="00F31288" w:rsidRPr="004453B3">
      <w:pPr>
        <w:jc w:val="both"/>
      </w:pPr>
    </w:p>
    <w:p w:rsidRDefault="00F31288" w:rsidP="00F31288" w:rsidR="00F31288" w:rsidRPr="004453B3">
      <w:pPr>
        <w:jc w:val="both"/>
      </w:pPr>
      <w:r w:rsidRPr="004453B3">
        <w:t>IV. Nakon pravomoćnosti ovog rješenja, dužnik će se  brisati iz sudskog registra.</w:t>
      </w:r>
    </w:p>
    <w:p w:rsidRDefault="00F31288" w:rsidP="00F31288" w:rsidR="00F31288" w:rsidRPr="004453B3">
      <w:pPr>
        <w:jc w:val="both"/>
      </w:pPr>
    </w:p>
    <w:p w:rsidRDefault="00F31288" w:rsidP="00F31288" w:rsidR="00F31288" w:rsidRPr="004453B3">
      <w:pPr>
        <w:ind w:left="360"/>
        <w:jc w:val="center"/>
      </w:pPr>
      <w:r w:rsidRPr="004453B3">
        <w:t>Obrazloženje</w:t>
      </w:r>
    </w:p>
    <w:p w:rsidRDefault="00F31288" w:rsidP="00F31288" w:rsidR="00F31288" w:rsidRPr="004453B3">
      <w:pPr>
        <w:jc w:val="both"/>
      </w:pPr>
    </w:p>
    <w:p w:rsidRDefault="00F31288" w:rsidP="00F31288" w:rsidR="00F31288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F31288" w:rsidP="00F31288" w:rsidR="00F31288" w:rsidRPr="004453B3">
      <w:pPr>
        <w:jc w:val="both"/>
      </w:pPr>
    </w:p>
    <w:p w:rsidRDefault="00F31288" w:rsidP="00F31288" w:rsidR="00F31288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20.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31288" w:rsidP="00F31288" w:rsidR="00F31288" w:rsidRPr="004453B3">
      <w:pPr>
        <w:jc w:val="both"/>
      </w:pPr>
    </w:p>
    <w:p w:rsidRDefault="00F31288" w:rsidP="00F31288" w:rsidR="00F31288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F31288" w:rsidP="00F31288" w:rsidR="00F31288" w:rsidRPr="004453B3">
      <w:pPr>
        <w:jc w:val="both"/>
      </w:pPr>
    </w:p>
    <w:p w:rsidRDefault="00F31288" w:rsidP="00F31288" w:rsidR="00F31288" w:rsidRPr="004453B3">
      <w:pPr>
        <w:jc w:val="both"/>
      </w:pPr>
      <w:r w:rsidRPr="004453B3">
        <w:tab/>
        <w:t xml:space="preserve">Iz podneska Hrvatskog zavoda za mirovinsko osiguranje proizlazi da dužnik nema zaposlenih. </w:t>
      </w:r>
    </w:p>
    <w:p w:rsidRDefault="00F31288" w:rsidP="00F31288" w:rsidR="00F31288" w:rsidRPr="004453B3">
      <w:pPr>
        <w:jc w:val="both"/>
      </w:pPr>
    </w:p>
    <w:p w:rsidRDefault="00F31288" w:rsidP="00F31288" w:rsidR="00F31288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31288" w:rsidP="00F31288" w:rsidR="00F31288" w:rsidRPr="004453B3">
      <w:pPr>
        <w:jc w:val="both"/>
      </w:pPr>
    </w:p>
    <w:p w:rsidRDefault="00F31288" w:rsidP="00F31288" w:rsidR="00F31288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F31288" w:rsidP="00F31288" w:rsidR="00F31288" w:rsidRPr="004453B3">
      <w:pPr>
        <w:jc w:val="both"/>
      </w:pPr>
    </w:p>
    <w:p w:rsidRDefault="00F31288" w:rsidP="00F31288" w:rsidR="00F31288" w:rsidRPr="004453B3">
      <w:pPr>
        <w:jc w:val="center"/>
      </w:pPr>
      <w:r w:rsidRPr="004453B3">
        <w:t xml:space="preserve">U Zagrebu, </w:t>
      </w:r>
      <w:r>
        <w:t>23 ožujka</w:t>
      </w:r>
      <w:r w:rsidRPr="004453B3">
        <w:t xml:space="preserve"> 2016.</w:t>
      </w:r>
    </w:p>
    <w:p w:rsidRDefault="00F31288" w:rsidP="00F31288" w:rsidR="00F31288" w:rsidRPr="004453B3">
      <w:pPr>
        <w:jc w:val="center"/>
      </w:pPr>
    </w:p>
    <w:p w:rsidRDefault="00F31288" w:rsidP="00F31288" w:rsidR="00F31288" w:rsidRPr="004453B3">
      <w:pPr>
        <w:ind w:firstLine="720" w:left="5040"/>
        <w:jc w:val="right"/>
      </w:pPr>
      <w:r w:rsidRPr="004453B3">
        <w:t xml:space="preserve">      SUDAC:</w:t>
      </w:r>
    </w:p>
    <w:p w:rsidRDefault="00F31288" w:rsidP="00D939E9" w:rsidR="00F31288" w:rsidRPr="00D939E9">
      <w:pPr>
        <w:jc w:val="right"/>
        <w:rPr>
          <w:sz w:val="22"/>
          <w:szCs w:val="22"/>
        </w:rPr>
      </w:pPr>
      <w:r>
        <w:t>Goran Iskra</w:t>
      </w:r>
      <w:r w:rsidR="00D939E9">
        <w:t>,</w:t>
      </w:r>
      <w:r w:rsidR="00D939E9">
        <w:rPr>
          <w:sz w:val="22"/>
          <w:szCs w:val="22"/>
        </w:rPr>
        <w:t>v.r.</w:t>
      </w:r>
    </w:p>
    <w:p w:rsidRDefault="00F31288" w:rsidP="00F31288" w:rsidR="00F31288" w:rsidRPr="004453B3">
      <w:pPr>
        <w:jc w:val="both"/>
      </w:pPr>
      <w:r w:rsidRPr="004453B3">
        <w:t>Uputa o pravnom lijeku:</w:t>
      </w:r>
    </w:p>
    <w:p w:rsidRDefault="00F31288" w:rsidP="00F31288" w:rsidR="00F31288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F31288" w:rsidP="00F31288" w:rsidR="00F31288" w:rsidRPr="004453B3">
      <w:pPr>
        <w:jc w:val="both"/>
        <w:rPr>
          <w:i/>
        </w:rPr>
      </w:pPr>
    </w:p>
    <w:p w:rsidRDefault="00D939E9" w:rsidR="00D939E9" w:rsidRPr="000F2755">
      <w:pPr>
        <w:jc w:val="right"/>
        <w:rPr>
          <w:sz w:val="22"/>
          <w:szCs w:val="22"/>
        </w:rPr>
      </w:pPr>
    </w:p>
    <w:p w:rsidRDefault="00D939E9" w:rsidR="00D939E9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D939E9" w:rsidR="00D939E9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D939E9" w:rsidR="00D939E9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D939E9" w:rsidP="00D939E9" w:rsidR="00D939E9" w:rsidRPr="004453B3">
      <w:pPr>
        <w:jc w:val="center"/>
        <w:rPr>
          <w:highlight w:val="green"/>
          <w:u w:val="single"/>
        </w:rPr>
      </w:pPr>
    </w:p>
    <w:p w:rsidRDefault="00F31288" w:rsidP="00F31288" w:rsidR="00F31288" w:rsidRPr="004453B3">
      <w:pPr>
        <w:jc w:val="center"/>
        <w:rPr>
          <w:highlight w:val="green"/>
          <w:u w:val="single"/>
        </w:rPr>
      </w:pPr>
    </w:p>
    <w:p w:rsidRDefault="00F31288" w:rsidP="00F31288" w:rsidR="00F31288" w:rsidRPr="004453B3">
      <w:pPr>
        <w:jc w:val="center"/>
        <w:rPr>
          <w:u w:val="single"/>
        </w:rPr>
      </w:pPr>
    </w:p>
    <w:p w:rsidRDefault="00F31288" w:rsidP="00F31288" w:rsidR="00F31288" w:rsidRPr="004453B3"/>
    <w:p w:rsidRDefault="00E06D36" w:rsidP="00E06D36" w:rsidR="00E06D36" w:rsidRPr="004453B3">
      <w:pPr>
        <w:jc w:val="center"/>
        <w:rPr>
          <w:highlight w:val="green"/>
          <w:u w:val="single"/>
        </w:rPr>
      </w:pPr>
    </w:p>
    <w:p w:rsidRDefault="00E06D36" w:rsidP="00E06D36" w:rsidR="00E06D36" w:rsidRPr="004453B3">
      <w:pPr>
        <w:jc w:val="center"/>
        <w:rPr>
          <w:highlight w:val="green"/>
          <w:u w:val="single"/>
        </w:rPr>
      </w:pPr>
    </w:p>
    <w:p w:rsidRDefault="00E06D36" w:rsidP="00E06D36" w:rsidR="00E06D36" w:rsidRPr="004453B3">
      <w:pPr>
        <w:jc w:val="center"/>
        <w:rPr>
          <w:u w:val="single"/>
        </w:rPr>
      </w:pPr>
    </w:p>
    <w:p w:rsidRDefault="00E06D36" w:rsidP="00E06D36" w:rsidR="00E06D36" w:rsidRPr="004453B3"/>
    <w:p w:rsidRDefault="000D2C86" w:rsidP="00E06D36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39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F31288">
      <w:t>5226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024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939E9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28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93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93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5226</izvorni_sadrzaj>
    <derivirana_varijabla naziv="DomainObject.Predmet.Broj_1">5226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St-5226/2015</izvorni_sadrzaj>
    <derivirana_varijabla naziv="DomainObject.Predmet.OznakaBroj_1">St-5226/2015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 KLUPKO - d.o.o. zastupanog po punomoćniku LEOPOLD BELOŠEVIĆ</izvorni_sadrzaj>
    <derivirana_varijabla naziv="DomainObject.Predmet.ProtustrankaFormated_1">  LEO KLUPKO - d.o.o. zastupanog po punomoćniku LEOPOLD BELOŠEVIĆ</derivirana_varijabla>
  </DomainObject.Predmet.ProtustrankaFormated>
  <DomainObject.Predmet.ProtustrankaFormatedOIB>
    <izvorni_sadrzaj>  LEO KLUPKO - d.o.o., OIB 00949424080 zastupanog po punomoćniku LEOPOLD BELOŠEVIĆ</izvorni_sadrzaj>
    <derivirana_varijabla naziv="DomainObject.Predmet.ProtustrankaFormatedOIB_1">  LEO KLUPKO - d.o.o., OIB 00949424080 zastupanog po punomoćniku LEOPOLD BELOŠEVIĆ</derivirana_varijabla>
  </DomainObject.Predmet.ProtustrankaFormatedOIB>
  <DomainObject.Predmet.ProtustrankaFormatedWithAdress>
    <izvorni_sadrzaj> LEO KLUPKO - d.o.o., Kikićeva 13, 10000 Zagreb zastupanog po punomoćniku LEOPOLD BELOŠEVIĆ</izvorni_sadrzaj>
    <derivirana_varijabla naziv="DomainObject.Predmet.ProtustrankaFormatedWithAdress_1"> LEO KLUPKO - d.o.o., Kikićeva 13, 10000 Zagreb zastupanog po punomoćniku LEOPOLD BELOŠEVIĆ</derivirana_varijabla>
  </DomainObject.Predmet.ProtustrankaFormatedWithAdress>
  <DomainObject.Predmet.ProtustrankaFormatedWithAdressOIB>
    <izvorni_sadrzaj> LEO KLUPKO - d.o.o., OIB 00949424080, Kikićeva 13, 10000 Zagreb zastupanog po punomoćniku LEOPOLD BELOŠEVIĆ</izvorni_sadrzaj>
    <derivirana_varijabla naziv="DomainObject.Predmet.ProtustrankaFormatedWithAdressOIB_1"> LEO KLUPKO - d.o.o., OIB 00949424080, Kikićeva 13, 10000 Zagreb zastupanog po punomoćniku LEOPOLD BELOŠEVIĆ</derivirana_varijabla>
  </DomainObject.Predmet.ProtustrankaFormatedWithAdressOIB>
  <DomainObject.Predmet.ProtustrankaWithAdress>
    <izvorni_sadrzaj>LEO KLUPKO - d.o.o. Kikićeva 13, 10000 Zagreb</izvorni_sadrzaj>
    <derivirana_varijabla naziv="DomainObject.Predmet.ProtustrankaWithAdress_1">LEO KLUPKO - d.o.o. Kikićeva 13, 10000 Zagreb</derivirana_varijabla>
  </DomainObject.Predmet.ProtustrankaWithAdress>
  <DomainObject.Predmet.ProtustrankaWithAdressOIB>
    <izvorni_sadrzaj>LEO KLUPKO - d.o.o., OIB 00949424080, Kikićeva 13, 10000 Zagreb</izvorni_sadrzaj>
    <derivirana_varijabla naziv="DomainObject.Predmet.ProtustrankaWithAdressOIB_1">LEO KLUPKO - d.o.o., OIB 00949424080, Kikićeva 13, 10000 Zagreb</derivirana_varijabla>
  </DomainObject.Predmet.ProtustrankaWithAdressOIB>
  <DomainObject.Predmet.ProtustrankaNazivFormated>
    <izvorni_sadrzaj>LEO KLUPKO - d.o.o.</izvorni_sadrzaj>
    <derivirana_varijabla naziv="DomainObject.Predmet.ProtustrankaNazivFormated_1">LEO KLUPKO - d.o.o.</derivirana_varijabla>
  </DomainObject.Predmet.ProtustrankaNazivFormated>
  <DomainObject.Predmet.ProtustrankaNazivFormatedOIB>
    <izvorni_sadrzaj>LEO KLUPKO - d.o.o., OIB 00949424080</izvorni_sadrzaj>
    <derivirana_varijabla naziv="DomainObject.Predmet.ProtustrankaNazivFormatedOIB_1">LEO KLUPKO - d.o.o., OIB 00949424080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 KLUPKO - d.o.o. zastupanog po punomoćniku LEOPOLD BELOŠEVIĆ</item>
    </izvorni_sadrzaj>
    <derivirana_varijabla naziv="DomainObject.Predmet.ProtuStrankaListFormated_1">
      <item>LEO KLUPKO - d.o.o. zastupanog po punomoćniku LEOPOLD BELOŠEVIĆ</item>
    </derivirana_varijabla>
  </DomainObject.Predmet.ProtuStrankaListFormated>
  <DomainObject.Predmet.ProtuStrankaListFormatedOIB>
    <izvorni_sadrzaj>
      <item>LEO KLUPKO - d.o.o., OIB 00949424080 zastupanog po punomoćniku LEOPOLD BELOŠEVIĆ</item>
    </izvorni_sadrzaj>
    <derivirana_varijabla naziv="DomainObject.Predmet.ProtuStrankaListFormatedOIB_1">
      <item>LEO KLUPKO - d.o.o., OIB 00949424080 zastupanog po punomoćniku LEOPOLD BELOŠEVIĆ</item>
    </derivirana_varijabla>
  </DomainObject.Predmet.ProtuStrankaListFormatedOIB>
  <DomainObject.Predmet.ProtuStrankaListFormatedWithAdress>
    <izvorni_sadrzaj>
      <item>LEO KLUPKO - d.o.o., Kikićeva 13, 10000 Zagreb zastupanog po punomoćniku LEOPOLD BELOŠEVIĆ</item>
    </izvorni_sadrzaj>
    <derivirana_varijabla naziv="DomainObject.Predmet.ProtuStrankaListFormatedWithAdress_1">
      <item>LEO KLUPKO - d.o.o., Kikićeva 13, 10000 Zagreb zastupanog po punomoćniku LEOPOLD BELOŠEVIĆ</item>
    </derivirana_varijabla>
  </DomainObject.Predmet.ProtuStrankaListFormatedWithAdress>
  <DomainObject.Predmet.ProtuStrankaListFormatedWithAdressOIB>
    <izvorni_sadrzaj>
      <item>LEO KLUPKO - d.o.o., OIB 00949424080, Kikićeva 13, 10000 Zagreb zastupanog po punomoćniku LEOPOLD BELOŠEVIĆ</item>
    </izvorni_sadrzaj>
    <derivirana_varijabla naziv="DomainObject.Predmet.ProtuStrankaListFormatedWithAdressOIB_1">
      <item>LEO KLUPKO - d.o.o., OIB 00949424080, Kikićeva 13, 10000 Zagreb zastupanog po punomoćniku LEOPOLD BELOŠEVIĆ</item>
    </derivirana_varijabla>
  </DomainObject.Predmet.ProtuStrankaListFormatedWithAdressOIB>
  <DomainObject.Predmet.ProtuStrankaListNazivFormated>
    <izvorni_sadrzaj>
      <item>LEO KLUPKO - d.o.o.</item>
    </izvorni_sadrzaj>
    <derivirana_varijabla naziv="DomainObject.Predmet.ProtuStrankaListNazivFormated_1">
      <item>LEO KLUPKO - d.o.o.</item>
    </derivirana_varijabla>
  </DomainObject.Predmet.ProtuStrankaListNazivFormated>
  <DomainObject.Predmet.ProtuStrankaListNazivFormatedOIB>
    <izvorni_sadrzaj>
      <item>LEO KLUPKO - d.o.o., OIB 00949424080</item>
    </izvorni_sadrzaj>
    <derivirana_varijabla naziv="DomainObject.Predmet.ProtuStrankaListNazivFormatedOIB_1">
      <item>LEO KLUPKO - d.o.o., OIB 00949424080</item>
    </derivirana_varijabla>
  </DomainObject.Predmet.ProtuStrankaListNazivFormatedOIB>
  <DomainObject.Predmet.OstaliListFormated>
    <izvorni_sadrzaj>
      <item>Igor Radelić</item>
      <item>LEOPOLD BELOŠEVIĆ punomoćnik sudionika u postupku LEO KLUPKO - d.o.o.</item>
    </izvorni_sadrzaj>
    <derivirana_varijabla naziv="DomainObject.Predmet.OstaliListFormated_1">
      <item>Igor Radelić</item>
      <item>LEOPOLD BELOŠEVIĆ punomoćnik sudionika u postupku LEO KLUPKO - d.o.o.</item>
    </derivirana_varijabla>
  </DomainObject.Predmet.OstaliListFormated>
  <DomainObject.Predmet.OstaliListFormatedOIB>
    <izvorni_sadrzaj>
      <item>Igor Radelić, OIB 94192738867</item>
      <item>LEOPOLD BELOŠEVIĆ, OIB 60179478465 punomoćnik sudionika u postupku LEO KLUPKO - d.o.o.</item>
    </izvorni_sadrzaj>
    <derivirana_varijabla naziv="DomainObject.Predmet.OstaliListFormatedOIB_1">
      <item>Igor Radelić, OIB 94192738867</item>
      <item>LEOPOLD BELOŠEVIĆ, OIB 60179478465 punomoćnik sudionika u postupku LEO KLUPKO - d.o.o.</item>
    </derivirana_varijabla>
  </DomainObject.Predmet.OstaliListFormatedOIB>
  <DomainObject.Predmet.OstaliListFormatedWithAdress>
    <izvorni_sadrzaj>
      <item>Igor Radelić, Kornatska 1, 10000 Zagreb</item>
      <item>LEOPOLD BELOŠEVIĆ, KIKIĆEVA 13, 10000 Zagreb punomoćnik sudionika u postupku LEO KLUPKO - d.o.o.</item>
    </izvorni_sadrzaj>
    <derivirana_varijabla naziv="DomainObject.Predmet.OstaliListFormatedWithAdress_1">
      <item>Igor Radelić, Kornatska 1, 10000 Zagreb</item>
      <item>LEOPOLD BELOŠEVIĆ, KIKIĆEVA 13, 10000 Zagreb punomoćnik sudionika u postupku LEO KLUPKO - d.o.o.</item>
    </derivirana_varijabla>
  </DomainObject.Predmet.OstaliListFormatedWithAdress>
  <DomainObject.Predmet.OstaliListFormatedWithAdressOIB>
    <izvorni_sadrzaj>
      <item>Igor Radelić, OIB 94192738867, Kornatska 1, 10000 Zagreb</item>
      <item>LEOPOLD BELOŠEVIĆ, OIB 60179478465, KIKIĆEVA 13, 10000 Zagreb punomoćnik sudionika u postupku LEO KLUPKO - d.o.o.</item>
    </izvorni_sadrzaj>
    <derivirana_varijabla naziv="DomainObject.Predmet.OstaliListFormatedWithAdressOIB_1">
      <item>Igor Radelić, OIB 94192738867, Kornatska 1, 10000 Zagreb</item>
      <item>LEOPOLD BELOŠEVIĆ, OIB 60179478465, KIKIĆEVA 13, 10000 Zagreb punomoćnik sudionika u postupku LEO KLUPKO - d.o.o.</item>
    </derivirana_varijabla>
  </DomainObject.Predmet.OstaliListFormatedWithAdressOIB>
  <DomainObject.Predmet.OstaliListNazivFormated>
    <izvorni_sadrzaj>
      <item>Igor Radelić</item>
      <item>LEOPOLD BELOŠEVIĆ</item>
    </izvorni_sadrzaj>
    <derivirana_varijabla naziv="DomainObject.Predmet.OstaliListNazivFormated_1">
      <item>Igor Radelić</item>
      <item>LEOPOLD BELOŠEVIĆ</item>
    </derivirana_varijabla>
  </DomainObject.Predmet.OstaliListNazivFormated>
  <DomainObject.Predmet.OstaliListNazivFormatedOIB>
    <izvorni_sadrzaj>
      <item>Igor Radelić, OIB 94192738867</item>
      <item>LEOPOLD BELOŠEVIĆ, OIB 60179478465</item>
    </izvorni_sadrzaj>
    <derivirana_varijabla naziv="DomainObject.Predmet.OstaliListNazivFormatedOIB_1">
      <item>Igor Radelić, OIB 94192738867</item>
      <item>LEOPOLD BELOŠEVIĆ, OIB 60179478465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 KLUPKO - d.o.o.</izvorni_sadrzaj>
    <derivirana_varijabla naziv="DomainObject.Predmet.ProtustrankaIDrugi_1">LEO KLUPKO -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LEO KLUPKO - d.o.o., OIB 00949424080, Kikićeva 13, 10000 Zagreb</izvorni_sadrzaj>
    <derivirana_varijabla naziv="DomainObject.Predmet.ProtustrankaIDrugiAdressOIB_1">LEO KLUPKO - d.o.o., OIB 00949424080, Kikićeva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LEO KLUPKO - d.o.o.</item>
      <item>Igor Radelić</item>
      <item>LEOPOLD BELOŠEVIĆ</item>
    </izvorni_sadrzaj>
    <derivirana_varijabla naziv="DomainObject.Predmet.SudioniciListNaziv_1">
      <item>FINA Regionalni centar Zagreb</item>
      <item>LEO KLUPKO - d.o.o.</item>
      <item>Igor Radelić</item>
      <item>LEOPOLD BELOŠEVIĆ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LEO KLUPKO - d.o.o., OIB 00949424080, Kikićeva 13,10000 Zagreb</item>
      <item>Igor Radelić, OIB 94192738867, Kornatska 1,10000 Zagreb</item>
      <item>LEOPOLD BELOŠEVIĆ, OIB 60179478465, KIKIĆEVA 13,10000 Zagreb</item>
    </izvorni_sadrzaj>
    <derivirana_varijabla naziv="DomainObject.Predmet.SudioniciListAdressOIB_1">
      <item>FINA Regionalni centar Zagreb, OIB 85821130368, Trg svibanjskih žrtava 1995. Br. 1,10000 Zagreb</item>
      <item>LEO KLUPKO - d.o.o., OIB 00949424080, Kikićeva 13,10000 Zagreb</item>
      <item>Igor Radelić, OIB 94192738867, Kornatska 1,10000 Zagreb</item>
      <item>LEOPOLD BELOŠEVIĆ, OIB 60179478465, KIKIĆEVA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00949424080</item>
      <item>, OIB 94192738867</item>
      <item>, OIB 60179478465</item>
    </izvorni_sadrzaj>
    <derivirana_varijabla naziv="DomainObject.Predmet.SudioniciListNazivOIB_1">
      <item>, OIB 85821130368</item>
      <item>, OIB 00949424080</item>
      <item>, OIB 94192738867</item>
      <item>, OIB 60179478465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11673-F542-4356-B713-42E602903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2148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2016-03-23T06:07:00Z</dcterms:created>
  <dc:creator>Korisnik</dc:creator>
  <cp:lastModifiedBy>Višnja Svečak</cp:lastModifiedBy>
  <cp:lastPrinted>2016-03-23T09:49:00Z</cp:lastPrinted>
  <dcterms:modified xmlns:xsi="http://www.w3.org/2001/XMLSchema-instance" xsi:type="dcterms:W3CDTF">2016-03-23T09:49:00Z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