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047de9" w14:paraId="4047de9" w:rsidRDefault="005C7629" w:rsidP="00D56F6F" w:rsidR="00745F07" w:rsidRPr="00745F07">
      <w:pPr>
        <w15:collapsed w:val="false"/>
        <w:rPr>
          <w:rFonts w:hAnsi="Times New Roman" w:ascii="Times New Roman"/>
          <w:sz w:val="24"/>
        </w:rPr>
      </w:pPr>
      <w:bookmarkStart w:name="_GoBack" w:id="0"/>
      <w:bookmarkEnd w:id="0"/>
      <w:r>
        <w:rPr>
          <w:rFonts w:hAnsi="Times New Roman" w:ascii="Times New Roman"/>
          <w:noProof/>
          <w:sz w:val="24"/>
        </w:rPr>
        <w:drawing>
          <wp:inline distR="0" distL="0" distB="0" distT="0">
            <wp:extent cy="962660" cx="7207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660" cx="720725"/>
                    </a:xfrm>
                    <a:prstGeom prst="rect">
                      <a:avLst/>
                    </a:prstGeom>
                    <a:noFill/>
                    <a:ln>
                      <a:noFill/>
                    </a:ln>
                  </pic:spPr>
                </pic:pic>
              </a:graphicData>
            </a:graphic>
          </wp:inline>
        </w:drawing>
      </w:r>
    </w:p>
    <w:p w:rsidRDefault="00745F07" w:rsidP="00D56F6F" w:rsidR="00745F07" w:rsidRPr="00745F07">
      <w:pPr>
        <w:rPr>
          <w:rFonts w:hAnsi="Times New Roman" w:ascii="Times New Roman"/>
          <w:sz w:val="24"/>
        </w:rPr>
      </w:pPr>
    </w:p>
    <w:p w:rsidRDefault="00745F07" w:rsidP="00D56F6F" w:rsidR="00813D07" w:rsidRPr="00745F07">
      <w:pPr>
        <w:rPr>
          <w:rFonts w:hAnsi="Times New Roman" w:ascii="Times New Roman"/>
          <w:sz w:val="24"/>
        </w:rPr>
      </w:pPr>
      <w:r w:rsidRPr="00745F07">
        <w:rPr>
          <w:rFonts w:hAnsi="Times New Roman" w:ascii="Times New Roman"/>
          <w:sz w:val="24"/>
        </w:rPr>
        <w:t xml:space="preserve">   </w:t>
      </w:r>
      <w:r w:rsidR="00813D07" w:rsidRPr="00745F07">
        <w:rPr>
          <w:rFonts w:hAnsi="Times New Roman" w:ascii="Times New Roman"/>
          <w:sz w:val="24"/>
        </w:rPr>
        <w:t>REPUBLIKA HRVATSKA</w:t>
      </w:r>
    </w:p>
    <w:p w:rsidRDefault="00813D07" w:rsidP="00D56F6F" w:rsidR="00813D07" w:rsidRPr="00745F07">
      <w:pPr>
        <w:rPr>
          <w:rFonts w:hAnsi="Times New Roman" w:ascii="Times New Roman"/>
          <w:sz w:val="24"/>
        </w:rPr>
      </w:pPr>
      <w:r w:rsidRPr="00745F07">
        <w:rPr>
          <w:rFonts w:hAnsi="Times New Roman" w:ascii="Times New Roman"/>
          <w:sz w:val="24"/>
        </w:rPr>
        <w:t>TRGOVAČKI SUD U ZAGREBU</w:t>
      </w:r>
    </w:p>
    <w:p w:rsidRDefault="00813D07" w:rsidP="00D56F6F" w:rsidR="00813D07">
      <w:pPr>
        <w:rPr>
          <w:rFonts w:hAnsi="Times New Roman" w:ascii="Times New Roman"/>
          <w:sz w:val="24"/>
        </w:rPr>
      </w:pPr>
      <w:r w:rsidRPr="00745F07">
        <w:rPr>
          <w:rFonts w:hAnsi="Times New Roman" w:ascii="Times New Roman"/>
          <w:sz w:val="24"/>
        </w:rPr>
        <w:t>Zagreb, Amruševa 2/II</w:t>
      </w:r>
      <w:r w:rsidRPr="00745F07">
        <w:rPr>
          <w:rFonts w:hAnsi="Times New Roman" w:ascii="Times New Roman"/>
          <w:sz w:val="24"/>
        </w:rPr>
        <w:tab/>
      </w:r>
      <w:r w:rsidRPr="00745F07">
        <w:rPr>
          <w:rFonts w:hAnsi="Times New Roman" w:ascii="Times New Roman"/>
          <w:sz w:val="24"/>
        </w:rPr>
        <w:tab/>
      </w:r>
      <w:r w:rsidRPr="00745F07">
        <w:rPr>
          <w:rFonts w:hAnsi="Times New Roman" w:ascii="Times New Roman"/>
          <w:sz w:val="24"/>
        </w:rPr>
        <w:tab/>
      </w:r>
      <w:r w:rsidRPr="00745F07">
        <w:rPr>
          <w:rFonts w:hAnsi="Times New Roman" w:ascii="Times New Roman"/>
          <w:sz w:val="24"/>
        </w:rPr>
        <w:tab/>
      </w:r>
      <w:r w:rsidRPr="00745F07">
        <w:rPr>
          <w:rFonts w:hAnsi="Times New Roman" w:ascii="Times New Roman"/>
          <w:sz w:val="24"/>
        </w:rPr>
        <w:tab/>
      </w:r>
      <w:r w:rsidRPr="00745F07">
        <w:rPr>
          <w:rFonts w:hAnsi="Times New Roman" w:ascii="Times New Roman"/>
          <w:sz w:val="24"/>
        </w:rPr>
        <w:tab/>
      </w:r>
      <w:r w:rsidR="00745F07" w:rsidRPr="00745F07">
        <w:rPr>
          <w:rFonts w:hAnsi="Times New Roman" w:ascii="Times New Roman"/>
          <w:sz w:val="24"/>
        </w:rPr>
        <w:t>31-St-1077/14-</w:t>
      </w:r>
      <w:r w:rsidR="00B96B9C">
        <w:rPr>
          <w:rFonts w:hAnsi="Times New Roman" w:ascii="Times New Roman"/>
          <w:sz w:val="24"/>
        </w:rPr>
        <w:t>150</w:t>
      </w:r>
    </w:p>
    <w:p w:rsidRDefault="00C46A10" w:rsidP="00D56F6F" w:rsidR="00C46A10" w:rsidRPr="00745F07">
      <w:pPr>
        <w:rPr>
          <w:rFonts w:hAnsi="Times New Roman" w:ascii="Times New Roman"/>
          <w:sz w:val="24"/>
        </w:rPr>
      </w:pPr>
    </w:p>
    <w:p w:rsidRDefault="00C46A10" w:rsidP="00C46A10" w:rsidR="00C46A10" w:rsidRPr="00C46A10">
      <w:pPr>
        <w:jc w:val="both"/>
        <w:rPr>
          <w:rFonts w:hAnsi="Times New Roman" w:ascii="Times New Roman"/>
          <w:sz w:val="24"/>
        </w:rPr>
      </w:pPr>
      <w:r w:rsidRPr="00C46A10">
        <w:rPr>
          <w:rFonts w:hAnsi="Times New Roman" w:ascii="Times New Roman"/>
          <w:sz w:val="24"/>
        </w:rPr>
        <w:t xml:space="preserve">TRGOVAČKI SUD U ZAGREBU po stečajnom sucu Nadi Kraljić  u stečajnom predmetu stečajnog dužnika ENIGMA d.o.o. – u stečaju, Glina, Skela 64, MBS: 120000819 OIB: 14770792714  dana </w:t>
      </w:r>
      <w:r>
        <w:rPr>
          <w:rFonts w:hAnsi="Times New Roman" w:ascii="Times New Roman"/>
          <w:sz w:val="24"/>
        </w:rPr>
        <w:t xml:space="preserve">18. </w:t>
      </w:r>
      <w:r w:rsidR="00B96B9C">
        <w:rPr>
          <w:rFonts w:hAnsi="Times New Roman" w:ascii="Times New Roman"/>
          <w:sz w:val="24"/>
        </w:rPr>
        <w:t>travnja</w:t>
      </w:r>
      <w:r>
        <w:rPr>
          <w:rFonts w:hAnsi="Times New Roman" w:ascii="Times New Roman"/>
          <w:sz w:val="24"/>
        </w:rPr>
        <w:t xml:space="preserve"> 2016. </w:t>
      </w:r>
      <w:r w:rsidRPr="00C46A10">
        <w:rPr>
          <w:rFonts w:hAnsi="Times New Roman" w:ascii="Times New Roman"/>
          <w:sz w:val="24"/>
        </w:rPr>
        <w:t xml:space="preserve">  godine donio je slijedeći</w:t>
      </w:r>
    </w:p>
    <w:p w:rsidRDefault="00C46A10" w:rsidP="00C46A10" w:rsidR="00C46A10" w:rsidRPr="00C46A10">
      <w:pPr>
        <w:rPr>
          <w:rFonts w:hAnsi="Times New Roman" w:ascii="Times New Roman"/>
          <w:sz w:val="24"/>
        </w:rPr>
      </w:pPr>
    </w:p>
    <w:p w:rsidRDefault="00C46A10" w:rsidP="00C46A10" w:rsidR="00C46A10" w:rsidRPr="00C46A10">
      <w:pPr>
        <w:pStyle w:val="Naslov1"/>
        <w:rPr>
          <w:b w:val="false"/>
        </w:rPr>
      </w:pPr>
      <w:r w:rsidRPr="00C46A10">
        <w:rPr>
          <w:b w:val="false"/>
        </w:rPr>
        <w:t xml:space="preserve">ZAKLJUČAK </w:t>
      </w:r>
    </w:p>
    <w:p w:rsidRDefault="00C46A10" w:rsidP="00C46A10" w:rsidR="00C46A10" w:rsidRPr="00C46A10">
      <w:pPr>
        <w:pStyle w:val="Naslov1"/>
        <w:rPr>
          <w:b w:val="false"/>
        </w:rPr>
      </w:pPr>
      <w:r w:rsidRPr="00C46A10">
        <w:rPr>
          <w:b w:val="false"/>
        </w:rPr>
        <w:t xml:space="preserve">O </w:t>
      </w:r>
    </w:p>
    <w:p w:rsidRDefault="00C46A10" w:rsidP="00C46A10" w:rsidR="00C46A10" w:rsidRPr="00C46A10">
      <w:pPr>
        <w:jc w:val="center"/>
        <w:rPr>
          <w:rFonts w:hAnsi="Times New Roman" w:ascii="Times New Roman"/>
          <w:bCs/>
          <w:sz w:val="24"/>
        </w:rPr>
      </w:pPr>
      <w:r w:rsidRPr="00C46A10">
        <w:rPr>
          <w:rFonts w:hAnsi="Times New Roman" w:ascii="Times New Roman"/>
          <w:bCs/>
          <w:sz w:val="24"/>
        </w:rPr>
        <w:t>PRODAJI</w:t>
      </w:r>
    </w:p>
    <w:p w:rsidRDefault="00813D07" w:rsidP="00D56F6F" w:rsidR="00813D07" w:rsidRPr="00745F07">
      <w:pPr>
        <w:jc w:val="center"/>
        <w:rPr>
          <w:rFonts w:hAnsi="Times New Roman" w:ascii="Times New Roman"/>
          <w:sz w:val="24"/>
        </w:rPr>
      </w:pPr>
    </w:p>
    <w:p w:rsidRDefault="00813D07" w:rsidP="00C46A10" w:rsidR="00813D07" w:rsidRPr="00745F07">
      <w:pPr>
        <w:ind w:firstLine="708"/>
        <w:jc w:val="both"/>
        <w:rPr>
          <w:rFonts w:hAnsi="Times New Roman" w:ascii="Times New Roman"/>
          <w:sz w:val="24"/>
        </w:rPr>
      </w:pPr>
      <w:r w:rsidRPr="00745F07">
        <w:rPr>
          <w:rFonts w:hAnsi="Times New Roman" w:ascii="Times New Roman"/>
          <w:sz w:val="24"/>
        </w:rPr>
        <w:t xml:space="preserve">1. Određuje se prodaja imovine stečajnog dužnika usmenom javnom </w:t>
      </w:r>
      <w:r w:rsidR="00745F07" w:rsidRPr="00745F07">
        <w:rPr>
          <w:rFonts w:hAnsi="Times New Roman" w:ascii="Times New Roman"/>
          <w:sz w:val="24"/>
        </w:rPr>
        <w:t>dražbom</w:t>
      </w:r>
      <w:r w:rsidRPr="00745F07">
        <w:rPr>
          <w:rFonts w:hAnsi="Times New Roman" w:ascii="Times New Roman"/>
          <w:sz w:val="24"/>
        </w:rPr>
        <w:t>.</w:t>
      </w:r>
    </w:p>
    <w:p w:rsidRDefault="00813D07" w:rsidP="00B96B9C" w:rsidR="00E8594D">
      <w:pPr>
        <w:jc w:val="both"/>
        <w:rPr>
          <w:rFonts w:hAnsi="Times New Roman" w:ascii="Times New Roman"/>
          <w:sz w:val="24"/>
        </w:rPr>
      </w:pPr>
      <w:r w:rsidRPr="00745F07">
        <w:rPr>
          <w:rFonts w:hAnsi="Times New Roman" w:ascii="Times New Roman"/>
          <w:sz w:val="24"/>
        </w:rPr>
        <w:tab/>
        <w:t>Imovi</w:t>
      </w:r>
      <w:r w:rsidR="00745F07">
        <w:rPr>
          <w:rFonts w:hAnsi="Times New Roman" w:ascii="Times New Roman"/>
          <w:sz w:val="24"/>
        </w:rPr>
        <w:t xml:space="preserve">na se sastoji od pokretnina: </w:t>
      </w:r>
    </w:p>
    <w:p w:rsidRDefault="00745F07" w:rsidP="00745F07" w:rsidR="00745F07">
      <w:pPr>
        <w:jc w:val="both"/>
        <w:rPr>
          <w:rFonts w:hAnsi="Times New Roman" w:ascii="Times New Roman"/>
          <w:sz w:val="24"/>
        </w:rPr>
      </w:pPr>
      <w:r>
        <w:rPr>
          <w:rFonts w:hAnsi="Times New Roman" w:ascii="Times New Roman"/>
          <w:sz w:val="24"/>
        </w:rPr>
        <w:tab/>
        <w:t>-   Stroj za humano razminiranje DOK-ING MV-4</w:t>
      </w:r>
      <w:r w:rsidR="00B96B9C">
        <w:rPr>
          <w:rFonts w:hAnsi="Times New Roman" w:ascii="Times New Roman"/>
          <w:sz w:val="24"/>
        </w:rPr>
        <w:t>, broj šasije 003</w:t>
      </w:r>
    </w:p>
    <w:p w:rsidRDefault="00E8594D" w:rsidP="00745F07" w:rsidR="00E8594D">
      <w:pPr>
        <w:jc w:val="both"/>
        <w:rPr>
          <w:rFonts w:hAnsi="Times New Roman" w:ascii="Times New Roman"/>
          <w:sz w:val="24"/>
        </w:rPr>
      </w:pPr>
      <w:r>
        <w:rPr>
          <w:rFonts w:hAnsi="Times New Roman" w:ascii="Times New Roman"/>
          <w:sz w:val="24"/>
        </w:rPr>
        <w:tab/>
        <w:t xml:space="preserve">    Cijena 265.000,00 kuna plus PDV</w:t>
      </w:r>
    </w:p>
    <w:p w:rsidRDefault="00745F07" w:rsidP="00745F07" w:rsidR="00745F07">
      <w:pPr>
        <w:jc w:val="both"/>
        <w:rPr>
          <w:rFonts w:hAnsi="Times New Roman" w:ascii="Times New Roman"/>
          <w:sz w:val="24"/>
        </w:rPr>
      </w:pPr>
    </w:p>
    <w:p w:rsidRDefault="00745F07" w:rsidP="00745F07" w:rsidR="00813D07">
      <w:pPr>
        <w:jc w:val="both"/>
        <w:rPr>
          <w:rFonts w:hAnsi="Times New Roman" w:ascii="Times New Roman"/>
          <w:sz w:val="24"/>
        </w:rPr>
      </w:pPr>
      <w:r>
        <w:rPr>
          <w:rFonts w:hAnsi="Times New Roman" w:ascii="Times New Roman"/>
          <w:sz w:val="24"/>
        </w:rPr>
        <w:tab/>
        <w:t>Na pokretninama postoji razlučno pravo REPUBLIKE HRVATSKE – MINISTARSTVO FINANCIJA (ranije Fond za razvoj i zapošljavanje)</w:t>
      </w:r>
      <w:r w:rsidR="00813D07" w:rsidRPr="00745F07">
        <w:rPr>
          <w:rFonts w:hAnsi="Times New Roman" w:ascii="Times New Roman"/>
          <w:sz w:val="24"/>
        </w:rPr>
        <w:t xml:space="preserve"> </w:t>
      </w:r>
    </w:p>
    <w:p w:rsidRDefault="00745F07" w:rsidP="00745F07" w:rsidR="00745F07" w:rsidRPr="00745F07">
      <w:pPr>
        <w:jc w:val="both"/>
        <w:rPr>
          <w:rFonts w:hAnsi="Times New Roman" w:ascii="Times New Roman"/>
          <w:sz w:val="24"/>
        </w:rPr>
      </w:pPr>
    </w:p>
    <w:p w:rsidRDefault="00813D07" w:rsidP="00D56F6F" w:rsidR="00813D07" w:rsidRPr="00745F07">
      <w:pPr>
        <w:ind w:hanging="709"/>
        <w:jc w:val="both"/>
        <w:rPr>
          <w:rFonts w:hAnsi="Times New Roman" w:ascii="Times New Roman"/>
          <w:sz w:val="24"/>
        </w:rPr>
      </w:pPr>
      <w:r w:rsidRPr="00745F07">
        <w:rPr>
          <w:rFonts w:hAnsi="Times New Roman" w:ascii="Times New Roman"/>
          <w:sz w:val="24"/>
        </w:rPr>
        <w:tab/>
      </w:r>
      <w:r w:rsidRPr="00745F07">
        <w:rPr>
          <w:rFonts w:hAnsi="Times New Roman" w:ascii="Times New Roman"/>
          <w:sz w:val="24"/>
        </w:rPr>
        <w:tab/>
        <w:t xml:space="preserve">2.  Ročište za </w:t>
      </w:r>
      <w:r w:rsidR="00B96B9C">
        <w:rPr>
          <w:rFonts w:hAnsi="Times New Roman" w:ascii="Times New Roman"/>
          <w:sz w:val="24"/>
        </w:rPr>
        <w:t xml:space="preserve">drugu </w:t>
      </w:r>
      <w:r w:rsidRPr="00745F07">
        <w:rPr>
          <w:rFonts w:hAnsi="Times New Roman" w:ascii="Times New Roman"/>
          <w:sz w:val="24"/>
        </w:rPr>
        <w:t>javnu dražbu održat će se</w:t>
      </w:r>
      <w:r w:rsidR="00D14594">
        <w:rPr>
          <w:rFonts w:hAnsi="Times New Roman" w:ascii="Times New Roman"/>
          <w:sz w:val="24"/>
        </w:rPr>
        <w:t xml:space="preserve"> </w:t>
      </w:r>
      <w:r w:rsidR="00274489">
        <w:rPr>
          <w:rFonts w:hAnsi="Times New Roman" w:ascii="Times New Roman"/>
          <w:sz w:val="24"/>
        </w:rPr>
        <w:t>u prostorijama</w:t>
      </w:r>
      <w:r w:rsidRPr="00745F07">
        <w:rPr>
          <w:rFonts w:hAnsi="Times New Roman" w:ascii="Times New Roman"/>
          <w:sz w:val="24"/>
        </w:rPr>
        <w:t xml:space="preserve"> Trgovačkog suda u Zag</w:t>
      </w:r>
      <w:r w:rsidR="00E8594D">
        <w:rPr>
          <w:rFonts w:hAnsi="Times New Roman" w:ascii="Times New Roman"/>
          <w:sz w:val="24"/>
        </w:rPr>
        <w:t>rebu, Petrinjska 8, soba broj 89/II</w:t>
      </w:r>
      <w:r w:rsidR="00D14594">
        <w:rPr>
          <w:rFonts w:hAnsi="Times New Roman" w:ascii="Times New Roman"/>
          <w:sz w:val="24"/>
        </w:rPr>
        <w:t xml:space="preserve"> (UZ) dana </w:t>
      </w:r>
      <w:r w:rsidR="00B96B9C">
        <w:rPr>
          <w:rFonts w:hAnsi="Times New Roman" w:ascii="Times New Roman"/>
          <w:sz w:val="24"/>
        </w:rPr>
        <w:t>16. svibnja</w:t>
      </w:r>
      <w:r w:rsidR="00D14594">
        <w:rPr>
          <w:rFonts w:hAnsi="Times New Roman" w:ascii="Times New Roman"/>
          <w:sz w:val="24"/>
        </w:rPr>
        <w:t xml:space="preserve"> 2016. godine u </w:t>
      </w:r>
      <w:r w:rsidR="00B96B9C">
        <w:rPr>
          <w:rFonts w:hAnsi="Times New Roman" w:ascii="Times New Roman"/>
          <w:sz w:val="24"/>
        </w:rPr>
        <w:t>10,00</w:t>
      </w:r>
      <w:r w:rsidR="00D14594">
        <w:rPr>
          <w:rFonts w:hAnsi="Times New Roman" w:ascii="Times New Roman"/>
          <w:sz w:val="24"/>
        </w:rPr>
        <w:t xml:space="preserve"> sati.</w:t>
      </w:r>
      <w:r w:rsidRPr="00745F07">
        <w:rPr>
          <w:rFonts w:hAnsi="Times New Roman" w:ascii="Times New Roman"/>
          <w:sz w:val="24"/>
        </w:rPr>
        <w:t xml:space="preserve"> </w:t>
      </w:r>
    </w:p>
    <w:p w:rsidRDefault="00813D07" w:rsidP="00D56F6F" w:rsidR="00813D07" w:rsidRPr="00745F07">
      <w:pPr>
        <w:ind w:hanging="709"/>
        <w:jc w:val="both"/>
        <w:rPr>
          <w:rFonts w:hAnsi="Times New Roman" w:ascii="Times New Roman"/>
          <w:sz w:val="24"/>
        </w:rPr>
      </w:pPr>
      <w:r w:rsidRPr="00745F07">
        <w:rPr>
          <w:rFonts w:hAnsi="Times New Roman" w:ascii="Times New Roman"/>
          <w:sz w:val="24"/>
        </w:rPr>
        <w:tab/>
      </w:r>
      <w:r w:rsidRPr="00745F07">
        <w:rPr>
          <w:rFonts w:hAnsi="Times New Roman" w:ascii="Times New Roman"/>
          <w:sz w:val="24"/>
        </w:rPr>
        <w:tab/>
        <w:t>3. Pokretnine koje su predmet prodaje prodavat će se na</w:t>
      </w:r>
      <w:r w:rsidR="00B96B9C">
        <w:rPr>
          <w:rFonts w:hAnsi="Times New Roman" w:ascii="Times New Roman"/>
          <w:sz w:val="24"/>
        </w:rPr>
        <w:t xml:space="preserve"> drugoj</w:t>
      </w:r>
      <w:r w:rsidRPr="00745F07">
        <w:rPr>
          <w:rFonts w:hAnsi="Times New Roman" w:ascii="Times New Roman"/>
          <w:sz w:val="24"/>
        </w:rPr>
        <w:t xml:space="preserve"> usmenoj javnoj dražbi po početnoj prodajnoj cijeni </w:t>
      </w:r>
      <w:r w:rsidR="00674EA5" w:rsidRPr="00745F07">
        <w:rPr>
          <w:rFonts w:hAnsi="Times New Roman" w:ascii="Times New Roman"/>
          <w:sz w:val="24"/>
        </w:rPr>
        <w:t xml:space="preserve">uvećanoj za troškove PDV-a, </w:t>
      </w:r>
      <w:r w:rsidRPr="00745F07">
        <w:rPr>
          <w:rFonts w:hAnsi="Times New Roman" w:ascii="Times New Roman"/>
          <w:sz w:val="24"/>
        </w:rPr>
        <w:t>ka</w:t>
      </w:r>
      <w:r w:rsidR="00B96B9C">
        <w:rPr>
          <w:rFonts w:hAnsi="Times New Roman" w:ascii="Times New Roman"/>
          <w:sz w:val="24"/>
        </w:rPr>
        <w:t>ko je utvrđeno u točki 1. ovog zaključka</w:t>
      </w:r>
      <w:r w:rsidRPr="00745F07">
        <w:rPr>
          <w:rFonts w:hAnsi="Times New Roman" w:ascii="Times New Roman"/>
          <w:sz w:val="24"/>
        </w:rPr>
        <w:t xml:space="preserve"> i ispod navedene cijene ne mogu se prodati.</w:t>
      </w:r>
      <w:r w:rsidR="00674EA5" w:rsidRPr="00745F07">
        <w:rPr>
          <w:rFonts w:hAnsi="Times New Roman" w:ascii="Times New Roman"/>
          <w:sz w:val="24"/>
        </w:rPr>
        <w:t xml:space="preserve"> </w:t>
      </w:r>
    </w:p>
    <w:p w:rsidRDefault="00674EA5" w:rsidP="00D56F6F" w:rsidR="00813D07" w:rsidRPr="00745F07">
      <w:pPr>
        <w:ind w:hanging="709"/>
        <w:jc w:val="both"/>
        <w:rPr>
          <w:rFonts w:hAnsi="Times New Roman" w:ascii="Times New Roman"/>
          <w:sz w:val="24"/>
        </w:rPr>
      </w:pPr>
      <w:r w:rsidRPr="00745F07">
        <w:rPr>
          <w:rFonts w:hAnsi="Times New Roman" w:ascii="Times New Roman"/>
          <w:sz w:val="24"/>
        </w:rPr>
        <w:tab/>
      </w:r>
      <w:r w:rsidRPr="00745F07">
        <w:rPr>
          <w:rFonts w:hAnsi="Times New Roman" w:ascii="Times New Roman"/>
          <w:sz w:val="24"/>
        </w:rPr>
        <w:tab/>
        <w:t>4</w:t>
      </w:r>
      <w:r w:rsidR="00813D07" w:rsidRPr="00745F07">
        <w:rPr>
          <w:rFonts w:hAnsi="Times New Roman" w:ascii="Times New Roman"/>
          <w:sz w:val="24"/>
        </w:rPr>
        <w:t>. Uvjeti prodaje:</w:t>
      </w:r>
    </w:p>
    <w:p w:rsidRDefault="003345BB" w:rsidP="003345BB" w:rsidR="003345BB">
      <w:pPr>
        <w:pStyle w:val="Odlomakpopisa"/>
        <w:numPr>
          <w:ilvl w:val="0"/>
          <w:numId w:val="2"/>
        </w:numPr>
        <w:jc w:val="both"/>
        <w:rPr>
          <w:rFonts w:hAnsi="Times New Roman" w:ascii="Times New Roman"/>
          <w:sz w:val="24"/>
        </w:rPr>
      </w:pPr>
      <w:r w:rsidRPr="003345BB">
        <w:rPr>
          <w:rFonts w:hAnsi="Times New Roman" w:ascii="Times New Roman"/>
          <w:sz w:val="24"/>
        </w:rPr>
        <w:t xml:space="preserve">Kao kupci mogu sudjelovati samo osobe koje su </w:t>
      </w:r>
      <w:r>
        <w:rPr>
          <w:rFonts w:hAnsi="Times New Roman" w:ascii="Times New Roman"/>
          <w:sz w:val="24"/>
        </w:rPr>
        <w:t xml:space="preserve">zaključno sa </w:t>
      </w:r>
      <w:r w:rsidR="00B96B9C">
        <w:rPr>
          <w:rFonts w:hAnsi="Times New Roman" w:ascii="Times New Roman"/>
          <w:sz w:val="24"/>
        </w:rPr>
        <w:t>12. svibnja</w:t>
      </w:r>
      <w:r>
        <w:rPr>
          <w:rFonts w:hAnsi="Times New Roman" w:ascii="Times New Roman"/>
          <w:sz w:val="24"/>
        </w:rPr>
        <w:t xml:space="preserve"> 2016. </w:t>
      </w:r>
    </w:p>
    <w:p w:rsidRDefault="003345BB" w:rsidP="003345BB" w:rsidR="003345BB" w:rsidRPr="003345BB">
      <w:pPr>
        <w:jc w:val="both"/>
        <w:rPr>
          <w:rFonts w:hAnsi="Times New Roman" w:ascii="Times New Roman"/>
          <w:sz w:val="24"/>
        </w:rPr>
      </w:pPr>
      <w:r w:rsidRPr="003345BB">
        <w:rPr>
          <w:rFonts w:hAnsi="Times New Roman" w:ascii="Times New Roman"/>
          <w:sz w:val="24"/>
        </w:rPr>
        <w:t>godine uplatile jamčevinu</w:t>
      </w:r>
      <w:r>
        <w:rPr>
          <w:rFonts w:hAnsi="Times New Roman" w:ascii="Times New Roman"/>
          <w:sz w:val="24"/>
        </w:rPr>
        <w:t xml:space="preserve"> za svaku pokretninu u visini od 10% od cijene navedene u točki 1. </w:t>
      </w:r>
      <w:r w:rsidRPr="003345BB">
        <w:rPr>
          <w:rFonts w:hAnsi="Times New Roman" w:ascii="Times New Roman"/>
          <w:sz w:val="24"/>
        </w:rPr>
        <w:t xml:space="preserve"> na račun sudskog depozita Trgovačkog suda u Zagrebu otvorenog kod Hrvatske poštanske banke d.d. Zagreb broj: HR9223900011300000460</w:t>
      </w:r>
      <w:r>
        <w:rPr>
          <w:rFonts w:cs="Arial" w:hAnsi="Arial" w:ascii="Arial"/>
          <w:szCs w:val="22"/>
        </w:rPr>
        <w:t xml:space="preserve"> </w:t>
      </w:r>
      <w:r w:rsidRPr="003345BB">
        <w:rPr>
          <w:rFonts w:hAnsi="Times New Roman" w:ascii="Times New Roman"/>
          <w:sz w:val="24"/>
        </w:rPr>
        <w:t xml:space="preserve">poziv na broj 05-1077-14 i dokaz o tome predoče stečajnom sucu prije početka dražbe ili stečajnom sucu prilože bankarsku garanciju bonitetne banke na prvi poziv za odgovarajući iznos osiguranja. </w:t>
      </w:r>
    </w:p>
    <w:p w:rsidRDefault="00813D07" w:rsidP="00563BFE" w:rsidR="00F262B6">
      <w:pPr>
        <w:pStyle w:val="Odlomakpopisa"/>
        <w:numPr>
          <w:ilvl w:val="0"/>
          <w:numId w:val="2"/>
        </w:numPr>
        <w:jc w:val="both"/>
        <w:rPr>
          <w:rFonts w:hAnsi="Times New Roman" w:ascii="Times New Roman"/>
          <w:sz w:val="24"/>
        </w:rPr>
      </w:pPr>
      <w:r w:rsidRPr="00563BFE">
        <w:rPr>
          <w:rFonts w:hAnsi="Times New Roman" w:ascii="Times New Roman"/>
          <w:sz w:val="24"/>
        </w:rPr>
        <w:t>kupac je dužan</w:t>
      </w:r>
      <w:r w:rsidR="005E667F" w:rsidRPr="00563BFE">
        <w:rPr>
          <w:rFonts w:hAnsi="Times New Roman" w:ascii="Times New Roman"/>
          <w:sz w:val="24"/>
        </w:rPr>
        <w:t xml:space="preserve"> položiti kupovninu </w:t>
      </w:r>
      <w:r w:rsidR="00F262B6">
        <w:rPr>
          <w:rFonts w:hAnsi="Times New Roman" w:ascii="Times New Roman"/>
          <w:sz w:val="24"/>
        </w:rPr>
        <w:t xml:space="preserve">( navedenu cijenu plus PDV) </w:t>
      </w:r>
      <w:r w:rsidR="005E667F" w:rsidRPr="00563BFE">
        <w:rPr>
          <w:rFonts w:hAnsi="Times New Roman" w:ascii="Times New Roman"/>
          <w:sz w:val="24"/>
        </w:rPr>
        <w:t>u roku od 15</w:t>
      </w:r>
      <w:r w:rsidRPr="00563BFE">
        <w:rPr>
          <w:rFonts w:hAnsi="Times New Roman" w:ascii="Times New Roman"/>
          <w:sz w:val="24"/>
        </w:rPr>
        <w:t xml:space="preserve"> </w:t>
      </w:r>
    </w:p>
    <w:p w:rsidRDefault="00813D07" w:rsidP="00563BFE" w:rsidR="00813D07" w:rsidRPr="00563BFE">
      <w:pPr>
        <w:jc w:val="both"/>
        <w:rPr>
          <w:rFonts w:hAnsi="Times New Roman" w:ascii="Times New Roman"/>
          <w:sz w:val="24"/>
        </w:rPr>
      </w:pPr>
      <w:r w:rsidRPr="00F262B6">
        <w:rPr>
          <w:rFonts w:hAnsi="Times New Roman" w:ascii="Times New Roman"/>
          <w:sz w:val="24"/>
        </w:rPr>
        <w:t xml:space="preserve">dana </w:t>
      </w:r>
      <w:r w:rsidR="005E667F" w:rsidRPr="00F262B6">
        <w:rPr>
          <w:rFonts w:hAnsi="Times New Roman" w:ascii="Times New Roman"/>
          <w:sz w:val="24"/>
        </w:rPr>
        <w:t xml:space="preserve">od dana dražbe, a </w:t>
      </w:r>
      <w:r w:rsidRPr="00F262B6">
        <w:rPr>
          <w:rFonts w:hAnsi="Times New Roman" w:ascii="Times New Roman"/>
          <w:sz w:val="24"/>
        </w:rPr>
        <w:t xml:space="preserve">ako </w:t>
      </w:r>
      <w:r w:rsidRPr="00563BFE">
        <w:rPr>
          <w:rFonts w:hAnsi="Times New Roman" w:ascii="Times New Roman"/>
          <w:sz w:val="24"/>
        </w:rPr>
        <w:t>kupac u tom roku ne položi kupovninu sud će rješenjem prodaju oglasiti nevažećom i odrediti novu prodaju, a iz položenog osiguranja namiriti će se troškovi nove prodaje i drugi troškovi nastali uslijed odustanka kupca,</w:t>
      </w:r>
    </w:p>
    <w:p w:rsidRDefault="00674EA5" w:rsidP="003345BB" w:rsidR="00C46A10" w:rsidRPr="003345BB">
      <w:pPr>
        <w:pStyle w:val="Odlomakpopisa"/>
        <w:numPr>
          <w:ilvl w:val="0"/>
          <w:numId w:val="2"/>
        </w:numPr>
        <w:jc w:val="both"/>
        <w:rPr>
          <w:rFonts w:hAnsi="Times New Roman" w:ascii="Times New Roman"/>
          <w:sz w:val="24"/>
        </w:rPr>
      </w:pPr>
      <w:r w:rsidRPr="00563BFE">
        <w:rPr>
          <w:rFonts w:hAnsi="Times New Roman" w:ascii="Times New Roman"/>
          <w:sz w:val="24"/>
        </w:rPr>
        <w:t>osiguranje nije dužan</w:t>
      </w:r>
      <w:r w:rsidR="00813D07" w:rsidRPr="00563BFE">
        <w:rPr>
          <w:rFonts w:hAnsi="Times New Roman" w:ascii="Times New Roman"/>
          <w:sz w:val="24"/>
        </w:rPr>
        <w:t xml:space="preserve"> polož</w:t>
      </w:r>
      <w:r w:rsidRPr="00563BFE">
        <w:rPr>
          <w:rFonts w:hAnsi="Times New Roman" w:ascii="Times New Roman"/>
          <w:sz w:val="24"/>
        </w:rPr>
        <w:t>iti razlučni vjerovnik</w:t>
      </w:r>
      <w:r w:rsidR="00813D07" w:rsidRPr="00563BFE">
        <w:rPr>
          <w:rFonts w:hAnsi="Times New Roman" w:ascii="Times New Roman"/>
          <w:sz w:val="24"/>
        </w:rPr>
        <w:t xml:space="preserve"> čije je pravo upisano,</w:t>
      </w:r>
    </w:p>
    <w:p w:rsidRDefault="00813D07" w:rsidP="00563BFE" w:rsidR="00563BFE">
      <w:pPr>
        <w:pStyle w:val="Odlomakpopisa"/>
        <w:numPr>
          <w:ilvl w:val="0"/>
          <w:numId w:val="2"/>
        </w:numPr>
        <w:jc w:val="both"/>
        <w:rPr>
          <w:rFonts w:hAnsi="Times New Roman" w:ascii="Times New Roman"/>
          <w:sz w:val="24"/>
        </w:rPr>
      </w:pPr>
      <w:r w:rsidRPr="00563BFE">
        <w:rPr>
          <w:rFonts w:hAnsi="Times New Roman" w:ascii="Times New Roman"/>
          <w:sz w:val="24"/>
        </w:rPr>
        <w:t xml:space="preserve">iz iznosa dobivenog prodajom </w:t>
      </w:r>
      <w:r w:rsidR="00674EA5" w:rsidRPr="00563BFE">
        <w:rPr>
          <w:rFonts w:hAnsi="Times New Roman" w:ascii="Times New Roman"/>
          <w:sz w:val="24"/>
        </w:rPr>
        <w:t>pokretnina</w:t>
      </w:r>
      <w:r w:rsidRPr="00563BFE">
        <w:rPr>
          <w:rFonts w:hAnsi="Times New Roman" w:ascii="Times New Roman"/>
          <w:sz w:val="24"/>
        </w:rPr>
        <w:t xml:space="preserve"> prvo će se podmiriti troškovi</w:t>
      </w:r>
      <w:r w:rsidR="00674EA5" w:rsidRPr="00563BFE">
        <w:rPr>
          <w:rFonts w:hAnsi="Times New Roman" w:ascii="Times New Roman"/>
          <w:sz w:val="24"/>
        </w:rPr>
        <w:t xml:space="preserve"> iz čl. </w:t>
      </w:r>
    </w:p>
    <w:p w:rsidRDefault="00674EA5" w:rsidP="00563BFE" w:rsidR="00813D07" w:rsidRPr="00563BFE">
      <w:pPr>
        <w:jc w:val="both"/>
        <w:rPr>
          <w:rFonts w:hAnsi="Times New Roman" w:ascii="Times New Roman"/>
          <w:sz w:val="24"/>
        </w:rPr>
      </w:pPr>
      <w:r w:rsidRPr="00563BFE">
        <w:rPr>
          <w:rFonts w:hAnsi="Times New Roman" w:ascii="Times New Roman"/>
          <w:sz w:val="24"/>
        </w:rPr>
        <w:t>170 Stečajnog zakona,</w:t>
      </w:r>
      <w:r w:rsidR="00813D07" w:rsidRPr="00563BFE">
        <w:rPr>
          <w:rFonts w:hAnsi="Times New Roman" w:ascii="Times New Roman"/>
          <w:sz w:val="24"/>
        </w:rPr>
        <w:t xml:space="preserve"> a od preostalog iznosa pod</w:t>
      </w:r>
      <w:r w:rsidRPr="00563BFE">
        <w:rPr>
          <w:rFonts w:hAnsi="Times New Roman" w:ascii="Times New Roman"/>
          <w:sz w:val="24"/>
        </w:rPr>
        <w:t>miriti će se razlučni vjerovnik</w:t>
      </w:r>
      <w:r w:rsidR="00813D07" w:rsidRPr="00563BFE">
        <w:rPr>
          <w:rFonts w:hAnsi="Times New Roman" w:ascii="Times New Roman"/>
          <w:sz w:val="24"/>
        </w:rPr>
        <w:t xml:space="preserve"> sukladno redoslijedu upisa založnog prava,</w:t>
      </w:r>
    </w:p>
    <w:p w:rsidRDefault="00813D07" w:rsidP="001E1D4A" w:rsidR="00813D07" w:rsidRPr="001E1D4A">
      <w:pPr>
        <w:pStyle w:val="Odlomakpopisa"/>
        <w:numPr>
          <w:ilvl w:val="0"/>
          <w:numId w:val="2"/>
        </w:numPr>
        <w:jc w:val="both"/>
        <w:rPr>
          <w:rFonts w:hAnsi="Times New Roman" w:ascii="Times New Roman"/>
          <w:sz w:val="24"/>
        </w:rPr>
      </w:pPr>
      <w:r w:rsidRPr="001E1D4A">
        <w:rPr>
          <w:rFonts w:hAnsi="Times New Roman" w:ascii="Times New Roman"/>
          <w:sz w:val="24"/>
        </w:rPr>
        <w:t>pravo nadmetanja imaju sve pravne i fizičke osobe u skladu s propisima,</w:t>
      </w:r>
    </w:p>
    <w:p w:rsidRDefault="00813D07" w:rsidP="001E1D4A" w:rsidR="001E1D4A">
      <w:pPr>
        <w:pStyle w:val="Odlomakpopisa"/>
        <w:numPr>
          <w:ilvl w:val="0"/>
          <w:numId w:val="2"/>
        </w:numPr>
        <w:jc w:val="both"/>
        <w:rPr>
          <w:rFonts w:hAnsi="Times New Roman" w:ascii="Times New Roman"/>
          <w:sz w:val="24"/>
        </w:rPr>
      </w:pPr>
      <w:r w:rsidRPr="001E1D4A">
        <w:rPr>
          <w:rFonts w:hAnsi="Times New Roman" w:ascii="Times New Roman"/>
          <w:sz w:val="24"/>
        </w:rPr>
        <w:t>najpovoljnijem ponuđač</w:t>
      </w:r>
      <w:r w:rsidR="00674EA5" w:rsidRPr="001E1D4A">
        <w:rPr>
          <w:rFonts w:hAnsi="Times New Roman" w:ascii="Times New Roman"/>
          <w:sz w:val="24"/>
        </w:rPr>
        <w:t>u jamčevina se uračunava u cijen</w:t>
      </w:r>
      <w:r w:rsidRPr="001E1D4A">
        <w:rPr>
          <w:rFonts w:hAnsi="Times New Roman" w:ascii="Times New Roman"/>
          <w:sz w:val="24"/>
        </w:rPr>
        <w:t xml:space="preserve">u a ostalim </w:t>
      </w:r>
    </w:p>
    <w:p w:rsidRDefault="00813D07" w:rsidP="001E1D4A" w:rsidR="00813D07" w:rsidRPr="001E1D4A">
      <w:pPr>
        <w:jc w:val="both"/>
        <w:rPr>
          <w:rFonts w:hAnsi="Times New Roman" w:ascii="Times New Roman"/>
          <w:sz w:val="24"/>
        </w:rPr>
      </w:pPr>
      <w:r w:rsidRPr="001E1D4A">
        <w:rPr>
          <w:rFonts w:hAnsi="Times New Roman" w:ascii="Times New Roman"/>
          <w:sz w:val="24"/>
        </w:rPr>
        <w:t>ponuđačima se vraća u roku od petnaest dana od dana zaključenja dražbe. Kupac nema pravo na povrat jamčevine ako odustane od kupnje ili ne isplati cijenu u određenom roku,</w:t>
      </w:r>
    </w:p>
    <w:p w:rsidRDefault="007C5422" w:rsidP="00C13862" w:rsidR="007C5422" w:rsidRPr="00C13862">
      <w:pPr>
        <w:pStyle w:val="Odlomakpopisa"/>
        <w:numPr>
          <w:ilvl w:val="0"/>
          <w:numId w:val="2"/>
        </w:numPr>
        <w:jc w:val="both"/>
        <w:rPr>
          <w:rFonts w:hAnsi="Times New Roman" w:ascii="Times New Roman"/>
          <w:sz w:val="24"/>
        </w:rPr>
      </w:pPr>
      <w:r w:rsidRPr="00C13862">
        <w:rPr>
          <w:rFonts w:hAnsi="Times New Roman" w:ascii="Times New Roman"/>
          <w:sz w:val="24"/>
        </w:rPr>
        <w:lastRenderedPageBreak/>
        <w:t>kupac postaje vlasnik pokretnina njihovim preuzimanjem</w:t>
      </w:r>
    </w:p>
    <w:p w:rsidRDefault="00A1755E" w:rsidP="00C13862" w:rsidR="00C13862">
      <w:pPr>
        <w:pStyle w:val="Odlomakpopisa"/>
        <w:numPr>
          <w:ilvl w:val="0"/>
          <w:numId w:val="2"/>
        </w:numPr>
        <w:jc w:val="both"/>
        <w:rPr>
          <w:rFonts w:hAnsi="Times New Roman" w:ascii="Times New Roman"/>
          <w:sz w:val="24"/>
        </w:rPr>
      </w:pPr>
      <w:r w:rsidRPr="00C13862">
        <w:rPr>
          <w:rFonts w:hAnsi="Times New Roman" w:ascii="Times New Roman"/>
          <w:sz w:val="24"/>
        </w:rPr>
        <w:t>Sud će posebnim zaključkom odrediti bris</w:t>
      </w:r>
      <w:r w:rsidR="00C13862">
        <w:rPr>
          <w:rFonts w:hAnsi="Times New Roman" w:ascii="Times New Roman"/>
          <w:sz w:val="24"/>
        </w:rPr>
        <w:t>anje prava vlasništva stečajnog</w:t>
      </w:r>
    </w:p>
    <w:p w:rsidRDefault="00A1755E" w:rsidP="00C13862" w:rsidR="00A1755E" w:rsidRPr="00C13862">
      <w:pPr>
        <w:jc w:val="both"/>
        <w:rPr>
          <w:rFonts w:hAnsi="Times New Roman" w:ascii="Times New Roman"/>
          <w:sz w:val="24"/>
        </w:rPr>
      </w:pPr>
      <w:r w:rsidRPr="00C13862">
        <w:rPr>
          <w:rFonts w:hAnsi="Times New Roman" w:ascii="Times New Roman"/>
          <w:sz w:val="24"/>
        </w:rPr>
        <w:t>dužnika na prodanom vozilu u evidenciji o registriranim i označenim vozilima</w:t>
      </w:r>
      <w:r w:rsidR="001E1D4A" w:rsidRPr="00C13862">
        <w:rPr>
          <w:rFonts w:hAnsi="Times New Roman" w:ascii="Times New Roman"/>
          <w:sz w:val="24"/>
        </w:rPr>
        <w:t xml:space="preserve"> policijske uprave u kojem je ono bilo upisano te brisanja založnog prava u upisniku sudskih i javnobilježničkih osiguranja tražbina vjerovnika na pokretnim stvarima i pravima, a koja prestaju prodajom</w:t>
      </w:r>
    </w:p>
    <w:p w:rsidRDefault="00C13862" w:rsidP="00C13862" w:rsidR="00C13862">
      <w:pPr>
        <w:ind w:left="709"/>
        <w:jc w:val="both"/>
        <w:rPr>
          <w:rFonts w:hAnsi="Times New Roman" w:ascii="Times New Roman"/>
          <w:sz w:val="24"/>
        </w:rPr>
      </w:pPr>
      <w:r>
        <w:rPr>
          <w:rFonts w:hAnsi="Times New Roman" w:ascii="Times New Roman"/>
          <w:sz w:val="24"/>
        </w:rPr>
        <w:t xml:space="preserve">-   </w:t>
      </w:r>
      <w:r w:rsidR="00813D07" w:rsidRPr="00745F07">
        <w:rPr>
          <w:rFonts w:hAnsi="Times New Roman" w:ascii="Times New Roman"/>
          <w:sz w:val="24"/>
        </w:rPr>
        <w:t xml:space="preserve">prodaja po načelu viđeno - kupljeno, te prodavatelj ne odgovara za eventualne </w:t>
      </w:r>
    </w:p>
    <w:p w:rsidRDefault="00813D07" w:rsidP="00C13862" w:rsidR="00813D07" w:rsidRPr="00745F07">
      <w:pPr>
        <w:jc w:val="both"/>
        <w:rPr>
          <w:rFonts w:hAnsi="Times New Roman" w:ascii="Times New Roman"/>
          <w:sz w:val="24"/>
        </w:rPr>
      </w:pPr>
      <w:r w:rsidRPr="00745F07">
        <w:rPr>
          <w:rFonts w:hAnsi="Times New Roman" w:ascii="Times New Roman"/>
          <w:sz w:val="24"/>
        </w:rPr>
        <w:t>pravne i materijalne nedostatke, te se isključuje svaka materijalna odgovornost,</w:t>
      </w:r>
    </w:p>
    <w:p w:rsidRDefault="00674EA5" w:rsidP="00D56F6F" w:rsidR="00DE35BF" w:rsidRPr="00745F07">
      <w:pPr>
        <w:ind w:firstLine="698"/>
        <w:jc w:val="both"/>
        <w:rPr>
          <w:rFonts w:hAnsi="Times New Roman" w:ascii="Times New Roman"/>
          <w:sz w:val="24"/>
        </w:rPr>
      </w:pPr>
      <w:r w:rsidRPr="00745F07">
        <w:rPr>
          <w:rFonts w:hAnsi="Times New Roman" w:ascii="Times New Roman"/>
          <w:sz w:val="24"/>
        </w:rPr>
        <w:t>6</w:t>
      </w:r>
      <w:r w:rsidR="00813D07" w:rsidRPr="00745F07">
        <w:rPr>
          <w:rFonts w:hAnsi="Times New Roman" w:ascii="Times New Roman"/>
          <w:sz w:val="24"/>
        </w:rPr>
        <w:t>. Imovina koja je predme</w:t>
      </w:r>
      <w:r w:rsidRPr="00745F07">
        <w:rPr>
          <w:rFonts w:hAnsi="Times New Roman" w:ascii="Times New Roman"/>
          <w:sz w:val="24"/>
        </w:rPr>
        <w:t>t prodaje i elaborat procjene po</w:t>
      </w:r>
      <w:r w:rsidR="00813D07" w:rsidRPr="00745F07">
        <w:rPr>
          <w:rFonts w:hAnsi="Times New Roman" w:ascii="Times New Roman"/>
          <w:sz w:val="24"/>
        </w:rPr>
        <w:t xml:space="preserve">kretnina može se  razgledati uz prethodni dogovor sa stečajnim upraviteljem na tel. </w:t>
      </w:r>
      <w:r w:rsidR="00C13862">
        <w:rPr>
          <w:rFonts w:hAnsi="Times New Roman" w:ascii="Times New Roman"/>
          <w:sz w:val="24"/>
        </w:rPr>
        <w:t>01- 4647-218.</w:t>
      </w:r>
    </w:p>
    <w:p w:rsidRDefault="00674EA5" w:rsidP="00D56F6F" w:rsidR="00813D07" w:rsidRPr="00745F07">
      <w:pPr>
        <w:ind w:firstLine="698"/>
        <w:jc w:val="both"/>
        <w:rPr>
          <w:rFonts w:hAnsi="Times New Roman" w:ascii="Times New Roman"/>
          <w:sz w:val="24"/>
        </w:rPr>
      </w:pPr>
      <w:r w:rsidRPr="00745F07">
        <w:rPr>
          <w:rFonts w:hAnsi="Times New Roman" w:ascii="Times New Roman"/>
          <w:sz w:val="24"/>
        </w:rPr>
        <w:t>7</w:t>
      </w:r>
      <w:r w:rsidR="00813D07" w:rsidRPr="00745F07">
        <w:rPr>
          <w:rFonts w:hAnsi="Times New Roman" w:ascii="Times New Roman"/>
          <w:sz w:val="24"/>
        </w:rPr>
        <w:t>. Ovo rješenje objavit će se na oglasnoj ploči Trgovačkog</w:t>
      </w:r>
      <w:r w:rsidR="00DE35BF" w:rsidRPr="00745F07">
        <w:rPr>
          <w:rFonts w:hAnsi="Times New Roman" w:ascii="Times New Roman"/>
          <w:sz w:val="24"/>
        </w:rPr>
        <w:t xml:space="preserve"> suda u Zagrebu, a oglas o prodaji na internet stranicama Visokog trgovačkog suda Republike Hrvatsk</w:t>
      </w:r>
      <w:r w:rsidR="005E667F">
        <w:rPr>
          <w:rFonts w:hAnsi="Times New Roman" w:ascii="Times New Roman"/>
          <w:sz w:val="24"/>
        </w:rPr>
        <w:t>e i Hrvatske gospodarske komore</w:t>
      </w:r>
      <w:r w:rsidR="00DE35BF" w:rsidRPr="00745F07">
        <w:rPr>
          <w:rFonts w:hAnsi="Times New Roman" w:ascii="Times New Roman"/>
          <w:sz w:val="24"/>
        </w:rPr>
        <w:t>.</w:t>
      </w:r>
    </w:p>
    <w:p w:rsidRDefault="00813D07" w:rsidP="00D56F6F" w:rsidR="00813D07" w:rsidRPr="00745F07">
      <w:pPr>
        <w:ind w:firstLine="698"/>
        <w:jc w:val="both"/>
        <w:rPr>
          <w:rFonts w:hAnsi="Times New Roman" w:ascii="Times New Roman"/>
          <w:sz w:val="24"/>
        </w:rPr>
      </w:pPr>
    </w:p>
    <w:p w:rsidRDefault="00813D07" w:rsidP="00D56F6F" w:rsidR="00813D07" w:rsidRPr="00745F07">
      <w:pPr>
        <w:ind w:hanging="709"/>
        <w:jc w:val="center"/>
        <w:rPr>
          <w:rFonts w:hAnsi="Times New Roman" w:ascii="Times New Roman"/>
          <w:sz w:val="24"/>
        </w:rPr>
      </w:pPr>
      <w:r w:rsidRPr="00745F07">
        <w:rPr>
          <w:rFonts w:hAnsi="Times New Roman" w:ascii="Times New Roman"/>
          <w:sz w:val="24"/>
        </w:rPr>
        <w:t>Obrazloženje</w:t>
      </w:r>
    </w:p>
    <w:p w:rsidRDefault="00813D07" w:rsidP="00D56F6F" w:rsidR="00813D07" w:rsidRPr="00745F07">
      <w:pPr>
        <w:jc w:val="both"/>
        <w:rPr>
          <w:rFonts w:hAnsi="Times New Roman" w:ascii="Times New Roman"/>
          <w:sz w:val="24"/>
        </w:rPr>
      </w:pPr>
    </w:p>
    <w:p w:rsidRDefault="00813D07" w:rsidP="00D56F6F" w:rsidR="00813D07">
      <w:pPr>
        <w:jc w:val="both"/>
        <w:rPr>
          <w:rFonts w:hAnsi="Times New Roman" w:ascii="Times New Roman"/>
          <w:sz w:val="24"/>
        </w:rPr>
      </w:pPr>
      <w:r w:rsidRPr="00745F07">
        <w:rPr>
          <w:rFonts w:hAnsi="Times New Roman" w:ascii="Times New Roman"/>
          <w:sz w:val="24"/>
        </w:rPr>
        <w:tab/>
        <w:t xml:space="preserve">Temeljem odredbe čl. </w:t>
      </w:r>
      <w:r w:rsidR="00C46A10">
        <w:rPr>
          <w:rFonts w:hAnsi="Times New Roman" w:ascii="Times New Roman"/>
          <w:sz w:val="24"/>
        </w:rPr>
        <w:t>163 st. 1 i 2, čl. 164 st. 4 i 5</w:t>
      </w:r>
      <w:r w:rsidRPr="00745F07">
        <w:rPr>
          <w:rFonts w:hAnsi="Times New Roman" w:ascii="Times New Roman"/>
          <w:sz w:val="24"/>
        </w:rPr>
        <w:t xml:space="preserve"> Ovršno</w:t>
      </w:r>
      <w:r w:rsidR="00C46A10">
        <w:rPr>
          <w:rFonts w:hAnsi="Times New Roman" w:ascii="Times New Roman"/>
          <w:sz w:val="24"/>
        </w:rPr>
        <w:t>g zakona u svezi s čl. 164</w:t>
      </w:r>
      <w:r w:rsidRPr="00745F07">
        <w:rPr>
          <w:rFonts w:hAnsi="Times New Roman" w:ascii="Times New Roman"/>
          <w:sz w:val="24"/>
        </w:rPr>
        <w:t xml:space="preserve"> Stečajnog zakona odlučeno je kao u izreci.</w:t>
      </w:r>
    </w:p>
    <w:p w:rsidRDefault="005E667F" w:rsidP="00D56F6F" w:rsidR="005E667F" w:rsidRPr="00745F07">
      <w:pPr>
        <w:jc w:val="both"/>
        <w:rPr>
          <w:rFonts w:hAnsi="Times New Roman" w:ascii="Times New Roman"/>
          <w:sz w:val="24"/>
        </w:rPr>
      </w:pPr>
    </w:p>
    <w:p w:rsidRDefault="00813D07" w:rsidP="00D56F6F" w:rsidR="00813D07" w:rsidRPr="00745F07">
      <w:pPr>
        <w:jc w:val="center"/>
        <w:rPr>
          <w:rFonts w:hAnsi="Times New Roman" w:ascii="Times New Roman"/>
          <w:sz w:val="24"/>
        </w:rPr>
      </w:pPr>
      <w:r w:rsidRPr="00745F07">
        <w:rPr>
          <w:rFonts w:hAnsi="Times New Roman" w:ascii="Times New Roman"/>
          <w:sz w:val="24"/>
        </w:rPr>
        <w:t xml:space="preserve">Zagreb, </w:t>
      </w:r>
      <w:r w:rsidR="005E667F">
        <w:rPr>
          <w:rFonts w:hAnsi="Times New Roman" w:ascii="Times New Roman"/>
          <w:sz w:val="24"/>
        </w:rPr>
        <w:t xml:space="preserve">18. </w:t>
      </w:r>
      <w:r w:rsidR="00B96B9C">
        <w:rPr>
          <w:rFonts w:hAnsi="Times New Roman" w:ascii="Times New Roman"/>
          <w:sz w:val="24"/>
        </w:rPr>
        <w:t xml:space="preserve">travnja </w:t>
      </w:r>
      <w:r w:rsidR="005E667F">
        <w:rPr>
          <w:rFonts w:hAnsi="Times New Roman" w:ascii="Times New Roman"/>
          <w:sz w:val="24"/>
        </w:rPr>
        <w:t xml:space="preserve">2016. </w:t>
      </w:r>
    </w:p>
    <w:p w:rsidRDefault="00813D07" w:rsidP="00D56F6F" w:rsidR="00813D07" w:rsidRPr="00745F07">
      <w:pPr>
        <w:jc w:val="both"/>
        <w:rPr>
          <w:rFonts w:hAnsi="Times New Roman" w:ascii="Times New Roman"/>
          <w:sz w:val="24"/>
        </w:rPr>
      </w:pPr>
    </w:p>
    <w:p w:rsidRDefault="00813D07" w:rsidP="005E667F" w:rsidR="00813D07">
      <w:pPr>
        <w:jc w:val="both"/>
        <w:rPr>
          <w:rFonts w:hAnsi="Times New Roman" w:ascii="Times New Roman"/>
          <w:sz w:val="24"/>
        </w:rPr>
      </w:pPr>
      <w:r w:rsidRPr="00745F07">
        <w:rPr>
          <w:rFonts w:hAnsi="Times New Roman" w:ascii="Times New Roman"/>
          <w:sz w:val="24"/>
        </w:rPr>
        <w:tab/>
      </w:r>
      <w:r w:rsidRPr="00745F07">
        <w:rPr>
          <w:rFonts w:hAnsi="Times New Roman" w:ascii="Times New Roman"/>
          <w:sz w:val="24"/>
        </w:rPr>
        <w:tab/>
      </w:r>
      <w:r w:rsidRPr="00745F07">
        <w:rPr>
          <w:rFonts w:hAnsi="Times New Roman" w:ascii="Times New Roman"/>
          <w:sz w:val="24"/>
        </w:rPr>
        <w:tab/>
      </w:r>
      <w:r w:rsidRPr="00745F07">
        <w:rPr>
          <w:rFonts w:hAnsi="Times New Roman" w:ascii="Times New Roman"/>
          <w:sz w:val="24"/>
        </w:rPr>
        <w:tab/>
      </w:r>
      <w:r w:rsidRPr="00745F07">
        <w:rPr>
          <w:rFonts w:hAnsi="Times New Roman" w:ascii="Times New Roman"/>
          <w:sz w:val="24"/>
        </w:rPr>
        <w:tab/>
      </w:r>
      <w:r w:rsidRPr="00745F07">
        <w:rPr>
          <w:rFonts w:hAnsi="Times New Roman" w:ascii="Times New Roman"/>
          <w:sz w:val="24"/>
        </w:rPr>
        <w:tab/>
      </w:r>
      <w:r w:rsidRPr="00745F07">
        <w:rPr>
          <w:rFonts w:hAnsi="Times New Roman" w:ascii="Times New Roman"/>
          <w:sz w:val="24"/>
        </w:rPr>
        <w:tab/>
      </w:r>
      <w:r w:rsidRPr="00745F07">
        <w:rPr>
          <w:rFonts w:hAnsi="Times New Roman" w:ascii="Times New Roman"/>
          <w:sz w:val="24"/>
        </w:rPr>
        <w:tab/>
      </w:r>
      <w:r w:rsidRPr="00745F07">
        <w:rPr>
          <w:rFonts w:hAnsi="Times New Roman" w:ascii="Times New Roman"/>
          <w:sz w:val="24"/>
        </w:rPr>
        <w:tab/>
      </w:r>
      <w:r w:rsidR="005E667F">
        <w:rPr>
          <w:rFonts w:hAnsi="Times New Roman" w:ascii="Times New Roman"/>
          <w:sz w:val="24"/>
        </w:rPr>
        <w:t>STEČAJNI SUDAC</w:t>
      </w:r>
    </w:p>
    <w:p w:rsidRDefault="005E667F" w:rsidP="005E667F" w:rsidR="005E667F">
      <w:pPr>
        <w:jc w:val="both"/>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Nada Kraljić</w:t>
      </w:r>
      <w:r w:rsidR="00FE524D">
        <w:rPr>
          <w:rFonts w:hAnsi="Times New Roman" w:ascii="Times New Roman"/>
          <w:sz w:val="24"/>
        </w:rPr>
        <w:t>,v.r.</w:t>
      </w:r>
      <w:r>
        <w:rPr>
          <w:rFonts w:hAnsi="Times New Roman" w:ascii="Times New Roman"/>
          <w:sz w:val="24"/>
        </w:rPr>
        <w:t xml:space="preserve"> </w:t>
      </w:r>
    </w:p>
    <w:p w:rsidRDefault="005E667F" w:rsidP="005E667F" w:rsidR="005E667F" w:rsidRPr="00745F07">
      <w:pPr>
        <w:jc w:val="both"/>
        <w:rPr>
          <w:rFonts w:hAnsi="Times New Roman" w:ascii="Times New Roman"/>
          <w:sz w:val="24"/>
        </w:rPr>
      </w:pPr>
    </w:p>
    <w:p w:rsidRDefault="00C46A10" w:rsidP="00C46A10" w:rsidR="00C46A10" w:rsidRPr="00C46A10">
      <w:pPr>
        <w:rPr>
          <w:rFonts w:hAnsi="Times New Roman" w:ascii="Times New Roman"/>
          <w:sz w:val="24"/>
        </w:rPr>
      </w:pPr>
      <w:r w:rsidRPr="00C46A10">
        <w:rPr>
          <w:rFonts w:hAnsi="Times New Roman" w:ascii="Times New Roman"/>
          <w:sz w:val="24"/>
        </w:rPr>
        <w:t xml:space="preserve">POUKA O PRAVNOM LIJEKU </w:t>
      </w:r>
    </w:p>
    <w:p w:rsidRDefault="00C46A10" w:rsidP="00C46A10" w:rsidR="00C46A10" w:rsidRPr="00C46A10">
      <w:pPr>
        <w:rPr>
          <w:rFonts w:hAnsi="Times New Roman" w:ascii="Times New Roman"/>
          <w:sz w:val="24"/>
        </w:rPr>
      </w:pPr>
      <w:r w:rsidRPr="00C46A10">
        <w:rPr>
          <w:rFonts w:hAnsi="Times New Roman" w:ascii="Times New Roman"/>
          <w:sz w:val="24"/>
        </w:rPr>
        <w:t>Protiv ovog zaključka nije dopušten pravni lijek.</w:t>
      </w:r>
    </w:p>
    <w:p w:rsidRDefault="00C46A10" w:rsidP="00C46A10" w:rsidR="00C46A10">
      <w:pPr>
        <w:rPr>
          <w:rFonts w:hAnsi="Times New Roman" w:ascii="Times New Roman"/>
          <w:sz w:val="24"/>
        </w:rPr>
      </w:pPr>
      <w:r w:rsidRPr="00C46A10">
        <w:rPr>
          <w:rFonts w:hAnsi="Times New Roman" w:ascii="Times New Roman"/>
          <w:sz w:val="24"/>
        </w:rPr>
        <w:t xml:space="preserve">(čl. </w:t>
      </w:r>
      <w:smartTag w:element="metricconverter" w:uri="urn:schemas-microsoft-com:office:smarttags">
        <w:smartTagPr>
          <w:attr w:val="11 st" w:name="ProductID"/>
        </w:smartTagPr>
        <w:r w:rsidRPr="00C46A10">
          <w:rPr>
            <w:rFonts w:hAnsi="Times New Roman" w:ascii="Times New Roman"/>
            <w:sz w:val="24"/>
          </w:rPr>
          <w:t>11 st</w:t>
        </w:r>
      </w:smartTag>
      <w:r w:rsidRPr="00C46A10">
        <w:rPr>
          <w:rFonts w:hAnsi="Times New Roman" w:ascii="Times New Roman"/>
          <w:sz w:val="24"/>
        </w:rPr>
        <w:t>. 6 OZ-a)</w:t>
      </w:r>
    </w:p>
    <w:p w:rsidRDefault="00C46A10" w:rsidP="00C46A10" w:rsidR="00C46A10" w:rsidRPr="00C46A10">
      <w:pPr>
        <w:rPr>
          <w:rFonts w:hAnsi="Times New Roman" w:ascii="Times New Roman"/>
          <w:sz w:val="24"/>
        </w:rPr>
      </w:pPr>
    </w:p>
    <w:p w:rsidRDefault="00FE524D" w:rsidR="00FE524D" w:rsidRPr="00FE524D">
      <w:pPr>
        <w:rPr>
          <w:rFonts w:hAnsi="Times New Roman" w:ascii="Times New Roman"/>
          <w:sz w:val="24"/>
        </w:rPr>
      </w:pPr>
      <w:r w:rsidRPr="00FE524D">
        <w:rPr>
          <w:rFonts w:hAnsi="Times New Roman" w:ascii="Times New Roman"/>
          <w:sz w:val="24"/>
          <w:lang w:val="pl-PL"/>
        </w:rPr>
        <w:tab/>
      </w:r>
      <w:r w:rsidRPr="00FE524D">
        <w:rPr>
          <w:rFonts w:hAnsi="Times New Roman" w:ascii="Times New Roman"/>
          <w:sz w:val="24"/>
          <w:lang w:val="pl-PL"/>
        </w:rPr>
        <w:tab/>
      </w:r>
      <w:r w:rsidRPr="00FE524D">
        <w:rPr>
          <w:rFonts w:hAnsi="Times New Roman" w:ascii="Times New Roman"/>
          <w:sz w:val="24"/>
          <w:lang w:val="pl-PL"/>
        </w:rPr>
        <w:tab/>
      </w:r>
      <w:r w:rsidRPr="00FE524D">
        <w:rPr>
          <w:rFonts w:hAnsi="Times New Roman" w:ascii="Times New Roman"/>
          <w:sz w:val="24"/>
          <w:lang w:val="pl-PL"/>
        </w:rPr>
        <w:tab/>
      </w:r>
      <w:r w:rsidRPr="00FE524D">
        <w:rPr>
          <w:rFonts w:hAnsi="Times New Roman" w:ascii="Times New Roman"/>
          <w:sz w:val="24"/>
          <w:lang w:val="pl-PL"/>
        </w:rPr>
        <w:tab/>
      </w:r>
      <w:r w:rsidRPr="00FE524D">
        <w:rPr>
          <w:rFonts w:hAnsi="Times New Roman" w:ascii="Times New Roman"/>
          <w:sz w:val="24"/>
          <w:lang w:val="pl-PL"/>
        </w:rPr>
        <w:tab/>
      </w:r>
      <w:r w:rsidRPr="00FE524D">
        <w:rPr>
          <w:rFonts w:hAnsi="Times New Roman" w:ascii="Times New Roman"/>
          <w:sz w:val="24"/>
          <w:lang w:val="pl-PL"/>
        </w:rPr>
        <w:tab/>
      </w:r>
      <w:r w:rsidRPr="00FE524D">
        <w:rPr>
          <w:rFonts w:hAnsi="Times New Roman" w:ascii="Times New Roman"/>
          <w:sz w:val="24"/>
        </w:rPr>
        <w:t>Za točnost otpravka-ovl.službenik</w:t>
      </w:r>
    </w:p>
    <w:p w:rsidRDefault="00FE524D" w:rsidP="00FE524D" w:rsidR="00FE524D" w:rsidRPr="00FE524D">
      <w:pPr>
        <w:ind w:firstLine="708" w:left="5664"/>
        <w:rPr>
          <w:rFonts w:hAnsi="Times New Roman" w:ascii="Times New Roman"/>
          <w:sz w:val="24"/>
        </w:rPr>
      </w:pPr>
      <w:r w:rsidRPr="00FE524D">
        <w:rPr>
          <w:rFonts w:hAnsi="Times New Roman" w:ascii="Times New Roman"/>
          <w:sz w:val="24"/>
        </w:rPr>
        <w:t>Vinka Mihalinčić</w:t>
      </w:r>
    </w:p>
    <w:p w:rsidRDefault="00813D07" w:rsidP="00D56F6F" w:rsidR="00813D07" w:rsidRPr="00745F07">
      <w:pPr>
        <w:jc w:val="both"/>
        <w:rPr>
          <w:rFonts w:hAnsi="Times New Roman" w:ascii="Times New Roman"/>
          <w:color w:val="000000"/>
          <w:sz w:val="24"/>
        </w:rPr>
      </w:pPr>
    </w:p>
    <w:p w:rsidRDefault="00813D07" w:rsidP="00D56F6F" w:rsidR="00813D07" w:rsidRPr="00745F07">
      <w:pPr>
        <w:jc w:val="center"/>
        <w:rPr>
          <w:rFonts w:hAnsi="Times New Roman" w:ascii="Times New Roman"/>
          <w:sz w:val="24"/>
        </w:rPr>
      </w:pPr>
    </w:p>
    <w:p w:rsidRDefault="00BC5661" w:rsidP="00D56F6F" w:rsidR="00BC5661" w:rsidRPr="00745F07">
      <w:pPr>
        <w:rPr>
          <w:rFonts w:hAnsi="Times New Roman" w:ascii="Times New Roman"/>
          <w:sz w:val="24"/>
        </w:rPr>
      </w:pPr>
    </w:p>
    <w:p w:rsidRDefault="00813D07" w:rsidP="00D56F6F" w:rsidR="00813D07" w:rsidRPr="00745F07">
      <w:pPr>
        <w:rPr>
          <w:rFonts w:hAnsi="Times New Roman" w:ascii="Times New Roman"/>
          <w:sz w:val="24"/>
        </w:rPr>
      </w:pPr>
      <w:r w:rsidRPr="00745F07">
        <w:rPr>
          <w:rFonts w:hAnsi="Times New Roman" w:ascii="Times New Roman"/>
          <w:sz w:val="24"/>
        </w:rPr>
        <w:tab/>
      </w:r>
    </w:p>
    <w:sectPr w:rsidSect="00C46A10" w:rsidR="00813D07" w:rsidRPr="00745F07">
      <w:headerReference w:type="even" r:id="rId10"/>
      <w:headerReference w:type="default" r:id="rId11"/>
      <w:pgSz w:h="16838" w:w="11906"/>
      <w:pgMar w:gutter="0" w:footer="709" w:header="709" w:left="1985" w:bottom="1418" w:right="1134"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577EB" w:rsidR="00F577EB">
      <w:r>
        <w:separator/>
      </w:r>
    </w:p>
  </w:endnote>
  <w:endnote w:id="0" w:type="continuationSeparator">
    <w:p w:rsidRDefault="00F577EB" w:rsidR="00F577E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577EB" w:rsidR="00F577EB">
      <w:r>
        <w:separator/>
      </w:r>
    </w:p>
  </w:footnote>
  <w:footnote w:id="0" w:type="continuationSeparator">
    <w:p w:rsidRDefault="00F577EB" w:rsidR="00F577E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74EA5" w:rsidP="00EF3DAC" w:rsidR="00674EA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74EA5" w:rsidP="00813D07" w:rsidR="00674EA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07976161"/>
      <w:docPartObj>
        <w:docPartGallery w:val="Page Numbers (Top of Page)"/>
        <w:docPartUnique/>
      </w:docPartObj>
    </w:sdtPr>
    <w:sdtEndPr>
      <w:rPr>
        <w:rFonts w:hAnsi="Times New Roman" w:ascii="Times New Roman"/>
        <w:sz w:val="24"/>
      </w:rPr>
    </w:sdtEndPr>
    <w:sdtContent>
      <w:p w:rsidRDefault="000A5F8C" w:rsidP="000A5F8C" w:rsidR="000A5F8C" w:rsidRPr="000A5F8C">
        <w:pPr>
          <w:pStyle w:val="Zaglavlje"/>
          <w:ind w:firstLine="1416"/>
          <w:jc w:val="center"/>
          <w:rPr>
            <w:rFonts w:hAnsi="Times New Roman" w:ascii="Times New Roman"/>
            <w:sz w:val="24"/>
          </w:rPr>
        </w:pPr>
        <w:r w:rsidRPr="000A5F8C">
          <w:rPr>
            <w:rFonts w:hAnsi="Times New Roman" w:ascii="Times New Roman"/>
            <w:sz w:val="24"/>
          </w:rPr>
          <w:fldChar w:fldCharType="begin"/>
        </w:r>
        <w:r w:rsidRPr="000A5F8C">
          <w:rPr>
            <w:rFonts w:hAnsi="Times New Roman" w:ascii="Times New Roman"/>
            <w:sz w:val="24"/>
          </w:rPr>
          <w:instrText>PAGE   \* MERGEFORMAT</w:instrText>
        </w:r>
        <w:r w:rsidRPr="000A5F8C">
          <w:rPr>
            <w:rFonts w:hAnsi="Times New Roman" w:ascii="Times New Roman"/>
            <w:sz w:val="24"/>
          </w:rPr>
          <w:fldChar w:fldCharType="separate"/>
        </w:r>
        <w:r w:rsidR="00FE524D">
          <w:rPr>
            <w:rFonts w:hAnsi="Times New Roman" w:ascii="Times New Roman"/>
            <w:noProof/>
            <w:sz w:val="24"/>
          </w:rPr>
          <w:t>2</w:t>
        </w:r>
        <w:r w:rsidRPr="000A5F8C">
          <w:rPr>
            <w:rFonts w:hAnsi="Times New Roman" w:ascii="Times New Roman"/>
            <w:sz w:val="24"/>
          </w:rPr>
          <w:fldChar w:fldCharType="end"/>
        </w:r>
        <w:r w:rsidRPr="000A5F8C">
          <w:rPr>
            <w:rFonts w:hAnsi="Times New Roman" w:ascii="Times New Roman"/>
            <w:sz w:val="24"/>
          </w:rPr>
          <w:t xml:space="preserve">              31-St-1077/14-</w:t>
        </w:r>
        <w:r w:rsidR="00B96B9C">
          <w:rPr>
            <w:rFonts w:hAnsi="Times New Roman" w:ascii="Times New Roman"/>
            <w:sz w:val="24"/>
          </w:rPr>
          <w:t>150</w:t>
        </w:r>
        <w:r w:rsidRPr="000A5F8C">
          <w:rPr>
            <w:rFonts w:hAnsi="Times New Roman" w:ascii="Times New Roman"/>
            <w:sz w:val="24"/>
          </w:rPr>
          <w:t xml:space="preserve"> </w:t>
        </w:r>
      </w:p>
    </w:sdtContent>
  </w:sdt>
  <w:p w:rsidRDefault="00674EA5" w:rsidR="00674EA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7609F5"/>
    <w:multiLevelType w:val="hybridMultilevel"/>
    <w:tmpl w:val="3AA0546E"/>
    <w:lvl w:tplc="1954017C" w:ilvl="0">
      <w:start w:val="4"/>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1">
    <w:nsid w:val="58C00F68"/>
    <w:multiLevelType w:val="singleLevel"/>
    <w:tmpl w:val="0C09000B"/>
    <w:lvl w:ilvl="0">
      <w:start w:val="1"/>
      <w:numFmt w:val="bullet"/>
      <w:lvlText w:val=""/>
      <w:lvlJc w:val="left"/>
      <w:pPr>
        <w:tabs>
          <w:tab w:pos="360" w:val="num"/>
        </w:tabs>
        <w:ind w:hanging="360" w:left="360"/>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13D07"/>
    <w:rsid w:val="0004696A"/>
    <w:rsid w:val="000A5F8C"/>
    <w:rsid w:val="001E1D4A"/>
    <w:rsid w:val="00256D18"/>
    <w:rsid w:val="00274489"/>
    <w:rsid w:val="002D0712"/>
    <w:rsid w:val="003345BB"/>
    <w:rsid w:val="003B786D"/>
    <w:rsid w:val="00563BFE"/>
    <w:rsid w:val="005A1C0C"/>
    <w:rsid w:val="005C7629"/>
    <w:rsid w:val="005E667F"/>
    <w:rsid w:val="006341D0"/>
    <w:rsid w:val="00674EA5"/>
    <w:rsid w:val="006B53A3"/>
    <w:rsid w:val="00745F07"/>
    <w:rsid w:val="007C5422"/>
    <w:rsid w:val="00813D07"/>
    <w:rsid w:val="008539D3"/>
    <w:rsid w:val="008D14CD"/>
    <w:rsid w:val="00966A94"/>
    <w:rsid w:val="00A1755E"/>
    <w:rsid w:val="00A64268"/>
    <w:rsid w:val="00AE7D90"/>
    <w:rsid w:val="00AF1E61"/>
    <w:rsid w:val="00B96B9C"/>
    <w:rsid w:val="00BC5661"/>
    <w:rsid w:val="00C01819"/>
    <w:rsid w:val="00C13862"/>
    <w:rsid w:val="00C46A10"/>
    <w:rsid w:val="00C94946"/>
    <w:rsid w:val="00D14594"/>
    <w:rsid w:val="00D56F6F"/>
    <w:rsid w:val="00DE35BF"/>
    <w:rsid w:val="00E8594D"/>
    <w:rsid w:val="00EF3DAC"/>
    <w:rsid w:val="00F262B6"/>
    <w:rsid w:val="00F577EB"/>
    <w:rsid w:val="00F90D0C"/>
    <w:rsid w:val="00FE52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13D07"/>
    <w:rPr>
      <w:rFonts w:hAnsi="Verdana" w:ascii="Verdana"/>
      <w:sz w:val="22"/>
      <w:szCs w:val="24"/>
    </w:rPr>
  </w:style>
  <w:style w:styleId="Naslov1" w:type="paragraph">
    <w:name w:val="heading 1"/>
    <w:basedOn w:val="Normal"/>
    <w:next w:val="Normal"/>
    <w:link w:val="Naslov1Char"/>
    <w:qFormat/>
    <w:rsid w:val="00C46A10"/>
    <w:pPr>
      <w:keepNext/>
      <w:jc w:val="center"/>
      <w:outlineLvl w:val="0"/>
    </w:pPr>
    <w:rPr>
      <w:rFonts w:hAnsi="Times New Roman" w:ascii="Times New Roman"/>
      <w:b/>
      <w:bCs/>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13D07"/>
    <w:pPr>
      <w:tabs>
        <w:tab w:pos="4536" w:val="center"/>
        <w:tab w:pos="9072" w:val="right"/>
      </w:tabs>
    </w:pPr>
  </w:style>
  <w:style w:styleId="Podnoje" w:type="paragraph">
    <w:name w:val="footer"/>
    <w:basedOn w:val="Normal"/>
    <w:rsid w:val="00813D07"/>
    <w:pPr>
      <w:tabs>
        <w:tab w:pos="4536" w:val="center"/>
        <w:tab w:pos="9072" w:val="right"/>
      </w:tabs>
    </w:pPr>
  </w:style>
  <w:style w:styleId="Brojstranice" w:type="character">
    <w:name w:val="page number"/>
    <w:basedOn w:val="Zadanifontodlomka"/>
    <w:rsid w:val="00813D07"/>
  </w:style>
  <w:style w:styleId="Tekstbalonia" w:type="paragraph">
    <w:name w:val="Balloon Text"/>
    <w:basedOn w:val="Normal"/>
    <w:link w:val="TekstbaloniaChar"/>
    <w:rsid w:val="006B53A3"/>
    <w:rPr>
      <w:rFonts w:cs="Tahoma" w:hAnsi="Tahoma" w:ascii="Tahoma"/>
      <w:sz w:val="16"/>
      <w:szCs w:val="16"/>
    </w:rPr>
  </w:style>
  <w:style w:customStyle="true" w:styleId="TekstbaloniaChar" w:type="character">
    <w:name w:val="Tekst balončića Char"/>
    <w:basedOn w:val="Zadanifontodlomka"/>
    <w:link w:val="Tekstbalonia"/>
    <w:rsid w:val="006B53A3"/>
    <w:rPr>
      <w:rFonts w:cs="Tahoma" w:hAnsi="Tahoma" w:ascii="Tahoma"/>
      <w:sz w:val="16"/>
      <w:szCs w:val="16"/>
    </w:rPr>
  </w:style>
  <w:style w:customStyle="true" w:styleId="ZaglavljeChar" w:type="character">
    <w:name w:val="Zaglavlje Char"/>
    <w:basedOn w:val="Zadanifontodlomka"/>
    <w:link w:val="Zaglavlje"/>
    <w:uiPriority w:val="99"/>
    <w:rsid w:val="000A5F8C"/>
    <w:rPr>
      <w:rFonts w:hAnsi="Verdana" w:ascii="Verdana"/>
      <w:sz w:val="22"/>
      <w:szCs w:val="24"/>
    </w:rPr>
  </w:style>
  <w:style w:styleId="Odlomakpopisa" w:type="paragraph">
    <w:name w:val="List Paragraph"/>
    <w:basedOn w:val="Normal"/>
    <w:uiPriority w:val="34"/>
    <w:qFormat/>
    <w:rsid w:val="00563BFE"/>
    <w:pPr>
      <w:ind w:left="720"/>
      <w:contextualSpacing/>
    </w:pPr>
  </w:style>
  <w:style w:customStyle="true" w:styleId="Naslov1Char" w:type="character">
    <w:name w:val="Naslov 1 Char"/>
    <w:basedOn w:val="Zadanifontodlomka"/>
    <w:link w:val="Naslov1"/>
    <w:rsid w:val="00C46A10"/>
    <w:rPr>
      <w:b/>
      <w:bCs/>
      <w:sz w:val="24"/>
      <w:szCs w:val="24"/>
    </w:rPr>
  </w:style>
  <w:style w:styleId="Tekstrezerviranogmjesta" w:type="character">
    <w:name w:val="Placeholder Text"/>
    <w:basedOn w:val="Zadanifontodlomka"/>
    <w:uiPriority w:val="99"/>
    <w:semiHidden/>
    <w:rsid w:val="00FE524D"/>
    <w:rPr>
      <w:color w:val="808080"/>
      <w:bdr w:space="0" w:sz="0" w:color="auto" w:val="none"/>
      <w:shd w:fill="auto" w:color="auto" w:val="clear"/>
    </w:rPr>
  </w:style>
  <w:style w:customStyle="true" w:styleId="eSPISCCParagraphDefaultFont" w:type="character">
    <w:name w:val="eSPIS_CC_Paragraph Default Font"/>
    <w:basedOn w:val="Zadanifontodlomka"/>
    <w:rsid w:val="00FE524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E524D"/>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FE524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E524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13D07"/>
    <w:rPr>
      <w:rFonts w:ascii="Verdana" w:hAnsi="Verdana"/>
      <w:sz w:val="22"/>
      <w:szCs w:val="24"/>
    </w:rPr>
  </w:style>
  <w:style w:styleId="Naslov1" w:type="paragraph">
    <w:name w:val="heading 1"/>
    <w:basedOn w:val="Normal"/>
    <w:next w:val="Normal"/>
    <w:link w:val="Naslov1Char"/>
    <w:qFormat/>
    <w:rsid w:val="00C46A10"/>
    <w:pPr>
      <w:keepNext/>
      <w:jc w:val="center"/>
      <w:outlineLvl w:val="0"/>
    </w:pPr>
    <w:rPr>
      <w:rFonts w:ascii="Times New Roman" w:hAnsi="Times New Roman"/>
      <w:b/>
      <w:bCs/>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13D07"/>
    <w:pPr>
      <w:tabs>
        <w:tab w:pos="4536" w:val="center"/>
        <w:tab w:pos="9072" w:val="right"/>
      </w:tabs>
    </w:pPr>
  </w:style>
  <w:style w:styleId="Podnoje" w:type="paragraph">
    <w:name w:val="footer"/>
    <w:basedOn w:val="Normal"/>
    <w:rsid w:val="00813D07"/>
    <w:pPr>
      <w:tabs>
        <w:tab w:pos="4536" w:val="center"/>
        <w:tab w:pos="9072" w:val="right"/>
      </w:tabs>
    </w:pPr>
  </w:style>
  <w:style w:styleId="Brojstranice" w:type="character">
    <w:name w:val="page number"/>
    <w:basedOn w:val="Zadanifontodlomka"/>
    <w:rsid w:val="00813D07"/>
  </w:style>
  <w:style w:styleId="Tekstbalonia" w:type="paragraph">
    <w:name w:val="Balloon Text"/>
    <w:basedOn w:val="Normal"/>
    <w:link w:val="TekstbaloniaChar"/>
    <w:rsid w:val="006B53A3"/>
    <w:rPr>
      <w:rFonts w:ascii="Tahoma" w:cs="Tahoma" w:hAnsi="Tahoma"/>
      <w:sz w:val="16"/>
      <w:szCs w:val="16"/>
    </w:rPr>
  </w:style>
  <w:style w:customStyle="1" w:styleId="TekstbaloniaChar" w:type="character">
    <w:name w:val="Tekst balončića Char"/>
    <w:basedOn w:val="Zadanifontodlomka"/>
    <w:link w:val="Tekstbalonia"/>
    <w:rsid w:val="006B53A3"/>
    <w:rPr>
      <w:rFonts w:ascii="Tahoma" w:cs="Tahoma" w:hAnsi="Tahoma"/>
      <w:sz w:val="16"/>
      <w:szCs w:val="16"/>
    </w:rPr>
  </w:style>
  <w:style w:customStyle="1" w:styleId="ZaglavljeChar" w:type="character">
    <w:name w:val="Zaglavlje Char"/>
    <w:basedOn w:val="Zadanifontodlomka"/>
    <w:link w:val="Zaglavlje"/>
    <w:uiPriority w:val="99"/>
    <w:rsid w:val="000A5F8C"/>
    <w:rPr>
      <w:rFonts w:ascii="Verdana" w:hAnsi="Verdana"/>
      <w:sz w:val="22"/>
      <w:szCs w:val="24"/>
    </w:rPr>
  </w:style>
  <w:style w:styleId="Odlomakpopisa" w:type="paragraph">
    <w:name w:val="List Paragraph"/>
    <w:basedOn w:val="Normal"/>
    <w:uiPriority w:val="34"/>
    <w:qFormat/>
    <w:rsid w:val="00563BFE"/>
    <w:pPr>
      <w:ind w:left="720"/>
      <w:contextualSpacing/>
    </w:pPr>
  </w:style>
  <w:style w:customStyle="1" w:styleId="Naslov1Char" w:type="character">
    <w:name w:val="Naslov 1 Char"/>
    <w:basedOn w:val="Zadanifontodlomka"/>
    <w:link w:val="Naslov1"/>
    <w:rsid w:val="00C46A10"/>
    <w:rPr>
      <w:b/>
      <w:bCs/>
      <w:sz w:val="24"/>
      <w:szCs w:val="24"/>
    </w:rPr>
  </w:style>
  <w:style w:styleId="Tekstrezerviranogmjesta" w:type="character">
    <w:name w:val="Placeholder Text"/>
    <w:basedOn w:val="Zadanifontodlomka"/>
    <w:uiPriority w:val="99"/>
    <w:semiHidden/>
    <w:rsid w:val="00FE524D"/>
    <w:rPr>
      <w:color w:val="808080"/>
      <w:bdr w:color="auto" w:space="0" w:sz="0" w:val="none"/>
      <w:shd w:color="auto" w:fill="auto" w:val="clear"/>
    </w:rPr>
  </w:style>
  <w:style w:customStyle="1" w:styleId="eSPISCCParagraphDefaultFont" w:type="character">
    <w:name w:val="eSPIS_CC_Paragraph Default Font"/>
    <w:basedOn w:val="Zadanifontodlomka"/>
    <w:rsid w:val="00FE524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E524D"/>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FE524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E524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travnja 2016.</izvorni_sadrzaj>
    <derivirana_varijabla naziv="DomainObject.DatumDonosenjaOdluke_1">18.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1077</izvorni_sadrzaj>
    <derivirana_varijabla naziv="DomainObject.Predmet.Broj_1">1077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prosinca 2014.</izvorni_sadrzaj>
    <derivirana_varijabla naziv="DomainObject.Predmet.DatumOsnivanja_1">10. prosinca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St-1077/2014</izvorni_sadrzaj>
    <derivirana_varijabla naziv="DomainObject.Predmet.OznakaBroj_1">St-1077/2014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ENIGMA d.o.o.</izvorni_sadrzaj>
    <derivirana_varijabla naziv="DomainObject.Predmet.ProtustrankaFormated_1">  ENIGMA d.o.o.</derivirana_varijabla>
  </DomainObject.Predmet.ProtustrankaFormated>
  <DomainObject.Predmet.ProtustrankaFormatedOIB>
    <izvorni_sadrzaj>  ENIGMA d.o.o., OIB 14770792714</izvorni_sadrzaj>
    <derivirana_varijabla naziv="DomainObject.Predmet.ProtustrankaFormatedOIB_1">  ENIGMA d.o.o., OIB 14770792714</derivirana_varijabla>
  </DomainObject.Predmet.ProtustrankaFormatedOIB>
  <DomainObject.Predmet.ProtustrankaFormatedWithAdress>
    <izvorni_sadrzaj> ENIGMA d.o.o., Skela 64, 44400 Glina</izvorni_sadrzaj>
    <derivirana_varijabla naziv="DomainObject.Predmet.ProtustrankaFormatedWithAdress_1"> ENIGMA d.o.o., Skela 64, 44400 Glina</derivirana_varijabla>
  </DomainObject.Predmet.ProtustrankaFormatedWithAdress>
  <DomainObject.Predmet.ProtustrankaFormatedWithAdressOIB>
    <izvorni_sadrzaj> ENIGMA d.o.o., OIB 14770792714, Skela 64, 44400 Glina</izvorni_sadrzaj>
    <derivirana_varijabla naziv="DomainObject.Predmet.ProtustrankaFormatedWithAdressOIB_1"> ENIGMA d.o.o., OIB 14770792714, Skela 64, 44400 Glina</derivirana_varijabla>
  </DomainObject.Predmet.ProtustrankaFormatedWithAdressOIB>
  <DomainObject.Predmet.ProtustrankaWithAdress>
    <izvorni_sadrzaj>ENIGMA d.o.o. Skela 64, 44400 Glina</izvorni_sadrzaj>
    <derivirana_varijabla naziv="DomainObject.Predmet.ProtustrankaWithAdress_1">ENIGMA d.o.o. Skela 64, 44400 Glina</derivirana_varijabla>
  </DomainObject.Predmet.ProtustrankaWithAdress>
  <DomainObject.Predmet.ProtustrankaWithAdressOIB>
    <izvorni_sadrzaj>ENIGMA d.o.o., OIB 14770792714, Skela 64, 44400 Glina</izvorni_sadrzaj>
    <derivirana_varijabla naziv="DomainObject.Predmet.ProtustrankaWithAdressOIB_1">ENIGMA d.o.o., OIB 14770792714, Skela 64, 44400 Glina</derivirana_varijabla>
  </DomainObject.Predmet.ProtustrankaWithAdressOIB>
  <DomainObject.Predmet.ProtustrankaNazivFormated>
    <izvorni_sadrzaj>ENIGMA d.o.o.</izvorni_sadrzaj>
    <derivirana_varijabla naziv="DomainObject.Predmet.ProtustrankaNazivFormated_1">ENIGMA d.o.o.</derivirana_varijabla>
  </DomainObject.Predmet.ProtustrankaNazivFormated>
  <DomainObject.Predmet.ProtustrankaNazivFormatedOIB>
    <izvorni_sadrzaj>ENIGMA d.o.o., OIB 14770792714</izvorni_sadrzaj>
    <derivirana_varijabla naziv="DomainObject.Predmet.ProtustrankaNazivFormatedOIB_1">ENIGMA d.o.o., OIB 14770792714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PRVO PLINARSKO DRUŠTVO d.o.o. za distribuciju plina; DOK-ING, društvo s ograničenom odgovornošću za inženjering i unutarnju i vanjsku trgovinu; Safija Denkwitz Cerić; Ante Mihaljević; Slaven Tomić; MARENČIĆ TRANSPORTI j.d.o.o. za trgovinu i prijevoz; MEHANIKA-ELEKTRONIKA društvo s ograničenom odgovornošću za usluge; Zlatko Tomašinec; Marijo-marko Pavletić; Milorad Volaš; AUTO - PULS d.o.o. za trgovinu i usluge; FHC d.o.o. za graditeljstvo, projektiranje i usluge; Jelena Kraljević Bašić; Branko Bašić; Leon Kukec; Marko Štefanac; AUTO-MAK društvo s ograničenom odgovornošću za trgovinu i usluge; VI-ZA MOBILE j.d.o.o. za trgovinu i usluge; AUTO BEKI 13 društvo s ograničenom odgovornošću za trgovinu i usluge; TITAN društvo s ograničenom odgovornošću za trgovinu, prijevoz i građenje; AUTO-DABO društvo s ograničenom odgovornošću za trgovinu i usluge; Z.T.T., d.o.o. za unutarnju i vanjsku trgovinu i usluge; VV - PROMET d.o.o. prijevoz,građevinarstvo, trgovina i usluge; SAMO TREBA DELATI d.o.o. za trgovinu i usluge; Mario Bosiljkov; Kruno Štefanek; Zvonko Hlevnjak; V.D.M. PROMET d.o.o. za graditeljstvo; Davor Videc; M.R.TRANSPORT d.o.o. za trgovinu i usluge; Davor Bogović; D.I. ING. d.o.o. za građevinarstvo, trgovinu i usluge</izvorni_sadrzaj>
    <derivirana_varijabla naziv="DomainObject.Predmet.StrankaFormated_1">  RH Ministarstvo financija, Porezna uprava; PRVO PLINARSKO DRUŠTVO d.o.o. za distribuciju plina; DOK-ING, društvo s ograničenom odgovornošću za inženjering i unutarnju i vanjsku trgovinu; Safija Denkwitz Cerić; Ante Mihaljević; Slaven Tomić; MARENČIĆ TRANSPORTI j.d.o.o. za trgovinu i prijevoz; MEHANIKA-ELEKTRONIKA društvo s ograničenom odgovornošću za usluge; Zlatko Tomašinec; Marijo-marko Pavletić; Milorad Volaš; AUTO - PULS d.o.o. za trgovinu i usluge; FHC d.o.o. za graditeljstvo, projektiranje i usluge; Jelena Kraljević Bašić; Branko Bašić; Leon Kukec; Marko Štefanac; AUTO-MAK društvo s ograničenom odgovornošću za trgovinu i usluge; VI-ZA MOBILE j.d.o.o. za trgovinu i usluge; AUTO BEKI 13 društvo s ograničenom odgovornošću za trgovinu i usluge; TITAN društvo s ograničenom odgovornošću za trgovinu, prijevoz i građenje; AUTO-DABO društvo s ograničenom odgovornošću za trgovinu i usluge; Z.T.T., d.o.o. za unutarnju i vanjsku trgovinu i usluge; VV - PROMET d.o.o. prijevoz,građevinarstvo, trgovina i usluge; SAMO TREBA DELATI d.o.o. za trgovinu i usluge; Mario Bosiljkov; Kruno Štefanek; Zvonko Hlevnjak; V.D.M. PROMET d.o.o. za graditeljstvo; Davor Videc; M.R.TRANSPORT d.o.o. za trgovinu i usluge; Davor Bogović; D.I. ING. d.o.o. za građevinarstvo, trgovinu i usluge</derivirana_varijabla>
  </DomainObject.Predmet.StrankaFormated>
  <DomainObject.Predmet.StrankaFormatedOIB>
    <izvorni_sadrzaj>  RH Ministarstvo financija, Porezna uprava, OIB 18683136487; PRVO PLINARSKO DRUŠTVO d.o.o. za distribuciju plina, OIB 58292277611; DOK-ING, društvo s ograničenom odgovornošću za inženjering i unutarnju i vanjsku trgovinu, OIB 39982657045; Safija Denkwitz Cerić, OIB 26929862693; Ante Mihaljević, OIB 83579267014; Slaven Tomić, OIB 51108258209; MARENČIĆ TRANSPORTI j.d.o.o. za trgovinu i prijevoz, OIB 69118894996; MEHANIKA-ELEKTRONIKA društvo s ograničenom odgovornošću za usluge, OIB 44579903781; Zlatko Tomašinec, OIB 45830945751; Marijo-marko Pavletić, OIB 62982725235; Milorad Volaš, OIB 85309020949; AUTO - PULS d.o.o. za trgovinu i usluge, OIB 30937172834; FHC d.o.o. za graditeljstvo, projektiranje i usluge, OIB 73396822478; Jelena Kraljević Bašić, OIB 29791745585; Branko Bašić, OIB 10893920769; Leon Kukec, OIB 72074545880; Marko Štefanac; AUTO-MAK društvo s ograničenom odgovornošću za trgovinu i usluge, OIB 11480283722; VI-ZA MOBILE j.d.o.o. za trgovinu i usluge, OIB 80038405182; AUTO BEKI 13 društvo s ograničenom odgovornošću za trgovinu i usluge, OIB 56778285696; TITAN društvo s ograničenom odgovornošću za trgovinu, prijevoz i građenje, OIB 85148271926; AUTO-DABO društvo s ograničenom odgovornošću za trgovinu i usluge, OIB 81363721800; Z.T.T., d.o.o. za unutarnju i vanjsku trgovinu i usluge, OIB 75935511444; VV - PROMET d.o.o. prijevoz,građevinarstvo, trgovina i usluge, OIB 41078691127; SAMO TREBA DELATI d.o.o. za trgovinu i usluge, OIB 91854435907; Mario Bosiljkov, OIB 17821905027; Kruno Štefanek, OIB 61067848748; Zvonko Hlevnjak, OIB 35841292482; V.D.M. PROMET d.o.o. za graditeljstvo, OIB 77440333831; Davor Videc, OIB 59014486653; M.R.TRANSPORT d.o.o. za trgovinu i usluge, OIB 95687639772; Davor Bogović; D.I. ING. d.o.o. za građevinarstvo, trgovinu i usluge, OIB 28968593743</izvorni_sadrzaj>
    <derivirana_varijabla naziv="DomainObject.Predmet.StrankaFormatedOIB_1">  RH Ministarstvo financija, Porezna uprava, OIB 18683136487; PRVO PLINARSKO DRUŠTVO d.o.o. za distribuciju plina, OIB 58292277611; DOK-ING, društvo s ograničenom odgovornošću za inženjering i unutarnju i vanjsku trgovinu, OIB 39982657045; Safija Denkwitz Cerić, OIB 26929862693; Ante Mihaljević, OIB 83579267014; Slaven Tomić, OIB 51108258209; MARENČIĆ TRANSPORTI j.d.o.o. za trgovinu i prijevoz, OIB 69118894996; MEHANIKA-ELEKTRONIKA društvo s ograničenom odgovornošću za usluge, OIB 44579903781; Zlatko Tomašinec, OIB 45830945751; Marijo-marko Pavletić, OIB 62982725235; Milorad Volaš, OIB 85309020949; AUTO - PULS d.o.o. za trgovinu i usluge, OIB 30937172834; FHC d.o.o. za graditeljstvo, projektiranje i usluge, OIB 73396822478; Jelena Kraljević Bašić, OIB 29791745585; Branko Bašić, OIB 10893920769; Leon Kukec, OIB 72074545880; Marko Štefanac; AUTO-MAK društvo s ograničenom odgovornošću za trgovinu i usluge, OIB 11480283722; VI-ZA MOBILE j.d.o.o. za trgovinu i usluge, OIB 80038405182; AUTO BEKI 13 društvo s ograničenom odgovornošću za trgovinu i usluge, OIB 56778285696; TITAN društvo s ograničenom odgovornošću za trgovinu, prijevoz i građenje, OIB 85148271926; AUTO-DABO društvo s ograničenom odgovornošću za trgovinu i usluge, OIB 81363721800; Z.T.T., d.o.o. za unutarnju i vanjsku trgovinu i usluge, OIB 75935511444; VV - PROMET d.o.o. prijevoz,građevinarstvo, trgovina i usluge, OIB 41078691127; SAMO TREBA DELATI d.o.o. za trgovinu i usluge, OIB 91854435907; Mario Bosiljkov, OIB 17821905027; Kruno Štefanek, OIB 61067848748; Zvonko Hlevnjak, OIB 35841292482; V.D.M. PROMET d.o.o. za graditeljstvo, OIB 77440333831; Davor Videc, OIB 59014486653; M.R.TRANSPORT d.o.o. za trgovinu i usluge, OIB 95687639772; Davor Bogović; D.I. ING. d.o.o. za građevinarstvo, trgovinu i usluge, OIB 28968593743</derivirana_varijabla>
  </DomainObject.Predmet.StrankaFormatedOIB>
  <DomainObject.Predmet.StrankaFormatedWithAdress>
    <izvorni_sadrzaj> RH Ministarstvo financija, Porezna uprava, S. i A. Radića 30, 44000 Sisak; PRVO PLINARSKO DRUŠTVO d.o.o. za distribuciju plina, A.Stepinca 27, 32000 Vukovar; DOK-ING, društvo s ograničenom odgovornošću za inženjering i unutarnju i vanjsku trgovinu, Kanalski put 1, Zagreb; Safija Denkwitz Cerić, Seljine Brigade 55c, 10410 Staro Čiče; Ante Mihaljević, Pavlenski Put 7c, 10000 Zagreb; Slaven Tomić, GORIČKA 15, 10370 Dugo Selo; MARENČIĆ TRANSPORTI j.d.o.o. za trgovinu i prijevoz, Podvorec 22, 42225 Podvorec; MEHANIKA-ELEKTRONIKA društvo s ograničenom odgovornošću za usluge, Petra Svačića 10, 10450 Donja Zdenčina; Zlatko Tomašinec, Zvečaj 18, 10000 Zagreb; Marijo-marko Pavletić, Selska 8, 10437 Rakitje; Milorad Volaš, Milana Rustanbega 9, 51000 Rijeka; AUTO - PULS d.o.o. za trgovinu i usluge, Blaževdol, Ulica Đuki 5, 10380 Sveti Ivan Zelina; FHC d.o.o. za graditeljstvo, projektiranje i usluge, Butkovec 54/E, 42225 Butkovec; Jelena Kraljević Bašić, Mlinovi 75, 10000 Zagreb; Branko Bašić, Mlinovi 75, 10000 Zagreb; Leon Kukec, Ulica Matije Antuna Reljkovića 12, 42000 Varaždin; Marko Štefanac; AUTO-MAK društvo s ograničenom odgovornošću za trgovinu i usluge, Matije Antuna Reljkovića 12, 42000 Varaždin; VI-ZA MOBILE j.d.o.o. za trgovinu i usluge, Prekratova 56, 10000 Zagreb; AUTO BEKI 13 društvo s ograničenom odgovornošću za trgovinu i usluge, Željeznička 88, 10360 Sesvete; TITAN društvo s ograničenom odgovornošću za trgovinu, prijevoz i građenje, Sokolova 17, 34000 Požega; AUTO-DABO društvo s ograničenom odgovornošću za trgovinu i usluge, Kaniža/bb, 42240 Kaniža; Z.T.T., d.o.o. za unutarnju i vanjsku trgovinu i usluge, Fancevljev Prilaz 9, 10000 Zagreb; VV - PROMET d.o.o. prijevoz,građevinarstvo, trgovina i usluge, Marijana Haberlea 12, 10000 Zagreb; SAMO TREBA DELATI d.o.o. za trgovinu i usluge, Selska 8, 10437 Bestovje; Mario Bosiljkov, Zagrebačka Ulica 11, 10450 Gornji Desinec; Kruno Štefanek, Dubrava 180, 10000 Zagreb; Zvonko Hlevnjak, Šaša 50, 42253 Šaša; V.D.M. PROMET d.o.o. za graditeljstvo, Zagorska 22, 10000 Zagreb; Davor Videc, Kaniža 21 D, 42240 Kaniža; M.R.TRANSPORT d.o.o. za trgovinu i usluge, Križni put 120, 32221 Nuštar; Davor Bogović; D.I. ING. d.o.o. za građevinarstvo, trgovinu i usluge, I Savica 94/f, 10000 Zagreb</izvorni_sadrzaj>
    <derivirana_varijabla naziv="DomainObject.Predmet.StrankaFormatedWithAdress_1"> RH Ministarstvo financija, Porezna uprava, S. i A. Radića 30, 44000 Sisak; PRVO PLINARSKO DRUŠTVO d.o.o. za distribuciju plina, A.Stepinca 27, 32000 Vukovar; DOK-ING, društvo s ograničenom odgovornošću za inženjering i unutarnju i vanjsku trgovinu, Kanalski put 1, Zagreb; Safija Denkwitz Cerić, Seljine Brigade 55c, 10410 Staro Čiče; Ante Mihaljević, Pavlenski Put 7c, 10000 Zagreb; Slaven Tomić, GORIČKA 15, 10370 Dugo Selo; MARENČIĆ TRANSPORTI j.d.o.o. za trgovinu i prijevoz, Podvorec 22, 42225 Podvorec; MEHANIKA-ELEKTRONIKA društvo s ograničenom odgovornošću za usluge, Petra Svačića 10, 10450 Donja Zdenčina; Zlatko Tomašinec, Zvečaj 18, 10000 Zagreb; Marijo-marko Pavletić, Selska 8, 10437 Rakitje; Milorad Volaš, Milana Rustanbega 9, 51000 Rijeka; AUTO - PULS d.o.o. za trgovinu i usluge, Blaževdol, Ulica Đuki 5, 10380 Sveti Ivan Zelina; FHC d.o.o. za graditeljstvo, projektiranje i usluge, Butkovec 54/E, 42225 Butkovec; Jelena Kraljević Bašić, Mlinovi 75, 10000 Zagreb; Branko Bašić, Mlinovi 75, 10000 Zagreb; Leon Kukec, Ulica Matije Antuna Reljkovića 12, 42000 Varaždin; Marko Štefanac; AUTO-MAK društvo s ograničenom odgovornošću za trgovinu i usluge, Matije Antuna Reljkovića 12, 42000 Varaždin; VI-ZA MOBILE j.d.o.o. za trgovinu i usluge, Prekratova 56, 10000 Zagreb; AUTO BEKI 13 društvo s ograničenom odgovornošću za trgovinu i usluge, Željeznička 88, 10360 Sesvete; TITAN društvo s ograničenom odgovornošću za trgovinu, prijevoz i građenje, Sokolova 17, 34000 Požega; AUTO-DABO društvo s ograničenom odgovornošću za trgovinu i usluge, Kaniža/bb, 42240 Kaniža; Z.T.T., d.o.o. za unutarnju i vanjsku trgovinu i usluge, Fancevljev Prilaz 9, 10000 Zagreb; VV - PROMET d.o.o. prijevoz,građevinarstvo, trgovina i usluge, Marijana Haberlea 12, 10000 Zagreb; SAMO TREBA DELATI d.o.o. za trgovinu i usluge, Selska 8, 10437 Bestovje; Mario Bosiljkov, Zagrebačka Ulica 11, 10450 Gornji Desinec; Kruno Štefanek, Dubrava 180, 10000 Zagreb; Zvonko Hlevnjak, Šaša 50, 42253 Šaša; V.D.M. PROMET d.o.o. za graditeljstvo, Zagorska 22, 10000 Zagreb; Davor Videc, Kaniža 21 D, 42240 Kaniža; M.R.TRANSPORT d.o.o. za trgovinu i usluge, Križni put 120, 32221 Nuštar; Davor Bogović; D.I. ING. d.o.o. za građevinarstvo, trgovinu i usluge, I Savica 94/f, 10000 Zagreb</derivirana_varijabla>
  </DomainObject.Predmet.StrankaFormatedWithAdress>
  <DomainObject.Predmet.StrankaFormatedWithAdressOIB>
    <izvorni_sadrzaj> RH Ministarstvo financija, Porezna uprava, OIB 18683136487, S. i A. Radića 30, 44000 Sisak; PRVO PLINARSKO DRUŠTVO d.o.o. za distribuciju plina, OIB 58292277611, A.Stepinca 27, 32000 Vukovar; DOK-ING, društvo s ograničenom odgovornošću za inženjering i unutarnju i vanjsku trgovinu, OIB 39982657045, Kanalski put 1, Zagreb; Safija Denkwitz Cerić, OIB 26929862693, Seljine Brigade 55c, 10410 Staro Čiče; Ante Mihaljević, OIB 83579267014, Pavlenski Put 7c, 10000 Zagreb; Slaven Tomić, OIB 51108258209, GORIČKA 15, 10370 Dugo Selo; MARENČIĆ TRANSPORTI j.d.o.o. za trgovinu i prijevoz, OIB 69118894996, Podvorec 22, 42225 Podvorec; MEHANIKA-ELEKTRONIKA društvo s ograničenom odgovornošću za usluge, OIB 44579903781, Petra Svačića 10, 10450 Donja Zdenčina; Zlatko Tomašinec, OIB 45830945751, Zvečaj 18, 10000 Zagreb; Marijo-marko Pavletić, OIB 62982725235, Selska 8, 10437 Rakitje; Milorad Volaš, OIB 85309020949, Milana Rustanbega 9, 51000 Rijeka; AUTO - PULS d.o.o. za trgovinu i usluge, OIB 30937172834, Blaževdol, Ulica Đuki 5, 10380 Sveti Ivan Zelina; FHC d.o.o. za graditeljstvo, projektiranje i usluge, OIB 73396822478, Butkovec 54/E, 42225 Butkovec; Jelena Kraljević Bašić, OIB 29791745585, Mlinovi 75, 10000 Zagreb; Branko Bašić, OIB 10893920769, Mlinovi 75, 10000 Zagreb; Leon Kukec, OIB 72074545880, Ulica Matije Antuna Reljkovića 12, 42000 Varaždin; Marko Štefanac; AUTO-MAK društvo s ograničenom odgovornošću za trgovinu i usluge, OIB 11480283722, Matije Antuna Reljkovića 12, 42000 Varaždin; VI-ZA MOBILE j.d.o.o. za trgovinu i usluge, OIB 80038405182, Prekratova 56, 10000 Zagreb; AUTO BEKI 13 društvo s ograničenom odgovornošću za trgovinu i usluge, OIB 56778285696, Željeznička 88, 10360 Sesvete; TITAN društvo s ograničenom odgovornošću za trgovinu, prijevoz i građenje, OIB 85148271926, Sokolova 17, 34000 Požega; AUTO-DABO društvo s ograničenom odgovornošću za trgovinu i usluge, OIB 81363721800, Kaniža/bb, 42240 Kaniža; Z.T.T., d.o.o. za unutarnju i vanjsku trgovinu i usluge, OIB 75935511444, Fancevljev Prilaz 9, 10000 Zagreb; VV - PROMET d.o.o. prijevoz,građevinarstvo, trgovina i usluge, OIB 41078691127, Marijana Haberlea 12, 10000 Zagreb; SAMO TREBA DELATI d.o.o. za trgovinu i usluge, OIB 91854435907, Selska 8, 10437 Bestovje; Mario Bosiljkov, OIB 17821905027, Zagrebačka Ulica 11, 10450 Gornji Desinec; Kruno Štefanek, OIB 61067848748, Dubrava 180, 10000 Zagreb; Zvonko Hlevnjak, OIB 35841292482, Šaša 50, 42253 Šaša; V.D.M. PROMET d.o.o. za graditeljstvo, OIB 77440333831, Zagorska 22, 10000 Zagreb; Davor Videc, OIB 59014486653, Kaniža 21 D, 42240 Kaniža; M.R.TRANSPORT d.o.o. za trgovinu i usluge, OIB 95687639772, Križni put 120, 32221 Nuštar; Davor Bogović; D.I. ING. d.o.o. za građevinarstvo, trgovinu i usluge, OIB 28968593743, I Savica 94/f, 10000 Zagreb</izvorni_sadrzaj>
    <derivirana_varijabla naziv="DomainObject.Predmet.StrankaFormatedWithAdressOIB_1"> RH Ministarstvo financija, Porezna uprava, OIB 18683136487, S. i A. Radića 30, 44000 Sisak; PRVO PLINARSKO DRUŠTVO d.o.o. za distribuciju plina, OIB 58292277611, A.Stepinca 27, 32000 Vukovar; DOK-ING, društvo s ograničenom odgovornošću za inženjering i unutarnju i vanjsku trgovinu, OIB 39982657045, Kanalski put 1, Zagreb; Safija Denkwitz Cerić, OIB 26929862693, Seljine Brigade 55c, 10410 Staro Čiče; Ante Mihaljević, OIB 83579267014, Pavlenski Put 7c, 10000 Zagreb; Slaven Tomić, OIB 51108258209, GORIČKA 15, 10370 Dugo Selo; MARENČIĆ TRANSPORTI j.d.o.o. za trgovinu i prijevoz, OIB 69118894996, Podvorec 22, 42225 Podvorec; MEHANIKA-ELEKTRONIKA društvo s ograničenom odgovornošću za usluge, OIB 44579903781, Petra Svačića 10, 10450 Donja Zdenčina; Zlatko Tomašinec, OIB 45830945751, Zvečaj 18, 10000 Zagreb; Marijo-marko Pavletić, OIB 62982725235, Selska 8, 10437 Rakitje; Milorad Volaš, OIB 85309020949, Milana Rustanbega 9, 51000 Rijeka; AUTO - PULS d.o.o. za trgovinu i usluge, OIB 30937172834, Blaževdol, Ulica Đuki 5, 10380 Sveti Ivan Zelina; FHC d.o.o. za graditeljstvo, projektiranje i usluge, OIB 73396822478, Butkovec 54/E, 42225 Butkovec; Jelena Kraljević Bašić, OIB 29791745585, Mlinovi 75, 10000 Zagreb; Branko Bašić, OIB 10893920769, Mlinovi 75, 10000 Zagreb; Leon Kukec, OIB 72074545880, Ulica Matije Antuna Reljkovića 12, 42000 Varaždin; Marko Štefanac; AUTO-MAK društvo s ograničenom odgovornošću za trgovinu i usluge, OIB 11480283722, Matije Antuna Reljkovića 12, 42000 Varaždin; VI-ZA MOBILE j.d.o.o. za trgovinu i usluge, OIB 80038405182, Prekratova 56, 10000 Zagreb; AUTO BEKI 13 društvo s ograničenom odgovornošću za trgovinu i usluge, OIB 56778285696, Željeznička 88, 10360 Sesvete; TITAN društvo s ograničenom odgovornošću za trgovinu, prijevoz i građenje, OIB 85148271926, Sokolova 17, 34000 Požega; AUTO-DABO društvo s ograničenom odgovornošću za trgovinu i usluge, OIB 81363721800, Kaniža/bb, 42240 Kaniža; Z.T.T., d.o.o. za unutarnju i vanjsku trgovinu i usluge, OIB 75935511444, Fancevljev Prilaz 9, 10000 Zagreb; VV - PROMET d.o.o. prijevoz,građevinarstvo, trgovina i usluge, OIB 41078691127, Marijana Haberlea 12, 10000 Zagreb; SAMO TREBA DELATI d.o.o. za trgovinu i usluge, OIB 91854435907, Selska 8, 10437 Bestovje; Mario Bosiljkov, OIB 17821905027, Zagrebačka Ulica 11, 10450 Gornji Desinec; Kruno Štefanek, OIB 61067848748, Dubrava 180, 10000 Zagreb; Zvonko Hlevnjak, OIB 35841292482, Šaša 50, 42253 Šaša; V.D.M. PROMET d.o.o. za graditeljstvo, OIB 77440333831, Zagorska 22, 10000 Zagreb; Davor Videc, OIB 59014486653, Kaniža 21 D, 42240 Kaniža; M.R.TRANSPORT d.o.o. za trgovinu i usluge, OIB 95687639772, Križni put 120, 32221 Nuštar; Davor Bogović; D.I. ING. d.o.o. za građevinarstvo, trgovinu i usluge, OIB 28968593743, I Savica 94/f, 10000 Zagreb</derivirana_varijabla>
  </DomainObject.Predmet.StrankaFormatedWithAdressOIB>
  <DomainObject.Predmet.StrankaWithAdress>
    <izvorni_sadrzaj>RH Ministarstvo financija, Porezna uprava S. i A. Radića 30,44000 Sisak,PRVO PLINARSKO DRUŠTVO d.o.o. za distribuciju plina A.Stepinca 27,32000 Vukovar,DOK-ING, društvo s ograničenom odgovornošću za inženjering i unutarnju i vanjsku trgovinu Kanalski put 1,Zagreb,Safija Denkwitz Cerić Seljine Brigade 55c,10410 Staro Čiče,Ante Mihaljević Pavlenski Put 7c,10000 Zagreb,Slaven Tomić GORIČKA 15,10370 Dugo Selo,MARENČIĆ TRANSPORTI j.d.o.o. za trgovinu i prijevoz Podvorec 22,42225 Podvorec,MEHANIKA-ELEKTRONIKA društvo s ograničenom odgovornošću za usluge Petra Svačića 10,10450 Donja Zdenčina,Zlatko Tomašinec Zvečaj 18,10000 Zagreb,Marijo-marko Pavletić Selska 8,10437 Rakitje,Milorad Volaš Milana Rustanbega 9,51000 Rijeka,AUTO - PULS d.o.o. za trgovinu i usluge Blaževdol, Ulica Đuki 5,10380 Sveti Ivan Zelina,FHC d.o.o. za graditeljstvo, projektiranje i usluge Butkovec 54/E,42225 Butkovec,Jelena Kraljević Bašić Mlinovi 75,10000 Zagreb,Branko Bašić Mlinovi 75,10000 Zagreb,Leon Kukec Ulica Matije Antuna Reljkovića 12,42000 Varaždin,Marko Štefanac ,AUTO-MAK društvo s ograničenom odgovornošću za trgovinu i usluge Matije Antuna Reljkovića 12,42000 Varaždin,VI-ZA MOBILE j.d.o.o. za trgovinu i usluge Prekratova 56,10000 Zagreb,AUTO BEKI 13 društvo s ograničenom odgovornošću za trgovinu i usluge Željeznička 88,10360 Sesvete,TITAN društvo s ograničenom odgovornošću za trgovinu, prijevoz i građenje Sokolova 17,34000 Požega,AUTO-DABO društvo s ograničenom odgovornošću za trgovinu i usluge Kaniža/bb,42240 Kaniža,Z.T.T., d.o.o. za unutarnju i vanjsku trgovinu i usluge Fancevljev Prilaz 9,10000 Zagreb,VV - PROMET d.o.o. prijevoz,građevinarstvo, trgovina i usluge Marijana Haberlea 12,10000 Zagreb,SAMO TREBA DELATI d.o.o. za trgovinu i usluge Selska 8,10437 Bestovje,Mario Bosiljkov Zagrebačka Ulica 11,10450 Gornji Desinec,Kruno Štefanek Dubrava 180,10000 Zagreb,Zvonko Hlevnjak Šaša 50,42253 Šaša,V.D.M. PROMET d.o.o. za graditeljstvo Zagorska 22,10000 Zagreb,Davor Videc Kaniža 21 D,42240 Kaniža,M.R.TRANSPORT d.o.o. za trgovinu i usluge Križni put 120,32221 Nuštar,Davor Bogović ,D.I. ING. d.o.o. za građevinarstvo, trgovinu i usluge I Savica 94/f,10000 Zagreb</izvorni_sadrzaj>
    <derivirana_varijabla naziv="DomainObject.Predmet.StrankaWithAdress_1">RH Ministarstvo financija, Porezna uprava S. i A. Radića 30,44000 Sisak,PRVO PLINARSKO DRUŠTVO d.o.o. za distribuciju plina A.Stepinca 27,32000 Vukovar,DOK-ING, društvo s ograničenom odgovornošću za inženjering i unutarnju i vanjsku trgovinu Kanalski put 1,Zagreb,Safija Denkwitz Cerić Seljine Brigade 55c,10410 Staro Čiče,Ante Mihaljević Pavlenski Put 7c,10000 Zagreb,Slaven Tomić GORIČKA 15,10370 Dugo Selo,MARENČIĆ TRANSPORTI j.d.o.o. za trgovinu i prijevoz Podvorec 22,42225 Podvorec,MEHANIKA-ELEKTRONIKA društvo s ograničenom odgovornošću za usluge Petra Svačića 10,10450 Donja Zdenčina,Zlatko Tomašinec Zvečaj 18,10000 Zagreb,Marijo-marko Pavletić Selska 8,10437 Rakitje,Milorad Volaš Milana Rustanbega 9,51000 Rijeka,AUTO - PULS d.o.o. za trgovinu i usluge Blaževdol, Ulica Đuki 5,10380 Sveti Ivan Zelina,FHC d.o.o. za graditeljstvo, projektiranje i usluge Butkovec 54/E,42225 Butkovec,Jelena Kraljević Bašić Mlinovi 75,10000 Zagreb,Branko Bašić Mlinovi 75,10000 Zagreb,Leon Kukec Ulica Matije Antuna Reljkovića 12,42000 Varaždin,Marko Štefanac ,AUTO-MAK društvo s ograničenom odgovornošću za trgovinu i usluge Matije Antuna Reljkovića 12,42000 Varaždin,VI-ZA MOBILE j.d.o.o. za trgovinu i usluge Prekratova 56,10000 Zagreb,AUTO BEKI 13 društvo s ograničenom odgovornošću za trgovinu i usluge Željeznička 88,10360 Sesvete,TITAN društvo s ograničenom odgovornošću za trgovinu, prijevoz i građenje Sokolova 17,34000 Požega,AUTO-DABO društvo s ograničenom odgovornošću za trgovinu i usluge Kaniža/bb,42240 Kaniža,Z.T.T., d.o.o. za unutarnju i vanjsku trgovinu i usluge Fancevljev Prilaz 9,10000 Zagreb,VV - PROMET d.o.o. prijevoz,građevinarstvo, trgovina i usluge Marijana Haberlea 12,10000 Zagreb,SAMO TREBA DELATI d.o.o. za trgovinu i usluge Selska 8,10437 Bestovje,Mario Bosiljkov Zagrebačka Ulica 11,10450 Gornji Desinec,Kruno Štefanek Dubrava 180,10000 Zagreb,Zvonko Hlevnjak Šaša 50,42253 Šaša,V.D.M. PROMET d.o.o. za graditeljstvo Zagorska 22,10000 Zagreb,Davor Videc Kaniža 21 D,42240 Kaniža,M.R.TRANSPORT d.o.o. za trgovinu i usluge Križni put 120,32221 Nuštar,Davor Bogović ,D.I. ING. d.o.o. za građevinarstvo, trgovinu i usluge I Savica 94/f,10000 Zagreb</derivirana_varijabla>
  </DomainObject.Predmet.StrankaWithAdress>
  <DomainObject.Predmet.StrankaWithAdressOIB>
    <izvorni_sadrzaj>RH Ministarstvo financija, Porezna uprava, OIB 18683136487, S. i A. Radića 30,44000 Sisak,PRVO PLINARSKO DRUŠTVO d.o.o. za distribuciju plina, OIB 58292277611, A.Stepinca 27,32000 Vukovar,DOK-ING, društvo s ograničenom odgovornošću za inženjering i unutarnju i vanjsku trgovinu, OIB 39982657045, Kanalski put 1,Zagreb,Safija Denkwitz Cerić, OIB 26929862693, Seljine Brigade 55c,10410 Staro Čiče,Ante Mihaljević, OIB 83579267014, Pavlenski Put 7c,10000 Zagreb,Slaven Tomić, OIB 51108258209, GORIČKA 15,10370 Dugo Selo,MARENČIĆ TRANSPORTI j.d.o.o. za trgovinu i prijevoz, OIB 69118894996, Podvorec 22,42225 Podvorec,MEHANIKA-ELEKTRONIKA društvo s ograničenom odgovornošću za usluge, OIB 44579903781, Petra Svačića 10,10450 Donja Zdenčina,Zlatko Tomašinec, OIB 45830945751, Zvečaj 18,10000 Zagreb,Marijo-marko Pavletić, OIB 62982725235, Selska 8,10437 Rakitje,Milorad Volaš, OIB 85309020949, Milana Rustanbega 9,51000 Rijeka,AUTO - PULS d.o.o. za trgovinu i usluge, OIB 30937172834, Blaževdol, Ulica Đuki 5,10380 Sveti Ivan Zelina,FHC d.o.o. za graditeljstvo, projektiranje i usluge, OIB 73396822478, Butkovec 54/E,42225 Butkovec,Jelena Kraljević Bašić, OIB 29791745585, Mlinovi 75,10000 Zagreb,Branko Bašić, OIB 10893920769, Mlinovi 75,10000 Zagreb,Leon Kukec, OIB 72074545880, Ulica Matije Antuna Reljkovića 12,42000 Varaždin,Marko Štefanac,AUTO-MAK društvo s ograničenom odgovornošću za trgovinu i usluge, OIB 11480283722, Matije Antuna Reljkovića 12,42000 Varaždin,VI-ZA MOBILE j.d.o.o. za trgovinu i usluge, OIB 80038405182, Prekratova 56,10000 Zagreb,AUTO BEKI 13 društvo s ograničenom odgovornošću za trgovinu i usluge, OIB 56778285696, Željeznička 88,10360 Sesvete,TITAN društvo s ograničenom odgovornošću za trgovinu, prijevoz i građenje, OIB 85148271926, Sokolova 17,34000 Požega,AUTO-DABO društvo s ograničenom odgovornošću za trgovinu i usluge, OIB 81363721800, Kaniža/bb,42240 Kaniža,Z.T.T., d.o.o. za unutarnju i vanjsku trgovinu i usluge, OIB 75935511444, Fancevljev Prilaz 9,10000 Zagreb,VV - PROMET d.o.o. prijevoz,građevinarstvo, trgovina i usluge, OIB 41078691127, Marijana Haberlea 12,10000 Zagreb,SAMO TREBA DELATI d.o.o. za trgovinu i usluge, OIB 91854435907, Selska 8,10437 Bestovje,Mario Bosiljkov, OIB 17821905027, Zagrebačka Ulica 11,10450 Gornji Desinec,Kruno Štefanek, OIB 61067848748, Dubrava 180,10000 Zagreb,Zvonko Hlevnjak, OIB 35841292482, Šaša 50,42253 Šaša,V.D.M. PROMET d.o.o. za graditeljstvo, OIB 77440333831, Zagorska 22,10000 Zagreb,Davor Videc, OIB 59014486653, Kaniža 21 D,42240 Kaniža,M.R.TRANSPORT d.o.o. za trgovinu i usluge, OIB 95687639772, Križni put 120,32221 Nuštar,Davor Bogović,D.I. ING. d.o.o. za građevinarstvo, trgovinu i usluge, OIB 28968593743, I Savica 94/f,10000 Zagreb</izvorni_sadrzaj>
    <derivirana_varijabla naziv="DomainObject.Predmet.StrankaWithAdressOIB_1">RH Ministarstvo financija, Porezna uprava, OIB 18683136487, S. i A. Radića 30,44000 Sisak,PRVO PLINARSKO DRUŠTVO d.o.o. za distribuciju plina, OIB 58292277611, A.Stepinca 27,32000 Vukovar,DOK-ING, društvo s ograničenom odgovornošću za inženjering i unutarnju i vanjsku trgovinu, OIB 39982657045, Kanalski put 1,Zagreb,Safija Denkwitz Cerić, OIB 26929862693, Seljine Brigade 55c,10410 Staro Čiče,Ante Mihaljević, OIB 83579267014, Pavlenski Put 7c,10000 Zagreb,Slaven Tomić, OIB 51108258209, GORIČKA 15,10370 Dugo Selo,MARENČIĆ TRANSPORTI j.d.o.o. za trgovinu i prijevoz, OIB 69118894996, Podvorec 22,42225 Podvorec,MEHANIKA-ELEKTRONIKA društvo s ograničenom odgovornošću za usluge, OIB 44579903781, Petra Svačića 10,10450 Donja Zdenčina,Zlatko Tomašinec, OIB 45830945751, Zvečaj 18,10000 Zagreb,Marijo-marko Pavletić, OIB 62982725235, Selska 8,10437 Rakitje,Milorad Volaš, OIB 85309020949, Milana Rustanbega 9,51000 Rijeka,AUTO - PULS d.o.o. za trgovinu i usluge, OIB 30937172834, Blaževdol, Ulica Đuki 5,10380 Sveti Ivan Zelina,FHC d.o.o. za graditeljstvo, projektiranje i usluge, OIB 73396822478, Butkovec 54/E,42225 Butkovec,Jelena Kraljević Bašić, OIB 29791745585, Mlinovi 75,10000 Zagreb,Branko Bašić, OIB 10893920769, Mlinovi 75,10000 Zagreb,Leon Kukec, OIB 72074545880, Ulica Matije Antuna Reljkovića 12,42000 Varaždin,Marko Štefanac,AUTO-MAK društvo s ograničenom odgovornošću za trgovinu i usluge, OIB 11480283722, Matije Antuna Reljkovića 12,42000 Varaždin,VI-ZA MOBILE j.d.o.o. za trgovinu i usluge, OIB 80038405182, Prekratova 56,10000 Zagreb,AUTO BEKI 13 društvo s ograničenom odgovornošću za trgovinu i usluge, OIB 56778285696, Željeznička 88,10360 Sesvete,TITAN društvo s ograničenom odgovornošću za trgovinu, prijevoz i građenje, OIB 85148271926, Sokolova 17,34000 Požega,AUTO-DABO društvo s ograničenom odgovornošću za trgovinu i usluge, OIB 81363721800, Kaniža/bb,42240 Kaniža,Z.T.T., d.o.o. za unutarnju i vanjsku trgovinu i usluge, OIB 75935511444, Fancevljev Prilaz 9,10000 Zagreb,VV - PROMET d.o.o. prijevoz,građevinarstvo, trgovina i usluge, OIB 41078691127, Marijana Haberlea 12,10000 Zagreb,SAMO TREBA DELATI d.o.o. za trgovinu i usluge, OIB 91854435907, Selska 8,10437 Bestovje,Mario Bosiljkov, OIB 17821905027, Zagrebačka Ulica 11,10450 Gornji Desinec,Kruno Štefanek, OIB 61067848748, Dubrava 180,10000 Zagreb,Zvonko Hlevnjak, OIB 35841292482, Šaša 50,42253 Šaša,V.D.M. PROMET d.o.o. za graditeljstvo, OIB 77440333831, Zagorska 22,10000 Zagreb,Davor Videc, OIB 59014486653, Kaniža 21 D,42240 Kaniža,M.R.TRANSPORT d.o.o. za trgovinu i usluge, OIB 95687639772, Križni put 120,32221 Nuštar,Davor Bogović,D.I. ING. d.o.o. za građevinarstvo, trgovinu i usluge, OIB 28968593743, I Savica 94/f,10000 Zagreb</derivirana_varijabla>
  </DomainObject.Predmet.StrankaWithAdressOIB>
  <DomainObject.Predmet.StrankaNazivFormated>
    <izvorni_sadrzaj>RH Ministarstvo financija, Porezna uprava,PRVO PLINARSKO DRUŠTVO d.o.o. za distribuciju plina,DOK-ING, društvo s ograničenom odgovornošću za inženjering i unutarnju i vanjsku trgovinu,Safija Denkwitz Cerić,Ante Mihaljević,Slaven Tomić,MARENČIĆ TRANSPORTI j.d.o.o. za trgovinu i prijevoz,MEHANIKA-ELEKTRONIKA društvo s ograničenom odgovornošću za usluge,Zlatko Tomašinec,Marijo-marko Pavletić,Milorad Volaš,AUTO - PULS d.o.o. za trgovinu i usluge,FHC d.o.o. za graditeljstvo, projektiranje i usluge,Jelena Kraljević Bašić,Branko Bašić,Leon Kukec,Marko Štefanac,AUTO-MAK društvo s ograničenom odgovornošću za trgovinu i usluge,VI-ZA MOBILE j.d.o.o. za trgovinu i usluge,AUTO BEKI 13 društvo s ograničenom odgovornošću za trgovinu i usluge,TITAN društvo s ograničenom odgovornošću za trgovinu, prijevoz i građenje,AUTO-DABO društvo s ograničenom odgovornošću za trgovinu i usluge,Z.T.T., d.o.o. za unutarnju i vanjsku trgovinu i usluge,VV - PROMET d.o.o. prijevoz,građevinarstvo, trgovina i usluge,SAMO TREBA DELATI d.o.o. za trgovinu i usluge,Mario Bosiljkov,Kruno Štefanek,Zvonko Hlevnjak,V.D.M. PROMET d.o.o. za graditeljstvo,Davor Videc,M.R.TRANSPORT d.o.o. za trgovinu i usluge,Davor Bogović,D.I. ING. d.o.o. za građevinarstvo, trgovinu i usluge</izvorni_sadrzaj>
    <derivirana_varijabla naziv="DomainObject.Predmet.StrankaNazivFormated_1">RH Ministarstvo financija, Porezna uprava,PRVO PLINARSKO DRUŠTVO d.o.o. za distribuciju plina,DOK-ING, društvo s ograničenom odgovornošću za inženjering i unutarnju i vanjsku trgovinu,Safija Denkwitz Cerić,Ante Mihaljević,Slaven Tomić,MARENČIĆ TRANSPORTI j.d.o.o. za trgovinu i prijevoz,MEHANIKA-ELEKTRONIKA društvo s ograničenom odgovornošću za usluge,Zlatko Tomašinec,Marijo-marko Pavletić,Milorad Volaš,AUTO - PULS d.o.o. za trgovinu i usluge,FHC d.o.o. za graditeljstvo, projektiranje i usluge,Jelena Kraljević Bašić,Branko Bašić,Leon Kukec,Marko Štefanac,AUTO-MAK društvo s ograničenom odgovornošću za trgovinu i usluge,VI-ZA MOBILE j.d.o.o. za trgovinu i usluge,AUTO BEKI 13 društvo s ograničenom odgovornošću za trgovinu i usluge,TITAN društvo s ograničenom odgovornošću za trgovinu, prijevoz i građenje,AUTO-DABO društvo s ograničenom odgovornošću za trgovinu i usluge,Z.T.T., d.o.o. za unutarnju i vanjsku trgovinu i usluge,VV - PROMET d.o.o. prijevoz,građevinarstvo, trgovina i usluge,SAMO TREBA DELATI d.o.o. za trgovinu i usluge,Mario Bosiljkov,Kruno Štefanek,Zvonko Hlevnjak,V.D.M. PROMET d.o.o. za graditeljstvo,Davor Videc,M.R.TRANSPORT d.o.o. za trgovinu i usluge,Davor Bogović,D.I. ING. d.o.o. za građevinarstvo, trgovinu i usluge</derivirana_varijabla>
  </DomainObject.Predmet.StrankaNazivFormated>
  <DomainObject.Predmet.StrankaNazivFormatedOIB>
    <izvorni_sadrzaj>RH Ministarstvo financija, Porezna uprava, OIB 18683136487,PRVO PLINARSKO DRUŠTVO d.o.o. za distribuciju plina, OIB 58292277611,DOK-ING, društvo s ograničenom odgovornošću za inženjering i unutarnju i vanjsku trgovinu, OIB 39982657045,Safija Denkwitz Cerić, OIB 26929862693,Ante Mihaljević, OIB 83579267014,Slaven Tomić, OIB 51108258209,MARENČIĆ TRANSPORTI j.d.o.o. za trgovinu i prijevoz, OIB 69118894996,MEHANIKA-ELEKTRONIKA društvo s ograničenom odgovornošću za usluge, OIB 44579903781,Zlatko Tomašinec, OIB 45830945751,Marijo-marko Pavletić, OIB 62982725235,Milorad Volaš, OIB 85309020949,AUTO - PULS d.o.o. za trgovinu i usluge, OIB 30937172834,FHC d.o.o. za graditeljstvo, projektiranje i usluge, OIB 73396822478,Jelena Kraljević Bašić, OIB 29791745585,Branko Bašić, OIB 10893920769,Leon Kukec, OIB 72074545880,Marko Štefanac,AUTO-MAK društvo s ograničenom odgovornošću za trgovinu i usluge, OIB 11480283722,VI-ZA MOBILE j.d.o.o. za trgovinu i usluge, OIB 80038405182,AUTO BEKI 13 društvo s ograničenom odgovornošću za trgovinu i usluge, OIB 56778285696,TITAN društvo s ograničenom odgovornošću za trgovinu, prijevoz i građenje, OIB 85148271926,AUTO-DABO društvo s ograničenom odgovornošću za trgovinu i usluge, OIB 81363721800,Z.T.T., d.o.o. za unutarnju i vanjsku trgovinu i usluge, OIB 75935511444,VV - PROMET d.o.o. prijevoz,građevinarstvo, trgovina i usluge, OIB 41078691127,SAMO TREBA DELATI d.o.o. za trgovinu i usluge, OIB 91854435907,Mario Bosiljkov, OIB 17821905027,Kruno Štefanek, OIB 61067848748,Zvonko Hlevnjak, OIB 35841292482,V.D.M. PROMET d.o.o. za graditeljstvo, OIB 77440333831,Davor Videc, OIB 59014486653,M.R.TRANSPORT d.o.o. za trgovinu i usluge, OIB 95687639772,Davor Bogović,D.I. ING. d.o.o. za građevinarstvo, trgovinu i usluge, OIB 28968593743</izvorni_sadrzaj>
    <derivirana_varijabla naziv="DomainObject.Predmet.StrankaNazivFormatedOIB_1">RH Ministarstvo financija, Porezna uprava, OIB 18683136487,PRVO PLINARSKO DRUŠTVO d.o.o. za distribuciju plina, OIB 58292277611,DOK-ING, društvo s ograničenom odgovornošću za inženjering i unutarnju i vanjsku trgovinu, OIB 39982657045,Safija Denkwitz Cerić, OIB 26929862693,Ante Mihaljević, OIB 83579267014,Slaven Tomić, OIB 51108258209,MARENČIĆ TRANSPORTI j.d.o.o. za trgovinu i prijevoz, OIB 69118894996,MEHANIKA-ELEKTRONIKA društvo s ograničenom odgovornošću za usluge, OIB 44579903781,Zlatko Tomašinec, OIB 45830945751,Marijo-marko Pavletić, OIB 62982725235,Milorad Volaš, OIB 85309020949,AUTO - PULS d.o.o. za trgovinu i usluge, OIB 30937172834,FHC d.o.o. za graditeljstvo, projektiranje i usluge, OIB 73396822478,Jelena Kraljević Bašić, OIB 29791745585,Branko Bašić, OIB 10893920769,Leon Kukec, OIB 72074545880,Marko Štefanac,AUTO-MAK društvo s ograničenom odgovornošću za trgovinu i usluge, OIB 11480283722,VI-ZA MOBILE j.d.o.o. za trgovinu i usluge, OIB 80038405182,AUTO BEKI 13 društvo s ograničenom odgovornošću za trgovinu i usluge, OIB 56778285696,TITAN društvo s ograničenom odgovornošću za trgovinu, prijevoz i građenje, OIB 85148271926,AUTO-DABO društvo s ograničenom odgovornošću za trgovinu i usluge, OIB 81363721800,Z.T.T., d.o.o. za unutarnju i vanjsku trgovinu i usluge, OIB 75935511444,VV - PROMET d.o.o. prijevoz,građevinarstvo, trgovina i usluge, OIB 41078691127,SAMO TREBA DELATI d.o.o. za trgovinu i usluge, OIB 91854435907,Mario Bosiljkov, OIB 17821905027,Kruno Štefanek, OIB 61067848748,Zvonko Hlevnjak, OIB 35841292482,V.D.M. PROMET d.o.o. za graditeljstvo, OIB 77440333831,Davor Videc, OIB 59014486653,M.R.TRANSPORT d.o.o. za trgovinu i usluge, OIB 95687639772,Davor Bogović,D.I. ING. d.o.o. za građevinarstvo, trgovinu i usluge, OIB 28968593743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RH Ministarstvo financija, Porezna uprava</item>
      <item>PRVO PLINARSKO DRUŠTVO d.o.o. za distribuciju plina</item>
      <item>DOK-ING, društvo s ograničenom odgovornošću za inženjering i unutarnju i vanjsku trgovinu</item>
      <item>Safija Denkwitz Cerić</item>
      <item>Ante Mihaljević</item>
      <item>Slaven Tomić</item>
      <item>MARENČIĆ TRANSPORTI j.d.o.o. za trgovinu i prijevoz</item>
      <item>MEHANIKA-ELEKTRONIKA društvo s ograničenom odgovornošću za usluge</item>
      <item>Zlatko Tomašinec</item>
      <item>Marijo-marko Pavletić</item>
      <item>Milorad Volaš</item>
      <item>AUTO - PULS d.o.o. za trgovinu i usluge</item>
      <item>FHC d.o.o. za graditeljstvo, projektiranje i usluge</item>
      <item>Jelena Kraljević Bašić</item>
      <item>Branko Bašić</item>
      <item>Leon Kukec</item>
      <item>Marko Štefanac</item>
      <item>AUTO-MAK društvo s ograničenom odgovornošću za trgovinu i usluge</item>
      <item>VI-ZA MOBILE j.d.o.o. za trgovinu i usluge</item>
      <item>AUTO BEKI 13 društvo s ograničenom odgovornošću za trgovinu i usluge</item>
      <item>TITAN društvo s ograničenom odgovornošću za trgovinu, prijevoz i građenje</item>
      <item>AUTO-DABO društvo s ograničenom odgovornošću za trgovinu i usluge</item>
      <item>Z.T.T., d.o.o. za unutarnju i vanjsku trgovinu i usluge</item>
      <item>VV - PROMET d.o.o. prijevoz,građevinarstvo, trgovina i usluge</item>
      <item>SAMO TREBA DELATI d.o.o. za trgovinu i usluge</item>
      <item>Mario Bosiljkov</item>
      <item>Kruno Štefanek</item>
      <item>Zvonko Hlevnjak</item>
      <item>V.D.M. PROMET d.o.o. za graditeljstvo</item>
      <item>Davor Videc</item>
      <item>M.R.TRANSPORT d.o.o. za trgovinu i usluge</item>
      <item>Davor Bogović</item>
      <item>D.I. ING. d.o.o. za građevinarstvo, trgovinu i usluge</item>
    </izvorni_sadrzaj>
    <derivirana_varijabla naziv="DomainObject.Predmet.StrankaListFormated_1">
      <item>RH Ministarstvo financija, Porezna uprava</item>
      <item>PRVO PLINARSKO DRUŠTVO d.o.o. za distribuciju plina</item>
      <item>DOK-ING, društvo s ograničenom odgovornošću za inženjering i unutarnju i vanjsku trgovinu</item>
      <item>Safija Denkwitz Cerić</item>
      <item>Ante Mihaljević</item>
      <item>Slaven Tomić</item>
      <item>MARENČIĆ TRANSPORTI j.d.o.o. za trgovinu i prijevoz</item>
      <item>MEHANIKA-ELEKTRONIKA društvo s ograničenom odgovornošću za usluge</item>
      <item>Zlatko Tomašinec</item>
      <item>Marijo-marko Pavletić</item>
      <item>Milorad Volaš</item>
      <item>AUTO - PULS d.o.o. za trgovinu i usluge</item>
      <item>FHC d.o.o. za graditeljstvo, projektiranje i usluge</item>
      <item>Jelena Kraljević Bašić</item>
      <item>Branko Bašić</item>
      <item>Leon Kukec</item>
      <item>Marko Štefanac</item>
      <item>AUTO-MAK društvo s ograničenom odgovornošću za trgovinu i usluge</item>
      <item>VI-ZA MOBILE j.d.o.o. za trgovinu i usluge</item>
      <item>AUTO BEKI 13 društvo s ograničenom odgovornošću za trgovinu i usluge</item>
      <item>TITAN društvo s ograničenom odgovornošću za trgovinu, prijevoz i građenje</item>
      <item>AUTO-DABO društvo s ograničenom odgovornošću za trgovinu i usluge</item>
      <item>Z.T.T., d.o.o. za unutarnju i vanjsku trgovinu i usluge</item>
      <item>VV - PROMET d.o.o. prijevoz,građevinarstvo, trgovina i usluge</item>
      <item>SAMO TREBA DELATI d.o.o. za trgovinu i usluge</item>
      <item>Mario Bosiljkov</item>
      <item>Kruno Štefanek</item>
      <item>Zvonko Hlevnjak</item>
      <item>V.D.M. PROMET d.o.o. za graditeljstvo</item>
      <item>Davor Videc</item>
      <item>M.R.TRANSPORT d.o.o. za trgovinu i usluge</item>
      <item>Davor Bogović</item>
      <item>D.I. ING. d.o.o. za građevinarstvo, trgovinu i usluge</item>
    </derivirana_varijabla>
  </DomainObject.Predmet.StrankaListFormated>
  <DomainObject.Predmet.StrankaListFormatedOIB>
    <izvorni_sadrzaj>
      <item>RH Ministarstvo financija, Porezna uprava, OIB 18683136487</item>
      <item>PRVO PLINARSKO DRUŠTVO d.o.o. za distribuciju plina, OIB 58292277611</item>
      <item>DOK-ING, društvo s ograničenom odgovornošću za inženjering i unutarnju i vanjsku trgovinu, OIB 39982657045</item>
      <item>Safija Denkwitz Cerić, OIB 26929862693</item>
      <item>Ante Mihaljević, OIB 83579267014</item>
      <item>Slaven Tomić, OIB 51108258209</item>
      <item>MARENČIĆ TRANSPORTI j.d.o.o. za trgovinu i prijevoz, OIB 69118894996</item>
      <item>MEHANIKA-ELEKTRONIKA društvo s ograničenom odgovornošću za usluge, OIB 44579903781</item>
      <item>Zlatko Tomašinec, OIB 45830945751</item>
      <item>Marijo-marko Pavletić, OIB 62982725235</item>
      <item>Milorad Volaš, OIB 85309020949</item>
      <item>AUTO - PULS d.o.o. za trgovinu i usluge, OIB 30937172834</item>
      <item>FHC d.o.o. za graditeljstvo, projektiranje i usluge, OIB 73396822478</item>
      <item>Jelena Kraljević Bašić, OIB 29791745585</item>
      <item>Branko Bašić, OIB 10893920769</item>
      <item>Leon Kukec, OIB 72074545880</item>
      <item>Marko Štefanac</item>
      <item>AUTO-MAK društvo s ograničenom odgovornošću za trgovinu i usluge, OIB 11480283722</item>
      <item>VI-ZA MOBILE j.d.o.o. za trgovinu i usluge, OIB 80038405182</item>
      <item>AUTO BEKI 13 društvo s ograničenom odgovornošću za trgovinu i usluge, OIB 56778285696</item>
      <item>TITAN društvo s ograničenom odgovornošću za trgovinu, prijevoz i građenje, OIB 85148271926</item>
      <item>AUTO-DABO društvo s ograničenom odgovornošću za trgovinu i usluge, OIB 81363721800</item>
      <item>Z.T.T., d.o.o. za unutarnju i vanjsku trgovinu i usluge, OIB 75935511444</item>
      <item>VV - PROMET d.o.o. prijevoz,građevinarstvo, trgovina i usluge, OIB 41078691127</item>
      <item>SAMO TREBA DELATI d.o.o. za trgovinu i usluge, OIB 91854435907</item>
      <item>Mario Bosiljkov, OIB 17821905027</item>
      <item>Kruno Štefanek, OIB 61067848748</item>
      <item>Zvonko Hlevnjak, OIB 35841292482</item>
      <item>V.D.M. PROMET d.o.o. za graditeljstvo, OIB 77440333831</item>
      <item>Davor Videc, OIB 59014486653</item>
      <item>M.R.TRANSPORT d.o.o. za trgovinu i usluge, OIB 95687639772</item>
      <item>Davor Bogović</item>
      <item>D.I. ING. d.o.o. za građevinarstvo, trgovinu i usluge, OIB 28968593743</item>
    </izvorni_sadrzaj>
    <derivirana_varijabla naziv="DomainObject.Predmet.StrankaListFormatedOIB_1">
      <item>RH Ministarstvo financija, Porezna uprava, OIB 18683136487</item>
      <item>PRVO PLINARSKO DRUŠTVO d.o.o. za distribuciju plina, OIB 58292277611</item>
      <item>DOK-ING, društvo s ograničenom odgovornošću za inženjering i unutarnju i vanjsku trgovinu, OIB 39982657045</item>
      <item>Safija Denkwitz Cerić, OIB 26929862693</item>
      <item>Ante Mihaljević, OIB 83579267014</item>
      <item>Slaven Tomić, OIB 51108258209</item>
      <item>MARENČIĆ TRANSPORTI j.d.o.o. za trgovinu i prijevoz, OIB 69118894996</item>
      <item>MEHANIKA-ELEKTRONIKA društvo s ograničenom odgovornošću za usluge, OIB 44579903781</item>
      <item>Zlatko Tomašinec, OIB 45830945751</item>
      <item>Marijo-marko Pavletić, OIB 62982725235</item>
      <item>Milorad Volaš, OIB 85309020949</item>
      <item>AUTO - PULS d.o.o. za trgovinu i usluge, OIB 30937172834</item>
      <item>FHC d.o.o. za graditeljstvo, projektiranje i usluge, OIB 73396822478</item>
      <item>Jelena Kraljević Bašić, OIB 29791745585</item>
      <item>Branko Bašić, OIB 10893920769</item>
      <item>Leon Kukec, OIB 72074545880</item>
      <item>Marko Štefanac</item>
      <item>AUTO-MAK društvo s ograničenom odgovornošću za trgovinu i usluge, OIB 11480283722</item>
      <item>VI-ZA MOBILE j.d.o.o. za trgovinu i usluge, OIB 80038405182</item>
      <item>AUTO BEKI 13 društvo s ograničenom odgovornošću za trgovinu i usluge, OIB 56778285696</item>
      <item>TITAN društvo s ograničenom odgovornošću za trgovinu, prijevoz i građenje, OIB 85148271926</item>
      <item>AUTO-DABO društvo s ograničenom odgovornošću za trgovinu i usluge, OIB 81363721800</item>
      <item>Z.T.T., d.o.o. za unutarnju i vanjsku trgovinu i usluge, OIB 75935511444</item>
      <item>VV - PROMET d.o.o. prijevoz,građevinarstvo, trgovina i usluge, OIB 41078691127</item>
      <item>SAMO TREBA DELATI d.o.o. za trgovinu i usluge, OIB 91854435907</item>
      <item>Mario Bosiljkov, OIB 17821905027</item>
      <item>Kruno Štefanek, OIB 61067848748</item>
      <item>Zvonko Hlevnjak, OIB 35841292482</item>
      <item>V.D.M. PROMET d.o.o. za graditeljstvo, OIB 77440333831</item>
      <item>Davor Videc, OIB 59014486653</item>
      <item>M.R.TRANSPORT d.o.o. za trgovinu i usluge, OIB 95687639772</item>
      <item>Davor Bogović</item>
      <item>D.I. ING. d.o.o. za građevinarstvo, trgovinu i usluge, OIB 28968593743</item>
    </derivirana_varijabla>
  </DomainObject.Predmet.StrankaListFormatedOIB>
  <DomainObject.Predmet.StrankaListFormatedWithAdress>
    <izvorni_sadrzaj>
      <item>RH Ministarstvo financija, Porezna uprava, S. i A. Radića 30, 44000 Sisak</item>
      <item>PRVO PLINARSKO DRUŠTVO d.o.o. za distribuciju plina, A.Stepinca 27, 32000 Vukovar</item>
      <item>DOK-ING, društvo s ograničenom odgovornošću za inženjering i unutarnju i vanjsku trgovinu, Kanalski put 1, Zagreb</item>
      <item>Safija Denkwitz Cerić, Seljine Brigade 55c, 10410 Staro Čiče</item>
      <item>Ante Mihaljević, Pavlenski Put 7c, 10000 Zagreb</item>
      <item>Slaven Tomić, GORIČKA 15, 10370 Dugo Selo</item>
      <item>MARENČIĆ TRANSPORTI j.d.o.o. za trgovinu i prijevoz, Podvorec 22, 42225 Podvorec</item>
      <item>MEHANIKA-ELEKTRONIKA društvo s ograničenom odgovornošću za usluge, Petra Svačića 10, 10450 Donja Zdenčina</item>
      <item>Zlatko Tomašinec, Zvečaj 18, 10000 Zagreb</item>
      <item>Marijo-marko Pavletić, Selska 8, 10437 Rakitje</item>
      <item>Milorad Volaš, Milana Rustanbega 9, 51000 Rijeka</item>
      <item>AUTO - PULS d.o.o. za trgovinu i usluge, Blaževdol, Ulica Đuki 5, 10380 Sveti Ivan Zelina</item>
      <item>FHC d.o.o. za graditeljstvo, projektiranje i usluge, Butkovec 54/E, 42225 Butkovec</item>
      <item>Jelena Kraljević Bašić, Mlinovi 75, 10000 Zagreb</item>
      <item>Branko Bašić, Mlinovi 75, 10000 Zagreb</item>
      <item>Leon Kukec, Ulica Matije Antuna Reljkovića 12, 42000 Varaždin</item>
      <item>Marko Štefanac</item>
      <item>AUTO-MAK društvo s ograničenom odgovornošću za trgovinu i usluge, Matije Antuna Reljkovića 12, 42000 Varaždin</item>
      <item>VI-ZA MOBILE j.d.o.o. za trgovinu i usluge, Prekratova 56, 10000 Zagreb</item>
      <item>AUTO BEKI 13 društvo s ograničenom odgovornošću za trgovinu i usluge, Željeznička 88, 10360 Sesvete</item>
      <item>TITAN društvo s ograničenom odgovornošću za trgovinu, prijevoz i građenje, Sokolova 17, 34000 Požega</item>
      <item>AUTO-DABO društvo s ograničenom odgovornošću za trgovinu i usluge, Kaniža/bb, 42240 Kaniža</item>
      <item>Z.T.T., d.o.o. za unutarnju i vanjsku trgovinu i usluge, Fancevljev Prilaz 9, 10000 Zagreb</item>
      <item>VV - PROMET d.o.o. prijevoz,građevinarstvo, trgovina i usluge, Marijana Haberlea 12, 10000 Zagreb</item>
      <item>SAMO TREBA DELATI d.o.o. za trgovinu i usluge, Selska 8, 10437 Bestovje</item>
      <item>Mario Bosiljkov, Zagrebačka Ulica 11, 10450 Gornji Desinec</item>
      <item>Kruno Štefanek, Dubrava 180, 10000 Zagreb</item>
      <item>Zvonko Hlevnjak, Šaša 50, 42253 Šaša</item>
      <item>V.D.M. PROMET d.o.o. za graditeljstvo, Zagorska 22, 10000 Zagreb</item>
      <item>Davor Videc, Kaniža 21 D, 42240 Kaniža</item>
      <item>M.R.TRANSPORT d.o.o. za trgovinu i usluge, Križni put 120, 32221 Nuštar</item>
      <item>Davor Bogović</item>
      <item>D.I. ING. d.o.o. za građevinarstvo, trgovinu i usluge, I Savica 94/f, 10000 Zagreb</item>
    </izvorni_sadrzaj>
    <derivirana_varijabla naziv="DomainObject.Predmet.StrankaListFormatedWithAdress_1">
      <item>RH Ministarstvo financija, Porezna uprava, S. i A. Radića 30, 44000 Sisak</item>
      <item>PRVO PLINARSKO DRUŠTVO d.o.o. za distribuciju plina, A.Stepinca 27, 32000 Vukovar</item>
      <item>DOK-ING, društvo s ograničenom odgovornošću za inženjering i unutarnju i vanjsku trgovinu, Kanalski put 1, Zagreb</item>
      <item>Safija Denkwitz Cerić, Seljine Brigade 55c, 10410 Staro Čiče</item>
      <item>Ante Mihaljević, Pavlenski Put 7c, 10000 Zagreb</item>
      <item>Slaven Tomić, GORIČKA 15, 10370 Dugo Selo</item>
      <item>MARENČIĆ TRANSPORTI j.d.o.o. za trgovinu i prijevoz, Podvorec 22, 42225 Podvorec</item>
      <item>MEHANIKA-ELEKTRONIKA društvo s ograničenom odgovornošću za usluge, Petra Svačića 10, 10450 Donja Zdenčina</item>
      <item>Zlatko Tomašinec, Zvečaj 18, 10000 Zagreb</item>
      <item>Marijo-marko Pavletić, Selska 8, 10437 Rakitje</item>
      <item>Milorad Volaš, Milana Rustanbega 9, 51000 Rijeka</item>
      <item>AUTO - PULS d.o.o. za trgovinu i usluge, Blaževdol, Ulica Đuki 5, 10380 Sveti Ivan Zelina</item>
      <item>FHC d.o.o. za graditeljstvo, projektiranje i usluge, Butkovec 54/E, 42225 Butkovec</item>
      <item>Jelena Kraljević Bašić, Mlinovi 75, 10000 Zagreb</item>
      <item>Branko Bašić, Mlinovi 75, 10000 Zagreb</item>
      <item>Leon Kukec, Ulica Matije Antuna Reljkovića 12, 42000 Varaždin</item>
      <item>Marko Štefanac</item>
      <item>AUTO-MAK društvo s ograničenom odgovornošću za trgovinu i usluge, Matije Antuna Reljkovića 12, 42000 Varaždin</item>
      <item>VI-ZA MOBILE j.d.o.o. za trgovinu i usluge, Prekratova 56, 10000 Zagreb</item>
      <item>AUTO BEKI 13 društvo s ograničenom odgovornošću za trgovinu i usluge, Željeznička 88, 10360 Sesvete</item>
      <item>TITAN društvo s ograničenom odgovornošću za trgovinu, prijevoz i građenje, Sokolova 17, 34000 Požega</item>
      <item>AUTO-DABO društvo s ograničenom odgovornošću za trgovinu i usluge, Kaniža/bb, 42240 Kaniža</item>
      <item>Z.T.T., d.o.o. za unutarnju i vanjsku trgovinu i usluge, Fancevljev Prilaz 9, 10000 Zagreb</item>
      <item>VV - PROMET d.o.o. prijevoz,građevinarstvo, trgovina i usluge, Marijana Haberlea 12, 10000 Zagreb</item>
      <item>SAMO TREBA DELATI d.o.o. za trgovinu i usluge, Selska 8, 10437 Bestovje</item>
      <item>Mario Bosiljkov, Zagrebačka Ulica 11, 10450 Gornji Desinec</item>
      <item>Kruno Štefanek, Dubrava 180, 10000 Zagreb</item>
      <item>Zvonko Hlevnjak, Šaša 50, 42253 Šaša</item>
      <item>V.D.M. PROMET d.o.o. za graditeljstvo, Zagorska 22, 10000 Zagreb</item>
      <item>Davor Videc, Kaniža 21 D, 42240 Kaniža</item>
      <item>M.R.TRANSPORT d.o.o. za trgovinu i usluge, Križni put 120, 32221 Nuštar</item>
      <item>Davor Bogović</item>
      <item>D.I. ING. d.o.o. za građevinarstvo, trgovinu i usluge, I Savica 94/f, 10000 Zagreb</item>
    </derivirana_varijabla>
  </DomainObject.Predmet.StrankaListFormatedWithAdress>
  <DomainObject.Predmet.StrankaListFormatedWithAdressOIB>
    <izvorni_sadrzaj>
      <item>RH Ministarstvo financija, Porezna uprava, OIB 18683136487, S. i A. Radića 30, 44000 Sisak</item>
      <item>PRVO PLINARSKO DRUŠTVO d.o.o. za distribuciju plina, OIB 58292277611, A.Stepinca 27, 32000 Vukovar</item>
      <item>DOK-ING, društvo s ograničenom odgovornošću za inženjering i unutarnju i vanjsku trgovinu, OIB 39982657045, Kanalski put 1, Zagreb</item>
      <item>Safija Denkwitz Cerić, OIB 26929862693, Seljine Brigade 55c, 10410 Staro Čiče</item>
      <item>Ante Mihaljević, OIB 83579267014, Pavlenski Put 7c, 10000 Zagreb</item>
      <item>Slaven Tomić, OIB 51108258209, GORIČKA 15, 10370 Dugo Selo</item>
      <item>MARENČIĆ TRANSPORTI j.d.o.o. za trgovinu i prijevoz, OIB 69118894996, Podvorec 22, 42225 Podvorec</item>
      <item>MEHANIKA-ELEKTRONIKA društvo s ograničenom odgovornošću za usluge, OIB 44579903781, Petra Svačića 10, 10450 Donja Zdenčina</item>
      <item>Zlatko Tomašinec, OIB 45830945751, Zvečaj 18, 10000 Zagreb</item>
      <item>Marijo-marko Pavletić, OIB 62982725235, Selska 8, 10437 Rakitje</item>
      <item>Milorad Volaš, OIB 85309020949, Milana Rustanbega 9, 51000 Rijeka</item>
      <item>AUTO - PULS d.o.o. za trgovinu i usluge, OIB 30937172834, Blaževdol, Ulica Đuki 5, 10380 Sveti Ivan Zelina</item>
      <item>FHC d.o.o. za graditeljstvo, projektiranje i usluge, OIB 73396822478, Butkovec 54/E, 42225 Butkovec</item>
      <item>Jelena Kraljević Bašić, OIB 29791745585, Mlinovi 75, 10000 Zagreb</item>
      <item>Branko Bašić, OIB 10893920769, Mlinovi 75, 10000 Zagreb</item>
      <item>Leon Kukec, OIB 72074545880, Ulica Matije Antuna Reljkovića 12, 42000 Varaždin</item>
      <item>Marko Štefanac</item>
      <item>AUTO-MAK društvo s ograničenom odgovornošću za trgovinu i usluge, OIB 11480283722, Matije Antuna Reljkovića 12, 42000 Varaždin</item>
      <item>VI-ZA MOBILE j.d.o.o. za trgovinu i usluge, OIB 80038405182, Prekratova 56, 10000 Zagreb</item>
      <item>AUTO BEKI 13 društvo s ograničenom odgovornošću za trgovinu i usluge, OIB 56778285696, Željeznička 88, 10360 Sesvete</item>
      <item>TITAN društvo s ograničenom odgovornošću za trgovinu, prijevoz i građenje, OIB 85148271926, Sokolova 17, 34000 Požega</item>
      <item>AUTO-DABO društvo s ograničenom odgovornošću za trgovinu i usluge, OIB 81363721800, Kaniža/bb, 42240 Kaniža</item>
      <item>Z.T.T., d.o.o. za unutarnju i vanjsku trgovinu i usluge, OIB 75935511444, Fancevljev Prilaz 9, 10000 Zagreb</item>
      <item>VV - PROMET d.o.o. prijevoz,građevinarstvo, trgovina i usluge, OIB 41078691127, Marijana Haberlea 12, 10000 Zagreb</item>
      <item>SAMO TREBA DELATI d.o.o. za trgovinu i usluge, OIB 91854435907, Selska 8, 10437 Bestovje</item>
      <item>Mario Bosiljkov, OIB 17821905027, Zagrebačka Ulica 11, 10450 Gornji Desinec</item>
      <item>Kruno Štefanek, OIB 61067848748, Dubrava 180, 10000 Zagreb</item>
      <item>Zvonko Hlevnjak, OIB 35841292482, Šaša 50, 42253 Šaša</item>
      <item>V.D.M. PROMET d.o.o. za graditeljstvo, OIB 77440333831, Zagorska 22, 10000 Zagreb</item>
      <item>Davor Videc, OIB 59014486653, Kaniža 21 D, 42240 Kaniža</item>
      <item>M.R.TRANSPORT d.o.o. za trgovinu i usluge, OIB 95687639772, Križni put 120, 32221 Nuštar</item>
      <item>Davor Bogović</item>
      <item>D.I. ING. d.o.o. za građevinarstvo, trgovinu i usluge, OIB 28968593743, I Savica 94/f, 10000 Zagreb</item>
    </izvorni_sadrzaj>
    <derivirana_varijabla naziv="DomainObject.Predmet.StrankaListFormatedWithAdressOIB_1">
      <item>RH Ministarstvo financija, Porezna uprava, OIB 18683136487, S. i A. Radića 30, 44000 Sisak</item>
      <item>PRVO PLINARSKO DRUŠTVO d.o.o. za distribuciju plina, OIB 58292277611, A.Stepinca 27, 32000 Vukovar</item>
      <item>DOK-ING, društvo s ograničenom odgovornošću za inženjering i unutarnju i vanjsku trgovinu, OIB 39982657045, Kanalski put 1, Zagreb</item>
      <item>Safija Denkwitz Cerić, OIB 26929862693, Seljine Brigade 55c, 10410 Staro Čiče</item>
      <item>Ante Mihaljević, OIB 83579267014, Pavlenski Put 7c, 10000 Zagreb</item>
      <item>Slaven Tomić, OIB 51108258209, GORIČKA 15, 10370 Dugo Selo</item>
      <item>MARENČIĆ TRANSPORTI j.d.o.o. za trgovinu i prijevoz, OIB 69118894996, Podvorec 22, 42225 Podvorec</item>
      <item>MEHANIKA-ELEKTRONIKA društvo s ograničenom odgovornošću za usluge, OIB 44579903781, Petra Svačića 10, 10450 Donja Zdenčina</item>
      <item>Zlatko Tomašinec, OIB 45830945751, Zvečaj 18, 10000 Zagreb</item>
      <item>Marijo-marko Pavletić, OIB 62982725235, Selska 8, 10437 Rakitje</item>
      <item>Milorad Volaš, OIB 85309020949, Milana Rustanbega 9, 51000 Rijeka</item>
      <item>AUTO - PULS d.o.o. za trgovinu i usluge, OIB 30937172834, Blaževdol, Ulica Đuki 5, 10380 Sveti Ivan Zelina</item>
      <item>FHC d.o.o. za graditeljstvo, projektiranje i usluge, OIB 73396822478, Butkovec 54/E, 42225 Butkovec</item>
      <item>Jelena Kraljević Bašić, OIB 29791745585, Mlinovi 75, 10000 Zagreb</item>
      <item>Branko Bašić, OIB 10893920769, Mlinovi 75, 10000 Zagreb</item>
      <item>Leon Kukec, OIB 72074545880, Ulica Matije Antuna Reljkovića 12, 42000 Varaždin</item>
      <item>Marko Štefanac</item>
      <item>AUTO-MAK društvo s ograničenom odgovornošću za trgovinu i usluge, OIB 11480283722, Matije Antuna Reljkovića 12, 42000 Varaždin</item>
      <item>VI-ZA MOBILE j.d.o.o. za trgovinu i usluge, OIB 80038405182, Prekratova 56, 10000 Zagreb</item>
      <item>AUTO BEKI 13 društvo s ograničenom odgovornošću za trgovinu i usluge, OIB 56778285696, Željeznička 88, 10360 Sesvete</item>
      <item>TITAN društvo s ograničenom odgovornošću za trgovinu, prijevoz i građenje, OIB 85148271926, Sokolova 17, 34000 Požega</item>
      <item>AUTO-DABO društvo s ograničenom odgovornošću za trgovinu i usluge, OIB 81363721800, Kaniža/bb, 42240 Kaniža</item>
      <item>Z.T.T., d.o.o. za unutarnju i vanjsku trgovinu i usluge, OIB 75935511444, Fancevljev Prilaz 9, 10000 Zagreb</item>
      <item>VV - PROMET d.o.o. prijevoz,građevinarstvo, trgovina i usluge, OIB 41078691127, Marijana Haberlea 12, 10000 Zagreb</item>
      <item>SAMO TREBA DELATI d.o.o. za trgovinu i usluge, OIB 91854435907, Selska 8, 10437 Bestovje</item>
      <item>Mario Bosiljkov, OIB 17821905027, Zagrebačka Ulica 11, 10450 Gornji Desinec</item>
      <item>Kruno Štefanek, OIB 61067848748, Dubrava 180, 10000 Zagreb</item>
      <item>Zvonko Hlevnjak, OIB 35841292482, Šaša 50, 42253 Šaša</item>
      <item>V.D.M. PROMET d.o.o. za graditeljstvo, OIB 77440333831, Zagorska 22, 10000 Zagreb</item>
      <item>Davor Videc, OIB 59014486653, Kaniža 21 D, 42240 Kaniža</item>
      <item>M.R.TRANSPORT d.o.o. za trgovinu i usluge, OIB 95687639772, Križni put 120, 32221 Nuštar</item>
      <item>Davor Bogović</item>
      <item>D.I. ING. d.o.o. za građevinarstvo, trgovinu i usluge, OIB 28968593743, I Savica 94/f, 10000 Zagreb</item>
    </derivirana_varijabla>
  </DomainObject.Predmet.StrankaListFormatedWithAdressOIB>
  <DomainObject.Predmet.StrankaListNazivFormated>
    <izvorni_sadrzaj>
      <item>RH Ministarstvo financija, Porezna uprava</item>
      <item>PRVO PLINARSKO DRUŠTVO d.o.o. za distribuciju plina</item>
      <item>DOK-ING, društvo s ograničenom odgovornošću za inženjering i unutarnju i vanjsku trgovinu</item>
      <item>Safija Denkwitz Cerić</item>
      <item>Ante Mihaljević</item>
      <item>Slaven Tomić</item>
      <item>MARENČIĆ TRANSPORTI j.d.o.o. za trgovinu i prijevoz</item>
      <item>MEHANIKA-ELEKTRONIKA društvo s ograničenom odgovornošću za usluge</item>
      <item>Zlatko Tomašinec</item>
      <item>Marijo-marko Pavletić</item>
      <item>Milorad Volaš</item>
      <item>AUTO - PULS d.o.o. za trgovinu i usluge</item>
      <item>FHC d.o.o. za graditeljstvo, projektiranje i usluge</item>
      <item>Jelena Kraljević Bašić</item>
      <item>Branko Bašić</item>
      <item>Leon Kukec</item>
      <item>Marko Štefanac</item>
      <item>AUTO-MAK društvo s ograničenom odgovornošću za trgovinu i usluge</item>
      <item>VI-ZA MOBILE j.d.o.o. za trgovinu i usluge</item>
      <item>AUTO BEKI 13 društvo s ograničenom odgovornošću za trgovinu i usluge</item>
      <item>TITAN društvo s ograničenom odgovornošću za trgovinu, prijevoz i građenje</item>
      <item>AUTO-DABO društvo s ograničenom odgovornošću za trgovinu i usluge</item>
      <item>Z.T.T., d.o.o. za unutarnju i vanjsku trgovinu i usluge</item>
      <item>VV - PROMET d.o.o. prijevoz,građevinarstvo, trgovina i usluge</item>
      <item>SAMO TREBA DELATI d.o.o. za trgovinu i usluge</item>
      <item>Mario Bosiljkov</item>
      <item>Kruno Štefanek</item>
      <item>Zvonko Hlevnjak</item>
      <item>V.D.M. PROMET d.o.o. za graditeljstvo</item>
      <item>Davor Videc</item>
      <item>M.R.TRANSPORT d.o.o. za trgovinu i usluge</item>
      <item>Davor Bogović</item>
      <item>D.I. ING. d.o.o. za građevinarstvo, trgovinu i usluge</item>
    </izvorni_sadrzaj>
    <derivirana_varijabla naziv="DomainObject.Predmet.StrankaListNazivFormated_1">
      <item>RH Ministarstvo financija, Porezna uprava</item>
      <item>PRVO PLINARSKO DRUŠTVO d.o.o. za distribuciju plina</item>
      <item>DOK-ING, društvo s ograničenom odgovornošću za inženjering i unutarnju i vanjsku trgovinu</item>
      <item>Safija Denkwitz Cerić</item>
      <item>Ante Mihaljević</item>
      <item>Slaven Tomić</item>
      <item>MARENČIĆ TRANSPORTI j.d.o.o. za trgovinu i prijevoz</item>
      <item>MEHANIKA-ELEKTRONIKA društvo s ograničenom odgovornošću za usluge</item>
      <item>Zlatko Tomašinec</item>
      <item>Marijo-marko Pavletić</item>
      <item>Milorad Volaš</item>
      <item>AUTO - PULS d.o.o. za trgovinu i usluge</item>
      <item>FHC d.o.o. za graditeljstvo, projektiranje i usluge</item>
      <item>Jelena Kraljević Bašić</item>
      <item>Branko Bašić</item>
      <item>Leon Kukec</item>
      <item>Marko Štefanac</item>
      <item>AUTO-MAK društvo s ograničenom odgovornošću za trgovinu i usluge</item>
      <item>VI-ZA MOBILE j.d.o.o. za trgovinu i usluge</item>
      <item>AUTO BEKI 13 društvo s ograničenom odgovornošću za trgovinu i usluge</item>
      <item>TITAN društvo s ograničenom odgovornošću za trgovinu, prijevoz i građenje</item>
      <item>AUTO-DABO društvo s ograničenom odgovornošću za trgovinu i usluge</item>
      <item>Z.T.T., d.o.o. za unutarnju i vanjsku trgovinu i usluge</item>
      <item>VV - PROMET d.o.o. prijevoz,građevinarstvo, trgovina i usluge</item>
      <item>SAMO TREBA DELATI d.o.o. za trgovinu i usluge</item>
      <item>Mario Bosiljkov</item>
      <item>Kruno Štefanek</item>
      <item>Zvonko Hlevnjak</item>
      <item>V.D.M. PROMET d.o.o. za graditeljstvo</item>
      <item>Davor Videc</item>
      <item>M.R.TRANSPORT d.o.o. za trgovinu i usluge</item>
      <item>Davor Bogović</item>
      <item>D.I. ING. d.o.o. za građevinarstvo, trgovinu i usluge</item>
    </derivirana_varijabla>
  </DomainObject.Predmet.StrankaListNazivFormated>
  <DomainObject.Predmet.StrankaListNazivFormatedOIB>
    <izvorni_sadrzaj>
      <item>RH Ministarstvo financija, Porezna uprava, OIB 18683136487</item>
      <item>PRVO PLINARSKO DRUŠTVO d.o.o. za distribuciju plina, OIB 58292277611</item>
      <item>DOK-ING, društvo s ograničenom odgovornošću za inženjering i unutarnju i vanjsku trgovinu, OIB 39982657045</item>
      <item>Safija Denkwitz Cerić, OIB 26929862693</item>
      <item>Ante Mihaljević, OIB 83579267014</item>
      <item>Slaven Tomić, OIB 51108258209</item>
      <item>MARENČIĆ TRANSPORTI j.d.o.o. za trgovinu i prijevoz, OIB 69118894996</item>
      <item>MEHANIKA-ELEKTRONIKA društvo s ograničenom odgovornošću za usluge, OIB 44579903781</item>
      <item>Zlatko Tomašinec, OIB 45830945751</item>
      <item>Marijo-marko Pavletić, OIB 62982725235</item>
      <item>Milorad Volaš, OIB 85309020949</item>
      <item>AUTO - PULS d.o.o. za trgovinu i usluge, OIB 30937172834</item>
      <item>FHC d.o.o. za graditeljstvo, projektiranje i usluge, OIB 73396822478</item>
      <item>Jelena Kraljević Bašić, OIB 29791745585</item>
      <item>Branko Bašić, OIB 10893920769</item>
      <item>Leon Kukec, OIB 72074545880</item>
      <item>Marko Štefanac</item>
      <item>AUTO-MAK društvo s ograničenom odgovornošću za trgovinu i usluge, OIB 11480283722</item>
      <item>VI-ZA MOBILE j.d.o.o. za trgovinu i usluge, OIB 80038405182</item>
      <item>AUTO BEKI 13 društvo s ograničenom odgovornošću za trgovinu i usluge, OIB 56778285696</item>
      <item>TITAN društvo s ograničenom odgovornošću za trgovinu, prijevoz i građenje, OIB 85148271926</item>
      <item>AUTO-DABO društvo s ograničenom odgovornošću za trgovinu i usluge, OIB 81363721800</item>
      <item>Z.T.T., d.o.o. za unutarnju i vanjsku trgovinu i usluge, OIB 75935511444</item>
      <item>VV - PROMET d.o.o. prijevoz,građevinarstvo, trgovina i usluge, OIB 41078691127</item>
      <item>SAMO TREBA DELATI d.o.o. za trgovinu i usluge, OIB 91854435907</item>
      <item>Mario Bosiljkov, OIB 17821905027</item>
      <item>Kruno Štefanek, OIB 61067848748</item>
      <item>Zvonko Hlevnjak, OIB 35841292482</item>
      <item>V.D.M. PROMET d.o.o. za graditeljstvo, OIB 77440333831</item>
      <item>Davor Videc, OIB 59014486653</item>
      <item>M.R.TRANSPORT d.o.o. za trgovinu i usluge, OIB 95687639772</item>
      <item>Davor Bogović</item>
      <item>D.I. ING. d.o.o. za građevinarstvo, trgovinu i usluge, OIB 28968593743</item>
    </izvorni_sadrzaj>
    <derivirana_varijabla naziv="DomainObject.Predmet.StrankaListNazivFormatedOIB_1">
      <item>RH Ministarstvo financija, Porezna uprava, OIB 18683136487</item>
      <item>PRVO PLINARSKO DRUŠTVO d.o.o. za distribuciju plina, OIB 58292277611</item>
      <item>DOK-ING, društvo s ograničenom odgovornošću za inženjering i unutarnju i vanjsku trgovinu, OIB 39982657045</item>
      <item>Safija Denkwitz Cerić, OIB 26929862693</item>
      <item>Ante Mihaljević, OIB 83579267014</item>
      <item>Slaven Tomić, OIB 51108258209</item>
      <item>MARENČIĆ TRANSPORTI j.d.o.o. za trgovinu i prijevoz, OIB 69118894996</item>
      <item>MEHANIKA-ELEKTRONIKA društvo s ograničenom odgovornošću za usluge, OIB 44579903781</item>
      <item>Zlatko Tomašinec, OIB 45830945751</item>
      <item>Marijo-marko Pavletić, OIB 62982725235</item>
      <item>Milorad Volaš, OIB 85309020949</item>
      <item>AUTO - PULS d.o.o. za trgovinu i usluge, OIB 30937172834</item>
      <item>FHC d.o.o. za graditeljstvo, projektiranje i usluge, OIB 73396822478</item>
      <item>Jelena Kraljević Bašić, OIB 29791745585</item>
      <item>Branko Bašić, OIB 10893920769</item>
      <item>Leon Kukec, OIB 72074545880</item>
      <item>Marko Štefanac</item>
      <item>AUTO-MAK društvo s ograničenom odgovornošću za trgovinu i usluge, OIB 11480283722</item>
      <item>VI-ZA MOBILE j.d.o.o. za trgovinu i usluge, OIB 80038405182</item>
      <item>AUTO BEKI 13 društvo s ograničenom odgovornošću za trgovinu i usluge, OIB 56778285696</item>
      <item>TITAN društvo s ograničenom odgovornošću za trgovinu, prijevoz i građenje, OIB 85148271926</item>
      <item>AUTO-DABO društvo s ograničenom odgovornošću za trgovinu i usluge, OIB 81363721800</item>
      <item>Z.T.T., d.o.o. za unutarnju i vanjsku trgovinu i usluge, OIB 75935511444</item>
      <item>VV - PROMET d.o.o. prijevoz,građevinarstvo, trgovina i usluge, OIB 41078691127</item>
      <item>SAMO TREBA DELATI d.o.o. za trgovinu i usluge, OIB 91854435907</item>
      <item>Mario Bosiljkov, OIB 17821905027</item>
      <item>Kruno Štefanek, OIB 61067848748</item>
      <item>Zvonko Hlevnjak, OIB 35841292482</item>
      <item>V.D.M. PROMET d.o.o. za graditeljstvo, OIB 77440333831</item>
      <item>Davor Videc, OIB 59014486653</item>
      <item>M.R.TRANSPORT d.o.o. za trgovinu i usluge, OIB 95687639772</item>
      <item>Davor Bogović</item>
      <item>D.I. ING. d.o.o. za građevinarstvo, trgovinu i usluge, OIB 28968593743</item>
    </derivirana_varijabla>
  </DomainObject.Predmet.StrankaListNazivFormatedOIB>
  <DomainObject.Predmet.ProtuStrankaListFormated>
    <izvorni_sadrzaj>
      <item>ENIGMA d.o.o.</item>
    </izvorni_sadrzaj>
    <derivirana_varijabla naziv="DomainObject.Predmet.ProtuStrankaListFormated_1">
      <item>ENIGMA d.o.o.</item>
    </derivirana_varijabla>
  </DomainObject.Predmet.ProtuStrankaListFormated>
  <DomainObject.Predmet.ProtuStrankaListFormatedOIB>
    <izvorni_sadrzaj>
      <item>ENIGMA d.o.o., OIB 14770792714</item>
    </izvorni_sadrzaj>
    <derivirana_varijabla naziv="DomainObject.Predmet.ProtuStrankaListFormatedOIB_1">
      <item>ENIGMA d.o.o., OIB 14770792714</item>
    </derivirana_varijabla>
  </DomainObject.Predmet.ProtuStrankaListFormatedOIB>
  <DomainObject.Predmet.ProtuStrankaListFormatedWithAdress>
    <izvorni_sadrzaj>
      <item>ENIGMA d.o.o., Skela 64, 44400 Glina</item>
    </izvorni_sadrzaj>
    <derivirana_varijabla naziv="DomainObject.Predmet.ProtuStrankaListFormatedWithAdress_1">
      <item>ENIGMA d.o.o., Skela 64, 44400 Glina</item>
    </derivirana_varijabla>
  </DomainObject.Predmet.ProtuStrankaListFormatedWithAdress>
  <DomainObject.Predmet.ProtuStrankaListFormatedWithAdressOIB>
    <izvorni_sadrzaj>
      <item>ENIGMA d.o.o., OIB 14770792714, Skela 64, 44400 Glina</item>
    </izvorni_sadrzaj>
    <derivirana_varijabla naziv="DomainObject.Predmet.ProtuStrankaListFormatedWithAdressOIB_1">
      <item>ENIGMA d.o.o., OIB 14770792714, Skela 64, 44400 Glina</item>
    </derivirana_varijabla>
  </DomainObject.Predmet.ProtuStrankaListFormatedWithAdressOIB>
  <DomainObject.Predmet.ProtuStrankaListNazivFormated>
    <izvorni_sadrzaj>
      <item>ENIGMA d.o.o.</item>
    </izvorni_sadrzaj>
    <derivirana_varijabla naziv="DomainObject.Predmet.ProtuStrankaListNazivFormated_1">
      <item>ENIGMA d.o.o.</item>
    </derivirana_varijabla>
  </DomainObject.Predmet.ProtuStrankaListNazivFormated>
  <DomainObject.Predmet.ProtuStrankaListNazivFormatedOIB>
    <izvorni_sadrzaj>
      <item>ENIGMA d.o.o., OIB 14770792714</item>
    </izvorni_sadrzaj>
    <derivirana_varijabla naziv="DomainObject.Predmet.ProtuStrankaListNazivFormatedOIB_1">
      <item>ENIGMA d.o.o., OIB 14770792714</item>
    </derivirana_varijabla>
  </DomainObject.Predmet.ProtuStrankaListNazivFormatedOIB>
  <DomainObject.Predmet.OstaliListFormated>
    <izvorni_sadrzaj>
      <item>Stevo Goršeta</item>
      <item>ŽDO-GRAĐANSKO UPRAVNI ODJEL</item>
      <item>Marinko Paić</item>
      <item>VELEBIT OSIGURANJE dioničko društvo za poslove neživotnog osiguranja</item>
      <item>Alojz Jančik</item>
    </izvorni_sadrzaj>
    <derivirana_varijabla naziv="DomainObject.Predmet.OstaliListFormated_1">
      <item>Stevo Goršeta</item>
      <item>ŽDO-GRAĐANSKO UPRAVNI ODJEL</item>
      <item>Marinko Paić</item>
      <item>VELEBIT OSIGURANJE dioničko društvo za poslove neživotnog osiguranja</item>
      <item>Alojz Jančik</item>
    </derivirana_varijabla>
  </DomainObject.Predmet.OstaliListFormated>
  <DomainObject.Predmet.OstaliListFormatedOIB>
    <izvorni_sadrzaj>
      <item>Stevo Goršeta, OIB 22322260939</item>
      <item>ŽDO-GRAĐANSKO UPRAVNI ODJEL</item>
      <item>Marinko Paić, OIB 55654806007</item>
      <item>VELEBIT OSIGURANJE dioničko društvo za poslove neživotnog osiguranja, OIB 42098054984</item>
      <item>Alojz Jančik</item>
    </izvorni_sadrzaj>
    <derivirana_varijabla naziv="DomainObject.Predmet.OstaliListFormatedOIB_1">
      <item>Stevo Goršeta, OIB 22322260939</item>
      <item>ŽDO-GRAĐANSKO UPRAVNI ODJEL</item>
      <item>Marinko Paić, OIB 55654806007</item>
      <item>VELEBIT OSIGURANJE dioničko društvo za poslove neživotnog osiguranja, OIB 42098054984</item>
      <item>Alojz Jančik</item>
    </derivirana_varijabla>
  </DomainObject.Predmet.OstaliListFormatedOIB>
  <DomainObject.Predmet.OstaliListFormatedWithAdress>
    <izvorni_sadrzaj>
      <item>Stevo Goršeta, Gradićka Ulica 47a, 10410 Gradići</item>
      <item>ŽDO-GRAĐANSKO UPRAVNI ODJEL, I.K.SAKCINSKOG 24, 44000 Sisak</item>
      <item>Marinko Paić, ZAHAROVA 3, 10000 Zagreb</item>
      <item>VELEBIT OSIGURANJE dioničko društvo za poslove neživotnog osiguranja, Savska 144/a, Zagreb</item>
      <item>Alojz Jančik, Čazmanska 8/VI, 10000 Zagreb</item>
    </izvorni_sadrzaj>
    <derivirana_varijabla naziv="DomainObject.Predmet.OstaliListFormatedWithAdress_1">
      <item>Stevo Goršeta, Gradićka Ulica 47a, 10410 Gradići</item>
      <item>ŽDO-GRAĐANSKO UPRAVNI ODJEL, I.K.SAKCINSKOG 24, 44000 Sisak</item>
      <item>Marinko Paić, ZAHAROVA 3, 10000 Zagreb</item>
      <item>VELEBIT OSIGURANJE dioničko društvo za poslove neživotnog osiguranja, Savska 144/a, Zagreb</item>
      <item>Alojz Jančik, Čazmanska 8/VI, 10000 Zagreb</item>
    </derivirana_varijabla>
  </DomainObject.Predmet.OstaliListFormatedWithAdress>
  <DomainObject.Predmet.OstaliListFormatedWithAdressOIB>
    <izvorni_sadrzaj>
      <item>Stevo Goršeta, OIB 22322260939, Gradićka Ulica 47a, 10410 Gradići</item>
      <item>ŽDO-GRAĐANSKO UPRAVNI ODJEL, I.K.SAKCINSKOG 24, 44000 Sisak</item>
      <item>Marinko Paić, OIB 55654806007, ZAHAROVA 3, 10000 Zagreb</item>
      <item>VELEBIT OSIGURANJE dioničko društvo za poslove neživotnog osiguranja, OIB 42098054984, Savska 144/a, Zagreb</item>
      <item>Alojz Jančik, Čazmanska 8/VI, 10000 Zagreb</item>
    </izvorni_sadrzaj>
    <derivirana_varijabla naziv="DomainObject.Predmet.OstaliListFormatedWithAdressOIB_1">
      <item>Stevo Goršeta, OIB 22322260939, Gradićka Ulica 47a, 10410 Gradići</item>
      <item>ŽDO-GRAĐANSKO UPRAVNI ODJEL, I.K.SAKCINSKOG 24, 44000 Sisak</item>
      <item>Marinko Paić, OIB 55654806007, ZAHAROVA 3, 10000 Zagreb</item>
      <item>VELEBIT OSIGURANJE dioničko društvo za poslove neživotnog osiguranja, OIB 42098054984, Savska 144/a, Zagreb</item>
      <item>Alojz Jančik, Čazmanska 8/VI, 10000 Zagreb</item>
    </derivirana_varijabla>
  </DomainObject.Predmet.OstaliListFormatedWithAdressOIB>
  <DomainObject.Predmet.OstaliListNazivFormated>
    <izvorni_sadrzaj>
      <item>Stevo Goršeta</item>
      <item>ŽDO-GRAĐANSKO UPRAVNI ODJEL</item>
      <item>Marinko Paić</item>
      <item>VELEBIT OSIGURANJE dioničko društvo za poslove neživotnog osiguranja</item>
      <item>Alojz Jančik</item>
    </izvorni_sadrzaj>
    <derivirana_varijabla naziv="DomainObject.Predmet.OstaliListNazivFormated_1">
      <item>Stevo Goršeta</item>
      <item>ŽDO-GRAĐANSKO UPRAVNI ODJEL</item>
      <item>Marinko Paić</item>
      <item>VELEBIT OSIGURANJE dioničko društvo za poslove neživotnog osiguranja</item>
      <item>Alojz Jančik</item>
    </derivirana_varijabla>
  </DomainObject.Predmet.OstaliListNazivFormated>
  <DomainObject.Predmet.OstaliListNazivFormatedOIB>
    <izvorni_sadrzaj>
      <item>Stevo Goršeta, OIB 22322260939</item>
      <item>ŽDO-GRAĐANSKO UPRAVNI ODJEL</item>
      <item>Marinko Paić, OIB 55654806007</item>
      <item>VELEBIT OSIGURANJE dioničko društvo za poslove neživotnog osiguranja, OIB 42098054984</item>
      <item>Alojz Jančik</item>
    </izvorni_sadrzaj>
    <derivirana_varijabla naziv="DomainObject.Predmet.OstaliListNazivFormatedOIB_1">
      <item>Stevo Goršeta, OIB 22322260939</item>
      <item>ŽDO-GRAĐANSKO UPRAVNI ODJEL</item>
      <item>Marinko Paić, OIB 55654806007</item>
      <item>VELEBIT OSIGURANJE dioničko društvo za poslove neživotnog osiguranja, OIB 42098054984</item>
      <item>Alojz Jančik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travnja 2016.</izvorni_sadrzaj>
    <derivirana_varijabla naziv="DomainObject.Datum_1">18. travnja 2016.</derivirana_varijabla>
  </DomainObject.Datum>
  <DomainObject.PoslovniBrojDokumenta>
    <izvorni_sadrzaj/>
    <derivirana_varijabla naziv="DomainObject.PoslovniBrojDokumenta_1"/>
  </DomainObject.PoslovniBrojDokumenta>
  <DomainObject.Predmet.StrankaIDrugi>
    <izvorni_sadrzaj>RH Ministarstvo financija, Porezna uprava i dr.</izvorni_sadrzaj>
    <derivirana_varijabla naziv="DomainObject.Predmet.StrankaIDrugi_1">RH Ministarstvo financija, Porezna uprava i dr.</derivirana_varijabla>
  </DomainObject.Predmet.StrankaIDrugi>
  <DomainObject.Predmet.ProtustrankaIDrugi>
    <izvorni_sadrzaj>ENIGMA d.o.o.</izvorni_sadrzaj>
    <derivirana_varijabla naziv="DomainObject.Predmet.ProtustrankaIDrugi_1">ENIGMA d.o.o.</derivirana_varijabla>
  </DomainObject.Predmet.ProtustrankaIDrugi>
  <DomainObject.Predmet.StrankaIDrugiAdressOIB>
    <izvorni_sadrzaj>RH Ministarstvo financija, Porezna uprava, OIB 18683136487, S. i A. Radića 30, 44000 Sisak i dr.</izvorni_sadrzaj>
    <derivirana_varijabla naziv="DomainObject.Predmet.StrankaIDrugiAdressOIB_1">RH Ministarstvo financija, Porezna uprava, OIB 18683136487, S. i A. Radića 30, 44000 Sisak i dr.</derivirana_varijabla>
  </DomainObject.Predmet.StrankaIDrugiAdressOIB>
  <DomainObject.Predmet.ProtustrankaIDrugiAdressOIB>
    <izvorni_sadrzaj>ENIGMA d.o.o., OIB 14770792714, Skela 64, 44400 Glina</izvorni_sadrzaj>
    <derivirana_varijabla naziv="DomainObject.Predmet.ProtustrankaIDrugiAdressOIB_1">ENIGMA d.o.o., OIB 14770792714, Skela 64, 44400 Glina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Ministarstvo financija, Porezna uprava</item>
      <item>ENIGMA d.o.o.</item>
      <item>Stevo Goršeta</item>
      <item>ŽDO-GRAĐANSKO UPRAVNI ODJEL</item>
      <item>Marinko Paić</item>
      <item>VELEBIT OSIGURANJE dioničko društvo za poslove neživotnog osiguranja</item>
      <item>PRVO PLINARSKO DRUŠTVO d.o.o. za distribuciju plina</item>
      <item>DOK-ING, društvo s ograničenom odgovornošću za inženjering i unutarnju i vanjsku trgovinu</item>
      <item>Alojz Jančik</item>
      <item>Safija Denkwitz Cerić</item>
      <item>Ante Mihaljević</item>
      <item>Slaven Tomić</item>
      <item>MARENČIĆ TRANSPORTI j.d.o.o. za trgovinu i prijevoz</item>
      <item>MEHANIKA-ELEKTRONIKA društvo s ograničenom odgovornošću za usluge</item>
      <item>Zlatko Tomašinec</item>
      <item>Marijo-marko Pavletić</item>
      <item>Milorad Volaš</item>
      <item>AUTO - PULS d.o.o. za trgovinu i usluge</item>
      <item>FHC d.o.o. za graditeljstvo, projektiranje i usluge</item>
      <item>Jelena Kraljević Bašić</item>
      <item>Branko Bašić</item>
      <item>Leon Kukec</item>
      <item>Marko Štefanac</item>
      <item>AUTO-MAK društvo s ograničenom odgovornošću za trgovinu i usluge</item>
      <item>VI-ZA MOBILE j.d.o.o. za trgovinu i usluge</item>
      <item>AUTO BEKI 13 društvo s ograničenom odgovornošću za trgovinu i usluge</item>
      <item>TITAN društvo s ograničenom odgovornošću za trgovinu, prijevoz i građenje</item>
      <item>AUTO-DABO društvo s ograničenom odgovornošću za trgovinu i usluge</item>
      <item>Z.T.T., d.o.o. za unutarnju i vanjsku trgovinu i usluge</item>
      <item>VV - PROMET d.o.o. prijevoz,građevinarstvo, trgovina i usluge</item>
      <item>SAMO TREBA DELATI d.o.o. za trgovinu i usluge</item>
      <item>Mario Bosiljkov</item>
      <item>Kruno Štefanek</item>
      <item>Zvonko Hlevnjak</item>
      <item>V.D.M. PROMET d.o.o. za graditeljstvo</item>
      <item>Davor Videc</item>
      <item>M.R.TRANSPORT d.o.o. za trgovinu i usluge</item>
      <item>Davor Bogović</item>
      <item>D.I. ING. d.o.o. za građevinarstvo, trgovinu i usluge</item>
    </izvorni_sadrzaj>
    <derivirana_varijabla naziv="DomainObject.Predmet.SudioniciListNaziv_1">
      <item>RH Ministarstvo financija, Porezna uprava</item>
      <item>ENIGMA d.o.o.</item>
      <item>Stevo Goršeta</item>
      <item>ŽDO-GRAĐANSKO UPRAVNI ODJEL</item>
      <item>Marinko Paić</item>
      <item>VELEBIT OSIGURANJE dioničko društvo za poslove neživotnog osiguranja</item>
      <item>PRVO PLINARSKO DRUŠTVO d.o.o. za distribuciju plina</item>
      <item>DOK-ING, društvo s ograničenom odgovornošću za inženjering i unutarnju i vanjsku trgovinu</item>
      <item>Alojz Jančik</item>
      <item>Safija Denkwitz Cerić</item>
      <item>Ante Mihaljević</item>
      <item>Slaven Tomić</item>
      <item>MARENČIĆ TRANSPORTI j.d.o.o. za trgovinu i prijevoz</item>
      <item>MEHANIKA-ELEKTRONIKA društvo s ograničenom odgovornošću za usluge</item>
      <item>Zlatko Tomašinec</item>
      <item>Marijo-marko Pavletić</item>
      <item>Milorad Volaš</item>
      <item>AUTO - PULS d.o.o. za trgovinu i usluge</item>
      <item>FHC d.o.o. za graditeljstvo, projektiranje i usluge</item>
      <item>Jelena Kraljević Bašić</item>
      <item>Branko Bašić</item>
      <item>Leon Kukec</item>
      <item>Marko Štefanac</item>
      <item>AUTO-MAK društvo s ograničenom odgovornošću za trgovinu i usluge</item>
      <item>VI-ZA MOBILE j.d.o.o. za trgovinu i usluge</item>
      <item>AUTO BEKI 13 društvo s ograničenom odgovornošću za trgovinu i usluge</item>
      <item>TITAN društvo s ograničenom odgovornošću za trgovinu, prijevoz i građenje</item>
      <item>AUTO-DABO društvo s ograničenom odgovornošću za trgovinu i usluge</item>
      <item>Z.T.T., d.o.o. za unutarnju i vanjsku trgovinu i usluge</item>
      <item>VV - PROMET d.o.o. prijevoz,građevinarstvo, trgovina i usluge</item>
      <item>SAMO TREBA DELATI d.o.o. za trgovinu i usluge</item>
      <item>Mario Bosiljkov</item>
      <item>Kruno Štefanek</item>
      <item>Zvonko Hlevnjak</item>
      <item>V.D.M. PROMET d.o.o. za graditeljstvo</item>
      <item>Davor Videc</item>
      <item>M.R.TRANSPORT d.o.o. za trgovinu i usluge</item>
      <item>Davor Bogović</item>
      <item>D.I. ING. d.o.o. za građevinarstvo, trgovinu i usluge</item>
    </derivirana_varijabla>
  </DomainObject.Predmet.SudioniciListNaziv>
  <DomainObject.Predmet.SudioniciListAdressOIB>
    <izvorni_sadrzaj>
      <item>RH Ministarstvo financija, Porezna uprava, OIB 18683136487, S. i A. Radića 30,44000 Sisak</item>
      <item>ENIGMA d.o.o., OIB 14770792714, Skela 64,44400 Glina</item>
      <item>Stevo Goršeta, OIB 22322260939, Gradićka Ulica 47a,10410 Gradići</item>
      <item>ŽDO-GRAĐANSKO UPRAVNI ODJEL, I.K.SAKCINSKOG 24,44000 Sisak</item>
      <item>Marinko Paić, OIB 55654806007, ZAHAROVA 3,10000 Zagreb</item>
      <item>VELEBIT OSIGURANJE dioničko društvo za poslove neživotnog osiguranja, OIB 42098054984, Savska 144/a,Zagreb</item>
      <item>PRVO PLINARSKO DRUŠTVO d.o.o. za distribuciju plina, OIB 58292277611, A.Stepinca 27,32000 Vukovar</item>
      <item>DOK-ING, društvo s ograničenom odgovornošću za inženjering i unutarnju i vanjsku trgovinu, OIB 39982657045, Kanalski put 1,Zagreb</item>
      <item>Alojz Jančik, Čazmanska 8/VI,10000 Zagreb</item>
      <item>Safija Denkwitz Cerić, OIB 26929862693, Seljine Brigade 55c,10410 Staro Čiče</item>
      <item>Ante Mihaljević, OIB 83579267014, Pavlenski Put 7c,10000 Zagreb</item>
      <item>Slaven Tomić, OIB 51108258209, GORIČKA 15,10370 Dugo Selo</item>
      <item>MARENČIĆ TRANSPORTI j.d.o.o. za trgovinu i prijevoz, OIB 69118894996, Podvorec 22,42225 Podvorec</item>
      <item>MEHANIKA-ELEKTRONIKA društvo s ograničenom odgovornošću za usluge, OIB 44579903781, Petra Svačića 10,10450 Donja Zdenčina</item>
      <item>Zlatko Tomašinec, OIB 45830945751, Zvečaj 18,10000 Zagreb</item>
      <item>Marijo-marko Pavletić, OIB 62982725235, Selska 8,10437 Rakitje</item>
      <item>Milorad Volaš, OIB 85309020949, Milana Rustanbega 9,51000 Rijeka</item>
      <item>AUTO - PULS d.o.o. za trgovinu i usluge, OIB 30937172834, Blaževdol, Ulica Đuki 5,10380 Sveti Ivan Zelina</item>
      <item>FHC d.o.o. za graditeljstvo, projektiranje i usluge, OIB 73396822478, Butkovec 54/E,42225 Butkovec</item>
      <item>Jelena Kraljević Bašić, OIB 29791745585, Mlinovi 75,10000 Zagreb</item>
      <item>Branko Bašić, OIB 10893920769, Mlinovi 75,10000 Zagreb</item>
      <item>Leon Kukec, OIB 72074545880, Ulica Matije Antuna Reljkovića 12,42000 Varaždin</item>
      <item>Marko Štefanac</item>
      <item>AUTO-MAK društvo s ograničenom odgovornošću za trgovinu i usluge, OIB 11480283722, Matije Antuna Reljkovića 12,42000 Varaždin</item>
      <item>VI-ZA MOBILE j.d.o.o. za trgovinu i usluge, OIB 80038405182, Prekratova 56,10000 Zagreb</item>
      <item>AUTO BEKI 13 društvo s ograničenom odgovornošću za trgovinu i usluge, OIB 56778285696, Željeznička 88,10360 Sesvete</item>
      <item>TITAN društvo s ograničenom odgovornošću za trgovinu, prijevoz i građenje, OIB 85148271926, Sokolova 17,34000 Požega</item>
      <item>AUTO-DABO društvo s ograničenom odgovornošću za trgovinu i usluge, OIB 81363721800, Kaniža/bb,42240 Kaniža</item>
      <item>Z.T.T., d.o.o. za unutarnju i vanjsku trgovinu i usluge, OIB 75935511444, Fancevljev Prilaz 9,10000 Zagreb</item>
      <item>VV - PROMET d.o.o. prijevoz,građevinarstvo, trgovina i usluge, OIB 41078691127, Marijana Haberlea 12,10000 Zagreb</item>
      <item>SAMO TREBA DELATI d.o.o. za trgovinu i usluge, OIB 91854435907, Selska 8,10437 Bestovje</item>
      <item>Mario Bosiljkov, OIB 17821905027, Zagrebačka Ulica 11,10450 Gornji Desinec</item>
      <item>Kruno Štefanek, OIB 61067848748, Dubrava 180,10000 Zagreb</item>
      <item>Zvonko Hlevnjak, OIB 35841292482, Šaša 50,42253 Šaša</item>
      <item>V.D.M. PROMET d.o.o. za graditeljstvo, OIB 77440333831, Zagorska 22,10000 Zagreb</item>
      <item>Davor Videc, OIB 59014486653, Kaniža 21 D,42240 Kaniža</item>
      <item>M.R.TRANSPORT d.o.o. za trgovinu i usluge, OIB 95687639772, Križni put 120,32221 Nuštar</item>
      <item>Davor Bogović</item>
      <item>D.I. ING. d.o.o. za građevinarstvo, trgovinu i usluge, OIB 28968593743, I Savica 94/f,10000 Zagreb</item>
    </izvorni_sadrzaj>
    <derivirana_varijabla naziv="DomainObject.Predmet.SudioniciListAdressOIB_1">
      <item>RH Ministarstvo financija, Porezna uprava, OIB 18683136487, S. i A. Radića 30,44000 Sisak</item>
      <item>ENIGMA d.o.o., OIB 14770792714, Skela 64,44400 Glina</item>
      <item>Stevo Goršeta, OIB 22322260939, Gradićka Ulica 47a,10410 Gradići</item>
      <item>ŽDO-GRAĐANSKO UPRAVNI ODJEL, I.K.SAKCINSKOG 24,44000 Sisak</item>
      <item>Marinko Paić, OIB 55654806007, ZAHAROVA 3,10000 Zagreb</item>
      <item>VELEBIT OSIGURANJE dioničko društvo za poslove neživotnog osiguranja, OIB 42098054984, Savska 144/a,Zagreb</item>
      <item>PRVO PLINARSKO DRUŠTVO d.o.o. za distribuciju plina, OIB 58292277611, A.Stepinca 27,32000 Vukovar</item>
      <item>DOK-ING, društvo s ograničenom odgovornošću za inženjering i unutarnju i vanjsku trgovinu, OIB 39982657045, Kanalski put 1,Zagreb</item>
      <item>Alojz Jančik, Čazmanska 8/VI,10000 Zagreb</item>
      <item>Safija Denkwitz Cerić, OIB 26929862693, Seljine Brigade 55c,10410 Staro Čiče</item>
      <item>Ante Mihaljević, OIB 83579267014, Pavlenski Put 7c,10000 Zagreb</item>
      <item>Slaven Tomić, OIB 51108258209, GORIČKA 15,10370 Dugo Selo</item>
      <item>MARENČIĆ TRANSPORTI j.d.o.o. za trgovinu i prijevoz, OIB 69118894996, Podvorec 22,42225 Podvorec</item>
      <item>MEHANIKA-ELEKTRONIKA društvo s ograničenom odgovornošću za usluge, OIB 44579903781, Petra Svačića 10,10450 Donja Zdenčina</item>
      <item>Zlatko Tomašinec, OIB 45830945751, Zvečaj 18,10000 Zagreb</item>
      <item>Marijo-marko Pavletić, OIB 62982725235, Selska 8,10437 Rakitje</item>
      <item>Milorad Volaš, OIB 85309020949, Milana Rustanbega 9,51000 Rijeka</item>
      <item>AUTO - PULS d.o.o. za trgovinu i usluge, OIB 30937172834, Blaževdol, Ulica Đuki 5,10380 Sveti Ivan Zelina</item>
      <item>FHC d.o.o. za graditeljstvo, projektiranje i usluge, OIB 73396822478, Butkovec 54/E,42225 Butkovec</item>
      <item>Jelena Kraljević Bašić, OIB 29791745585, Mlinovi 75,10000 Zagreb</item>
      <item>Branko Bašić, OIB 10893920769, Mlinovi 75,10000 Zagreb</item>
      <item>Leon Kukec, OIB 72074545880, Ulica Matije Antuna Reljkovića 12,42000 Varaždin</item>
      <item>Marko Štefanac</item>
      <item>AUTO-MAK društvo s ograničenom odgovornošću za trgovinu i usluge, OIB 11480283722, Matije Antuna Reljkovića 12,42000 Varaždin</item>
      <item>VI-ZA MOBILE j.d.o.o. za trgovinu i usluge, OIB 80038405182, Prekratova 56,10000 Zagreb</item>
      <item>AUTO BEKI 13 društvo s ograničenom odgovornošću za trgovinu i usluge, OIB 56778285696, Željeznička 88,10360 Sesvete</item>
      <item>TITAN društvo s ograničenom odgovornošću za trgovinu, prijevoz i građenje, OIB 85148271926, Sokolova 17,34000 Požega</item>
      <item>AUTO-DABO društvo s ograničenom odgovornošću za trgovinu i usluge, OIB 81363721800, Kaniža/bb,42240 Kaniža</item>
      <item>Z.T.T., d.o.o. za unutarnju i vanjsku trgovinu i usluge, OIB 75935511444, Fancevljev Prilaz 9,10000 Zagreb</item>
      <item>VV - PROMET d.o.o. prijevoz,građevinarstvo, trgovina i usluge, OIB 41078691127, Marijana Haberlea 12,10000 Zagreb</item>
      <item>SAMO TREBA DELATI d.o.o. za trgovinu i usluge, OIB 91854435907, Selska 8,10437 Bestovje</item>
      <item>Mario Bosiljkov, OIB 17821905027, Zagrebačka Ulica 11,10450 Gornji Desinec</item>
      <item>Kruno Štefanek, OIB 61067848748, Dubrava 180,10000 Zagreb</item>
      <item>Zvonko Hlevnjak, OIB 35841292482, Šaša 50,42253 Šaša</item>
      <item>V.D.M. PROMET d.o.o. za graditeljstvo, OIB 77440333831, Zagorska 22,10000 Zagreb</item>
      <item>Davor Videc, OIB 59014486653, Kaniža 21 D,42240 Kaniža</item>
      <item>M.R.TRANSPORT d.o.o. za trgovinu i usluge, OIB 95687639772, Križni put 120,32221 Nuštar</item>
      <item>Davor Bogović</item>
      <item>D.I. ING. d.o.o. za građevinarstvo, trgovinu i usluge, OIB 28968593743, I Savica 94/f,10000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14770792714</item>
      <item>, OIB 22322260939</item>
      <item>, OIB null</item>
      <item>, OIB 55654806007</item>
      <item>, OIB 42098054984</item>
      <item>, OIB 58292277611</item>
      <item>, OIB 39982657045</item>
      <item>, OIB null</item>
      <item>, OIB 26929862693</item>
      <item>, OIB 83579267014</item>
      <item>, OIB 51108258209</item>
      <item>, OIB 69118894996</item>
      <item>, OIB 44579903781</item>
      <item>, OIB 45830945751</item>
      <item>, OIB 62982725235</item>
      <item>, OIB 85309020949</item>
      <item>, OIB 30937172834</item>
      <item>, OIB 73396822478</item>
      <item>, OIB 29791745585</item>
      <item>, OIB 10893920769</item>
      <item>, OIB 72074545880</item>
      <item>, OIB null</item>
      <item>, OIB 11480283722</item>
      <item>, OIB 80038405182</item>
      <item>, OIB 56778285696</item>
      <item>, OIB 85148271926</item>
      <item>, OIB 81363721800</item>
      <item>, OIB 75935511444</item>
      <item>, OIB 41078691127</item>
      <item>, OIB 91854435907</item>
      <item>, OIB 17821905027</item>
      <item>, OIB 61067848748</item>
      <item>, OIB 35841292482</item>
      <item>, OIB 77440333831</item>
      <item>, OIB 59014486653</item>
      <item>, OIB 95687639772</item>
      <item>, OIB null</item>
      <item>, OIB 28968593743</item>
    </izvorni_sadrzaj>
    <derivirana_varijabla naziv="DomainObject.Predmet.SudioniciListNazivOIB_1">
      <item>, OIB 18683136487</item>
      <item>, OIB 14770792714</item>
      <item>, OIB 22322260939</item>
      <item>, OIB null</item>
      <item>, OIB 55654806007</item>
      <item>, OIB 42098054984</item>
      <item>, OIB 58292277611</item>
      <item>, OIB 39982657045</item>
      <item>, OIB null</item>
      <item>, OIB 26929862693</item>
      <item>, OIB 83579267014</item>
      <item>, OIB 51108258209</item>
      <item>, OIB 69118894996</item>
      <item>, OIB 44579903781</item>
      <item>, OIB 45830945751</item>
      <item>, OIB 62982725235</item>
      <item>, OIB 85309020949</item>
      <item>, OIB 30937172834</item>
      <item>, OIB 73396822478</item>
      <item>, OIB 29791745585</item>
      <item>, OIB 10893920769</item>
      <item>, OIB 72074545880</item>
      <item>, OIB null</item>
      <item>, OIB 11480283722</item>
      <item>, OIB 80038405182</item>
      <item>, OIB 56778285696</item>
      <item>, OIB 85148271926</item>
      <item>, OIB 81363721800</item>
      <item>, OIB 75935511444</item>
      <item>, OIB 41078691127</item>
      <item>, OIB 91854435907</item>
      <item>, OIB 17821905027</item>
      <item>, OIB 61067848748</item>
      <item>, OIB 35841292482</item>
      <item>, OIB 77440333831</item>
      <item>, OIB 59014486653</item>
      <item>, OIB 95687639772</item>
      <item>, OIB null</item>
      <item>, OIB 28968593743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575</properties:Words>
  <properties:Characters>3154</properties:Characters>
  <properties:Lines>80</properties:Lines>
  <properties:Paragraphs>42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3764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2016-04-18T12:02:00Z</dcterms:created>
  <dc:creator>ksvajger</dc:creator>
  <cp:lastModifiedBy>Vinka Mihalinčić</cp:lastModifiedBy>
  <cp:lastPrinted>2016-02-18T12:58:00Z</cp:lastPrinted>
  <dcterms:modified xmlns:xsi="http://www.w3.org/2001/XMLSchema-instance" xsi:type="dcterms:W3CDTF">2016-04-18T12:04:00Z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