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8ed16" w14:paraId="418ed16" w:rsidRDefault="00947948" w:rsidP="005A12FB" w:rsidR="00947948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947948" w:rsidP="005A12FB" w:rsidR="0094794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94794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47948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94794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47948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94794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94794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947948" w:rsidRPr="0094794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47948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46540E" w:rsidRPr="00947948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947948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947948" w:rsidRPr="00947948">
        <w:rPr>
          <w:rFonts w:hAnsi="Times New Roman" w:ascii="Times New Roman"/>
          <w:sz w:val="22"/>
          <w:szCs w:val="22"/>
          <w:lang w:val="hr-HR"/>
        </w:rPr>
        <w:t xml:space="preserve"> UDRUGA SLOBODA ZA ZAŠTITU LJUDSKIH PRAVA I SLOBODA, Branitelja Dubrovnika 41, Dubrovnik, OIB: 18074843658, dana 5. rujna 2017.g.</w:t>
      </w:r>
    </w:p>
    <w:p w:rsidRDefault="000D42DB" w:rsidP="00997BA9" w:rsidR="000D42DB" w:rsidRPr="0094794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94794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94794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47948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947948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94794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94794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 w:rsidRPr="00947948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947948">
        <w:rPr>
          <w:rFonts w:hAnsi="Times New Roman" w:ascii="Times New Roman"/>
          <w:sz w:val="22"/>
          <w:szCs w:val="22"/>
        </w:rPr>
        <w:t>Otvara se stečajni postupak nad dužnikom</w:t>
      </w:r>
      <w:r w:rsidR="00FE43A8" w:rsidRPr="00947948">
        <w:rPr>
          <w:rFonts w:hAnsi="Times New Roman" w:ascii="Times New Roman"/>
          <w:sz w:val="22"/>
          <w:szCs w:val="22"/>
        </w:rPr>
        <w:t xml:space="preserve"> </w:t>
      </w:r>
      <w:r w:rsidR="00947948" w:rsidRPr="00947948">
        <w:rPr>
          <w:rFonts w:hAnsi="Times New Roman" w:ascii="Times New Roman"/>
          <w:sz w:val="22"/>
          <w:szCs w:val="22"/>
        </w:rPr>
        <w:t>UDRUGA SLOBODA ZA ZAŠTITU LJUDSKIH PRAVA I SLOBODA, Branitelja Dubrovnika 41, Dubrovnik, OIB: 18074843658</w:t>
      </w:r>
      <w:r w:rsidR="00FE43A8" w:rsidRPr="00947948">
        <w:rPr>
          <w:rFonts w:hAnsi="Times New Roman" w:ascii="Times New Roman"/>
          <w:sz w:val="22"/>
          <w:szCs w:val="22"/>
        </w:rPr>
        <w:t xml:space="preserve">, </w:t>
      </w:r>
      <w:r w:rsidR="00356BC9" w:rsidRPr="00947948">
        <w:rPr>
          <w:rFonts w:hAnsi="Times New Roman" w:ascii="Times New Roman"/>
          <w:sz w:val="22"/>
          <w:szCs w:val="22"/>
        </w:rPr>
        <w:t>dana</w:t>
      </w:r>
      <w:r w:rsidR="001260DD" w:rsidRPr="00947948">
        <w:rPr>
          <w:rFonts w:hAnsi="Times New Roman" w:ascii="Times New Roman"/>
          <w:sz w:val="22"/>
          <w:szCs w:val="22"/>
        </w:rPr>
        <w:t xml:space="preserve"> </w:t>
      </w:r>
      <w:r w:rsidR="00356BC9" w:rsidRPr="00947948">
        <w:rPr>
          <w:rFonts w:hAnsi="Times New Roman" w:ascii="Times New Roman"/>
          <w:sz w:val="22"/>
          <w:szCs w:val="22"/>
        </w:rPr>
        <w:t xml:space="preserve"> </w:t>
      </w:r>
      <w:r w:rsidR="00947948">
        <w:rPr>
          <w:rFonts w:hAnsi="Times New Roman" w:ascii="Times New Roman"/>
          <w:sz w:val="22"/>
          <w:szCs w:val="22"/>
        </w:rPr>
        <w:t>5. rujna</w:t>
      </w:r>
      <w:r w:rsidR="00FF6F96" w:rsidRPr="00947948">
        <w:rPr>
          <w:rFonts w:hAnsi="Times New Roman" w:ascii="Times New Roman"/>
          <w:sz w:val="22"/>
          <w:szCs w:val="22"/>
        </w:rPr>
        <w:t xml:space="preserve">  2017.g. </w:t>
      </w:r>
      <w:r w:rsidR="00172E2F" w:rsidRPr="00947948">
        <w:rPr>
          <w:rFonts w:hAnsi="Times New Roman" w:ascii="Times New Roman"/>
          <w:sz w:val="22"/>
          <w:szCs w:val="22"/>
        </w:rPr>
        <w:t xml:space="preserve">u </w:t>
      </w:r>
      <w:r w:rsidR="00FF6F96" w:rsidRPr="00947948">
        <w:rPr>
          <w:rFonts w:hAnsi="Times New Roman" w:ascii="Times New Roman"/>
          <w:sz w:val="22"/>
          <w:szCs w:val="22"/>
        </w:rPr>
        <w:t>10,00</w:t>
      </w:r>
      <w:r w:rsidR="00172E2F" w:rsidRPr="00947948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C26C88" w:rsidP="00C26C88" w:rsidR="00C26C88" w:rsidRPr="00947948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1260DD" w:rsidR="000E67C8" w:rsidRPr="00947948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947948">
        <w:rPr>
          <w:rFonts w:hAnsi="Times New Roman" w:ascii="Times New Roman"/>
          <w:sz w:val="22"/>
          <w:szCs w:val="22"/>
        </w:rPr>
        <w:t>Za stečajnog upravitelja imenuje se</w:t>
      </w:r>
      <w:r w:rsidR="000E67C8" w:rsidRPr="00947948">
        <w:rPr>
          <w:rFonts w:hAnsi="Times New Roman" w:ascii="Times New Roman"/>
          <w:sz w:val="22"/>
          <w:szCs w:val="22"/>
        </w:rPr>
        <w:t xml:space="preserve"> </w:t>
      </w:r>
      <w:r w:rsidR="00D51F6B" w:rsidRPr="00947948">
        <w:rPr>
          <w:rFonts w:hAnsi="Times New Roman" w:ascii="Times New Roman"/>
          <w:sz w:val="22"/>
          <w:szCs w:val="22"/>
        </w:rPr>
        <w:t>Domagoj Repač, Đorđićeva 24., Zagreb, OIB: 24977406612</w:t>
      </w:r>
      <w:r w:rsidR="000E67C8" w:rsidRPr="00947948">
        <w:rPr>
          <w:rFonts w:hAnsi="Times New Roman" w:ascii="Times New Roman"/>
          <w:sz w:val="22"/>
          <w:szCs w:val="22"/>
        </w:rPr>
        <w:t>.</w:t>
      </w:r>
      <w:r w:rsidR="001260DD" w:rsidRPr="00947948">
        <w:rPr>
          <w:rFonts w:hAnsi="Times New Roman" w:ascii="Times New Roman"/>
          <w:sz w:val="22"/>
          <w:szCs w:val="22"/>
        </w:rPr>
        <w:t xml:space="preserve"> </w:t>
      </w:r>
    </w:p>
    <w:p w:rsidRDefault="000E67C8" w:rsidP="000E67C8" w:rsidR="000E67C8" w:rsidRPr="0094794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C02A95" w:rsidR="00EE69E5" w:rsidRPr="00947948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947948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600E18" w:rsidRPr="0094794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47948" w:rsidRPr="00947948">
        <w:rPr>
          <w:rFonts w:hAnsi="Times New Roman" w:ascii="Times New Roman"/>
          <w:sz w:val="22"/>
          <w:szCs w:val="22"/>
          <w:lang w:val="hr-HR"/>
        </w:rPr>
        <w:t>UDRUGA SLOBODA ZA ZAŠTITU LJUDSKIH PRAVA I SLOBODA, Branitelja Dubrovnika 41, Dubrovnik, OIB: 18074843658</w:t>
      </w:r>
      <w:r w:rsidR="00947948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 w:rsidRPr="00947948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947948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947948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947948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947948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947948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947948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947948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947948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  <w:r w:rsidR="001260DD" w:rsidRPr="00947948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EE69E5" w:rsidP="00EE69E5" w:rsidR="00EE69E5" w:rsidRPr="0094794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94794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947948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47948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94794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94794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94794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47948">
        <w:rPr>
          <w:rFonts w:hAnsi="Times New Roman" w:ascii="Times New Roman"/>
          <w:sz w:val="22"/>
          <w:szCs w:val="22"/>
          <w:lang w:val="hr-HR"/>
        </w:rPr>
        <w:tab/>
      </w:r>
      <w:r w:rsidR="00A65172" w:rsidRPr="00947948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</w:t>
      </w:r>
      <w:r w:rsidR="000E67C8" w:rsidRPr="00947948">
        <w:rPr>
          <w:rFonts w:hAnsi="Times New Roman" w:ascii="Times New Roman"/>
          <w:sz w:val="22"/>
          <w:szCs w:val="22"/>
          <w:lang w:val="hr-HR"/>
        </w:rPr>
        <w:t xml:space="preserve"> FINA), temeljem odredbe čl. 429</w:t>
      </w:r>
      <w:r w:rsidR="00A65172" w:rsidRPr="00947948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6038F8" w:rsidRPr="00947948">
        <w:rPr>
          <w:rFonts w:hAnsi="Times New Roman" w:ascii="Times New Roman"/>
          <w:sz w:val="22"/>
          <w:szCs w:val="22"/>
          <w:lang w:val="hr-HR"/>
        </w:rPr>
        <w:t>2</w:t>
      </w:r>
      <w:r w:rsidR="00947948">
        <w:rPr>
          <w:rFonts w:hAnsi="Times New Roman" w:ascii="Times New Roman"/>
          <w:sz w:val="22"/>
          <w:szCs w:val="22"/>
          <w:lang w:val="hr-HR"/>
        </w:rPr>
        <w:t xml:space="preserve">9. svibnja </w:t>
      </w:r>
      <w:r w:rsidR="003C4BE2" w:rsidRPr="0094794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038F8" w:rsidRPr="00947948">
        <w:rPr>
          <w:rFonts w:hAnsi="Times New Roman" w:ascii="Times New Roman"/>
          <w:sz w:val="22"/>
          <w:szCs w:val="22"/>
          <w:lang w:val="hr-HR"/>
        </w:rPr>
        <w:t>2017</w:t>
      </w:r>
      <w:r w:rsidR="00A65172" w:rsidRPr="00947948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94794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94794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47948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D51F6B" w:rsidRPr="00947948">
        <w:rPr>
          <w:rFonts w:hAnsi="Times New Roman" w:ascii="Times New Roman"/>
          <w:sz w:val="22"/>
          <w:szCs w:val="22"/>
          <w:lang w:val="hr-HR"/>
        </w:rPr>
        <w:t>12</w:t>
      </w:r>
      <w:r w:rsidR="006C687D" w:rsidRPr="00947948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51F6B" w:rsidRPr="00947948">
        <w:rPr>
          <w:rFonts w:hAnsi="Times New Roman" w:ascii="Times New Roman"/>
          <w:sz w:val="22"/>
          <w:szCs w:val="22"/>
          <w:lang w:val="hr-HR"/>
        </w:rPr>
        <w:t>srpnja</w:t>
      </w:r>
      <w:r w:rsidR="006C687D" w:rsidRPr="0094794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51F6B" w:rsidRPr="00947948">
        <w:rPr>
          <w:rFonts w:hAnsi="Times New Roman" w:ascii="Times New Roman"/>
          <w:sz w:val="22"/>
          <w:szCs w:val="22"/>
          <w:lang w:val="hr-HR"/>
        </w:rPr>
        <w:t>2017</w:t>
      </w:r>
      <w:r w:rsidR="000D42DB" w:rsidRPr="00947948">
        <w:rPr>
          <w:rFonts w:hAnsi="Times New Roman" w:ascii="Times New Roman"/>
          <w:sz w:val="22"/>
          <w:szCs w:val="22"/>
          <w:lang w:val="hr-HR"/>
        </w:rPr>
        <w:t>.g.</w:t>
      </w:r>
      <w:r w:rsidRPr="00947948">
        <w:rPr>
          <w:rFonts w:hAnsi="Times New Roman" w:ascii="Times New Roman"/>
          <w:sz w:val="22"/>
          <w:szCs w:val="22"/>
          <w:lang w:val="hr-HR"/>
        </w:rPr>
        <w:t xml:space="preserve"> kojim su pozvane osobe ovlaštene za zastupanje dužnika po zakonu, u roku 15 dana dostaviti javnobilježnički ovjerovljen </w:t>
      </w:r>
      <w:r w:rsidRPr="00947948">
        <w:rPr>
          <w:rFonts w:hAnsi="Times New Roman" w:ascii="Times New Roman"/>
          <w:sz w:val="22"/>
          <w:szCs w:val="22"/>
          <w:lang w:val="hr-HR"/>
        </w:rPr>
        <w:lastRenderedPageBreak/>
        <w:t xml:space="preserve">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947948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94794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94794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47948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46540E" w:rsidP="00A65172" w:rsidR="0046540E" w:rsidRPr="0094794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94794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47948">
        <w:rPr>
          <w:rFonts w:hAnsi="Times New Roman" w:ascii="Times New Roman"/>
          <w:sz w:val="22"/>
          <w:szCs w:val="22"/>
          <w:lang w:val="hr-HR"/>
        </w:rPr>
        <w:tab/>
      </w:r>
      <w:r w:rsidR="00A65172" w:rsidRPr="00947948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94794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94794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47948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A65172" w:rsidP="00A65172" w:rsidR="00A65172" w:rsidRPr="0094794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94794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94794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94794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47948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47948">
        <w:rPr>
          <w:rFonts w:hAnsi="Times New Roman" w:ascii="Times New Roman"/>
          <w:b/>
          <w:sz w:val="22"/>
          <w:szCs w:val="22"/>
          <w:lang w:val="hr-HR"/>
        </w:rPr>
        <w:t>5. rujna 2017.g.</w:t>
      </w:r>
    </w:p>
    <w:p w:rsidRDefault="00A65172" w:rsidP="00A65172" w:rsidR="00A65172" w:rsidRPr="0094794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947948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947948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947948">
      <w:pPr>
        <w:rPr>
          <w:rFonts w:hAnsi="Times New Roman" w:ascii="Times New Roman"/>
          <w:b/>
          <w:sz w:val="22"/>
          <w:szCs w:val="22"/>
          <w:lang w:val="hr-HR"/>
        </w:rPr>
      </w:pPr>
      <w:r w:rsidRPr="00947948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 w:rsidRPr="00947948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 w:rsidRPr="00947948">
        <w:rPr>
          <w:rFonts w:hAnsi="Times New Roman" w:ascii="Times New Roman"/>
          <w:b/>
          <w:sz w:val="22"/>
          <w:szCs w:val="22"/>
          <w:lang w:val="hr-HR"/>
        </w:rPr>
        <w:tab/>
      </w:r>
      <w:r w:rsidRPr="00947948">
        <w:rPr>
          <w:rFonts w:hAnsi="Times New Roman" w:ascii="Times New Roman"/>
          <w:b/>
          <w:sz w:val="22"/>
          <w:szCs w:val="22"/>
          <w:lang w:val="hr-HR"/>
        </w:rPr>
        <w:t>SUDAC:</w:t>
      </w:r>
    </w:p>
    <w:p w:rsidRDefault="00A65172" w:rsidP="00A65172" w:rsidR="00A65172" w:rsidRPr="00947948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947948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947948">
        <w:rPr>
          <w:rFonts w:hAnsi="Times New Roman" w:ascii="Times New Roman"/>
          <w:b/>
          <w:sz w:val="22"/>
          <w:szCs w:val="22"/>
          <w:lang w:val="hr-HR"/>
        </w:rPr>
        <w:tab/>
      </w:r>
      <w:r w:rsidRPr="00947948">
        <w:rPr>
          <w:rFonts w:hAnsi="Times New Roman" w:ascii="Times New Roman"/>
          <w:b/>
          <w:sz w:val="22"/>
          <w:szCs w:val="22"/>
          <w:lang w:val="hr-HR"/>
        </w:rPr>
        <w:tab/>
      </w:r>
      <w:r w:rsidRPr="00947948">
        <w:rPr>
          <w:rFonts w:hAnsi="Times New Roman" w:ascii="Times New Roman"/>
          <w:b/>
          <w:sz w:val="22"/>
          <w:szCs w:val="22"/>
          <w:lang w:val="hr-HR"/>
        </w:rPr>
        <w:tab/>
      </w:r>
      <w:r w:rsidRPr="00947948">
        <w:rPr>
          <w:rFonts w:hAnsi="Times New Roman" w:ascii="Times New Roman"/>
          <w:b/>
          <w:sz w:val="22"/>
          <w:szCs w:val="22"/>
          <w:lang w:val="hr-HR"/>
        </w:rPr>
        <w:tab/>
      </w:r>
      <w:r w:rsidRPr="00947948">
        <w:rPr>
          <w:rFonts w:hAnsi="Times New Roman" w:ascii="Times New Roman"/>
          <w:b/>
          <w:sz w:val="22"/>
          <w:szCs w:val="22"/>
          <w:lang w:val="hr-HR"/>
        </w:rPr>
        <w:tab/>
      </w:r>
      <w:r w:rsidRPr="00947948">
        <w:rPr>
          <w:rFonts w:hAnsi="Times New Roman" w:ascii="Times New Roman"/>
          <w:b/>
          <w:sz w:val="22"/>
          <w:szCs w:val="22"/>
          <w:lang w:val="hr-HR"/>
        </w:rPr>
        <w:tab/>
      </w:r>
      <w:r w:rsidRPr="00947948">
        <w:rPr>
          <w:rFonts w:hAnsi="Times New Roman" w:ascii="Times New Roman"/>
          <w:b/>
          <w:sz w:val="22"/>
          <w:szCs w:val="22"/>
          <w:lang w:val="hr-HR"/>
        </w:rPr>
        <w:tab/>
      </w:r>
      <w:r w:rsidRPr="00947948">
        <w:rPr>
          <w:rFonts w:hAnsi="Times New Roman" w:ascii="Times New Roman"/>
          <w:b/>
          <w:sz w:val="22"/>
          <w:szCs w:val="22"/>
          <w:lang w:val="hr-HR"/>
        </w:rPr>
        <w:tab/>
      </w:r>
      <w:r w:rsidR="00CF4E95" w:rsidRPr="00947948">
        <w:rPr>
          <w:rFonts w:hAnsi="Times New Roman" w:ascii="Times New Roman"/>
          <w:b/>
          <w:sz w:val="22"/>
          <w:szCs w:val="22"/>
          <w:lang w:val="hr-HR"/>
        </w:rPr>
        <w:tab/>
      </w:r>
      <w:r w:rsidRPr="00947948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947948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 w:rsidRPr="00947948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947948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947948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947948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947948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947948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947948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947948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94794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947948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 w:rsidRPr="00947948">
        <w:rPr>
          <w:rFonts w:hAnsi="Times New Roman" w:ascii="Times New Roman"/>
          <w:b/>
          <w:sz w:val="22"/>
          <w:szCs w:val="22"/>
          <w:lang w:val="hr-HR"/>
        </w:rPr>
        <w:t>-</w:t>
      </w:r>
      <w:r w:rsidRPr="00947948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94794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47948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 w:rsidRPr="00947948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94794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47948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94794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47948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A65172" w:rsidP="00A65172" w:rsidR="00A65172" w:rsidRPr="0094794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47948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A65172" w:rsidP="00A65172" w:rsidR="00A65172" w:rsidRPr="0094794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47948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BB113B" w:rsidR="00A65172" w:rsidRPr="0094794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47948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 w:rsidRPr="0094794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47948"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947948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 w:rsidRPr="0094794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947948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947948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94794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94794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947948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947948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947948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947948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947948" w:rsidR="00C134DB" w:rsidRPr="00947948">
      <w:headerReference w:type="default" r:id="rId10"/>
      <w:headerReference w:type="first" r:id="rId11"/>
      <w:pgSz w:code="9" w:h="16840" w:w="11907"/>
      <w:pgMar w:gutter="0" w:footer="720" w:header="720" w:left="1418" w:bottom="1418" w:right="1417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72C7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D51F6B">
      <w:rPr>
        <w:rFonts w:hAnsi="Times New Roman" w:ascii="Times New Roman"/>
        <w:b/>
        <w:sz w:val="22"/>
        <w:szCs w:val="22"/>
        <w:lang w:val="hr-HR"/>
      </w:rPr>
      <w:t>600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</w:t>
    </w:r>
    <w:r w:rsidR="006038F8">
      <w:rPr>
        <w:rFonts w:hAnsi="Times New Roman" w:ascii="Times New Roman"/>
        <w:b/>
        <w:sz w:val="22"/>
        <w:szCs w:val="22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D51F6B">
      <w:rPr>
        <w:rFonts w:hAnsi="Times New Roman" w:ascii="Times New Roman"/>
        <w:b/>
        <w:sz w:val="22"/>
        <w:szCs w:val="22"/>
        <w:lang w:val="hr-HR"/>
      </w:rPr>
      <w:t>600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650EB7">
      <w:rPr>
        <w:rFonts w:hAnsi="Times New Roman" w:ascii="Times New Roman"/>
        <w:b/>
        <w:sz w:val="22"/>
        <w:szCs w:val="22"/>
        <w:lang w:val="hr-HR"/>
      </w:rPr>
      <w:t>17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051F"/>
    <w:rsid w:val="000979F6"/>
    <w:rsid w:val="000A5729"/>
    <w:rsid w:val="000B609B"/>
    <w:rsid w:val="000B7E3D"/>
    <w:rsid w:val="000B7E46"/>
    <w:rsid w:val="000C47B3"/>
    <w:rsid w:val="000D2AFF"/>
    <w:rsid w:val="000D42DB"/>
    <w:rsid w:val="000E67C8"/>
    <w:rsid w:val="000F4B81"/>
    <w:rsid w:val="00106D6E"/>
    <w:rsid w:val="00112B50"/>
    <w:rsid w:val="001161BD"/>
    <w:rsid w:val="00116917"/>
    <w:rsid w:val="001260DD"/>
    <w:rsid w:val="001273D2"/>
    <w:rsid w:val="00141C37"/>
    <w:rsid w:val="001530C4"/>
    <w:rsid w:val="00166A97"/>
    <w:rsid w:val="00171B42"/>
    <w:rsid w:val="00172C79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C4BE2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56CE0"/>
    <w:rsid w:val="0046540E"/>
    <w:rsid w:val="00475AD5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00E18"/>
    <w:rsid w:val="006038F8"/>
    <w:rsid w:val="00611640"/>
    <w:rsid w:val="0062760B"/>
    <w:rsid w:val="006356C5"/>
    <w:rsid w:val="006451E1"/>
    <w:rsid w:val="00650EB7"/>
    <w:rsid w:val="0067111C"/>
    <w:rsid w:val="00695977"/>
    <w:rsid w:val="006B6A13"/>
    <w:rsid w:val="006C687D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4648"/>
    <w:rsid w:val="007C6CF9"/>
    <w:rsid w:val="007D0303"/>
    <w:rsid w:val="007E125F"/>
    <w:rsid w:val="007E2E7E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372D7"/>
    <w:rsid w:val="0094794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458A1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96224"/>
    <w:rsid w:val="00BB113B"/>
    <w:rsid w:val="00BC201E"/>
    <w:rsid w:val="00BC780A"/>
    <w:rsid w:val="00BD76AB"/>
    <w:rsid w:val="00BF13CF"/>
    <w:rsid w:val="00BF6DA1"/>
    <w:rsid w:val="00BF71CF"/>
    <w:rsid w:val="00C02A95"/>
    <w:rsid w:val="00C05DC4"/>
    <w:rsid w:val="00C134DB"/>
    <w:rsid w:val="00C26C88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07C8"/>
    <w:rsid w:val="00D43EBE"/>
    <w:rsid w:val="00D44D4F"/>
    <w:rsid w:val="00D51F6B"/>
    <w:rsid w:val="00D52F6D"/>
    <w:rsid w:val="00D57391"/>
    <w:rsid w:val="00D648F2"/>
    <w:rsid w:val="00D84BE9"/>
    <w:rsid w:val="00D955F3"/>
    <w:rsid w:val="00DB2494"/>
    <w:rsid w:val="00DB29D2"/>
    <w:rsid w:val="00DB4528"/>
    <w:rsid w:val="00DC5606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53B0D"/>
    <w:rsid w:val="00F62A72"/>
    <w:rsid w:val="00F667BC"/>
    <w:rsid w:val="00F87D60"/>
    <w:rsid w:val="00F91F4A"/>
    <w:rsid w:val="00FB18ED"/>
    <w:rsid w:val="00FE1B84"/>
    <w:rsid w:val="00FE43A8"/>
    <w:rsid w:val="00FE7C9A"/>
    <w:rsid w:val="00FF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</izvorni_sadrzaj>
    <derivirana_varijabla naziv="DomainObject.Predmet.Broj_1">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St-600/2017</izvorni_sadrzaj>
    <derivirana_varijabla naziv="DomainObject.Predmet.OznakaBroj_1">St-600/2017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ormaru fascikla 01</izvorni_sadrzaj>
    <derivirana_varijabla naziv="DomainObject.Predmet.PrimjedbaSuca_1">u ormaru fascikla 01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Sloboda za zaštitu ljudskih prava i sloboda</izvorni_sadrzaj>
    <derivirana_varijabla naziv="DomainObject.Predmet.ProtustrankaFormated_1">  Udruga Sloboda za zaštitu ljudskih prava i sloboda</derivirana_varijabla>
  </DomainObject.Predmet.ProtustrankaFormated>
  <DomainObject.Predmet.ProtustrankaFormatedOIB>
    <izvorni_sadrzaj>  Udruga Sloboda za zaštitu ljudskih prava i sloboda, OIB 18074843658</izvorni_sadrzaj>
    <derivirana_varijabla naziv="DomainObject.Predmet.ProtustrankaFormatedOIB_1">  Udruga Sloboda za zaštitu ljudskih prava i sloboda, OIB 18074843658</derivirana_varijabla>
  </DomainObject.Predmet.ProtustrankaFormatedOIB>
  <DomainObject.Predmet.ProtustrankaFormatedWithAdress>
    <izvorni_sadrzaj> Udruga Sloboda za zaštitu ljudskih prava i sloboda, Branitelja Dubrovnika 41, 20000 Dubrovnik</izvorni_sadrzaj>
    <derivirana_varijabla naziv="DomainObject.Predmet.ProtustrankaFormatedWithAdress_1"> Udruga Sloboda za zaštitu ljudskih prava i sloboda, Branitelja Dubrovnika 41, 20000 Dubrovnik</derivirana_varijabla>
  </DomainObject.Predmet.ProtustrankaFormatedWithAdress>
  <DomainObject.Predmet.ProtustrankaFormatedWithAdressOIB>
    <izvorni_sadrzaj> Udruga Sloboda za zaštitu ljudskih prava i sloboda, OIB 18074843658, Branitelja Dubrovnika 41, 20000 Dubrovnik</izvorni_sadrzaj>
    <derivirana_varijabla naziv="DomainObject.Predmet.ProtustrankaFormatedWithAdressOIB_1"> Udruga Sloboda za zaštitu ljudskih prava i sloboda, OIB 18074843658, Branitelja Dubrovnika 41, 20000 Dubrovnik</derivirana_varijabla>
  </DomainObject.Predmet.ProtustrankaFormatedWithAdressOIB>
  <DomainObject.Predmet.ProtustrankaWithAdress>
    <izvorni_sadrzaj>Udruga Sloboda za zaštitu ljudskih prava i sloboda Branitelja Dubrovnika 41, 20000 Dubrovnik</izvorni_sadrzaj>
    <derivirana_varijabla naziv="DomainObject.Predmet.ProtustrankaWithAdress_1">Udruga Sloboda za zaštitu ljudskih prava i sloboda Branitelja Dubrovnika 41, 20000 Dubrovnik</derivirana_varijabla>
  </DomainObject.Predmet.ProtustrankaWithAdress>
  <DomainObject.Predmet.ProtustrankaWithAdressOIB>
    <izvorni_sadrzaj>Udruga Sloboda za zaštitu ljudskih prava i sloboda, OIB 18074843658, Branitelja Dubrovnika 41, 20000 Dubrovnik</izvorni_sadrzaj>
    <derivirana_varijabla naziv="DomainObject.Predmet.ProtustrankaWithAdressOIB_1">Udruga Sloboda za zaštitu ljudskih prava i sloboda, OIB 18074843658, Branitelja Dubrovnika 41, 20000 Dubrovnik</derivirana_varijabla>
  </DomainObject.Predmet.ProtustrankaWithAdressOIB>
  <DomainObject.Predmet.ProtustrankaNazivFormated>
    <izvorni_sadrzaj>Udruga Sloboda za zaštitu ljudskih prava i sloboda</izvorni_sadrzaj>
    <derivirana_varijabla naziv="DomainObject.Predmet.ProtustrankaNazivFormated_1">Udruga Sloboda za zaštitu ljudskih prava i sloboda</derivirana_varijabla>
  </DomainObject.Predmet.ProtustrankaNazivFormated>
  <DomainObject.Predmet.ProtustrankaNazivFormatedOIB>
    <izvorni_sadrzaj>Udruga Sloboda za zaštitu ljudskih prava i sloboda, OIB 18074843658</izvorni_sadrzaj>
    <derivirana_varijabla naziv="DomainObject.Predmet.ProtustrankaNazivFormatedOIB_1">Udruga Sloboda za zaštitu ljudskih prava i sloboda, OIB 18074843658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18981.27</izvorni_sadrzaj>
    <derivirana_varijabla naziv="DomainObject.Predmet.TrenutnaVrijednost_1">18981.27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Udruga Sloboda za zaštitu ljudskih prava i sloboda</item>
    </izvorni_sadrzaj>
    <derivirana_varijabla naziv="DomainObject.Predmet.ProtuStrankaListFormated_1">
      <item>Udruga Sloboda za zaštitu ljudskih prava i sloboda</item>
    </derivirana_varijabla>
  </DomainObject.Predmet.ProtuStrankaListFormated>
  <DomainObject.Predmet.ProtuStrankaListFormatedOIB>
    <izvorni_sadrzaj>
      <item>Udruga Sloboda za zaštitu ljudskih prava i sloboda, OIB 18074843658</item>
    </izvorni_sadrzaj>
    <derivirana_varijabla naziv="DomainObject.Predmet.ProtuStrankaListFormatedOIB_1">
      <item>Udruga Sloboda za zaštitu ljudskih prava i sloboda, OIB 18074843658</item>
    </derivirana_varijabla>
  </DomainObject.Predmet.ProtuStrankaListFormatedOIB>
  <DomainObject.Predmet.ProtuStrankaListFormatedWithAdress>
    <izvorni_sadrzaj>
      <item>Udruga Sloboda za zaštitu ljudskih prava i sloboda, Branitelja Dubrovnika 41, 20000 Dubrovnik</item>
    </izvorni_sadrzaj>
    <derivirana_varijabla naziv="DomainObject.Predmet.ProtuStrankaListFormatedWithAdress_1">
      <item>Udruga Sloboda za zaštitu ljudskih prava i sloboda, Branitelja Dubrovnika 41, 20000 Dubrovnik</item>
    </derivirana_varijabla>
  </DomainObject.Predmet.ProtuStrankaListFormatedWithAdress>
  <DomainObject.Predmet.ProtuStrankaListFormatedWithAdressOIB>
    <izvorni_sadrzaj>
      <item>Udruga Sloboda za zaštitu ljudskih prava i sloboda, OIB 18074843658, Branitelja Dubrovnika 41, 20000 Dubrovnik</item>
    </izvorni_sadrzaj>
    <derivirana_varijabla naziv="DomainObject.Predmet.ProtuStrankaListFormatedWithAdressOIB_1">
      <item>Udruga Sloboda za zaštitu ljudskih prava i sloboda, OIB 18074843658, Branitelja Dubrovnika 41, 20000 Dubrovnik</item>
    </derivirana_varijabla>
  </DomainObject.Predmet.ProtuStrankaListFormatedWithAdressOIB>
  <DomainObject.Predmet.ProtuStrankaListNazivFormated>
    <izvorni_sadrzaj>
      <item>Udruga Sloboda za zaštitu ljudskih prava i sloboda</item>
    </izvorni_sadrzaj>
    <derivirana_varijabla naziv="DomainObject.Predmet.ProtuStrankaListNazivFormated_1">
      <item>Udruga Sloboda za zaštitu ljudskih prava i sloboda</item>
    </derivirana_varijabla>
  </DomainObject.Predmet.ProtuStrankaListNazivFormated>
  <DomainObject.Predmet.ProtuStrankaListNazivFormatedOIB>
    <izvorni_sadrzaj>
      <item>Udruga Sloboda za zaštitu ljudskih prava i sloboda, OIB 18074843658</item>
    </izvorni_sadrzaj>
    <derivirana_varijabla naziv="DomainObject.Predmet.ProtuStrankaListNazivFormatedOIB_1">
      <item>Udruga Sloboda za zaštitu ljudskih prava i sloboda, OIB 18074843658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Udruga Sloboda za zaštitu ljudskih prava i sloboda</izvorni_sadrzaj>
    <derivirana_varijabla naziv="DomainObject.Predmet.ProtustrankaIDrugi_1">Udruga Sloboda za zaštitu ljudskih prava i sloboda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Udruga Sloboda za zaštitu ljudskih prava i sloboda, OIB 18074843658, Branitelja Dubrovnika 41, 20000 Dubrovnik</izvorni_sadrzaj>
    <derivirana_varijabla naziv="DomainObject.Predmet.ProtustrankaIDrugiAdressOIB_1">Udruga Sloboda za zaštitu ljudskih prava i sloboda, OIB 18074843658, Branitelja Dubrovnika 41,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Udruga Sloboda za zaštitu ljudskih prava i sloboda</item>
    </izvorni_sadrzaj>
    <derivirana_varijabla naziv="DomainObject.Predmet.SudioniciListNaziv_1">
      <item>FINA, RC Split, Podružnica Dubrovnik</item>
      <item>Udruga Sloboda za zaštitu ljudskih prava i sloboda</item>
    </derivirana_varijabla>
  </DomainObject.Predmet.SudioniciListNaziv>
  <DomainObject.Predmet.SudioniciListAdressOIB>
    <izvorni_sadrzaj>
      <item>FINA, RC Split, Podružnica Dubrovnik, OIB 85821130368, Vukovarska 2,20000 Dubrovnik</item>
      <item>Udruga Sloboda za zaštitu ljudskih prava i sloboda, OIB 18074843658, Branitelja Dubrovnika 41,20000 Dubrovnik</item>
    </izvorni_sadrzaj>
    <derivirana_varijabla naziv="DomainObject.Predmet.SudioniciListAdressOIB_1">
      <item>FINA, RC Split, Podružnica Dubrovnik, OIB 85821130368, Vukovarska 2,20000 Dubrovnik</item>
      <item>Udruga Sloboda za zaštitu ljudskih prava i sloboda, OIB 18074843658, Branitelja Dubrovnika 41,20000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18074843658</item>
    </izvorni_sadrzaj>
    <derivirana_varijabla naziv="DomainObject.Predmet.SudioniciListNazivOIB_1">
      <item>, OIB 85821130368</item>
      <item>, OIB 18074843658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E5276B-28AF-4146-8370-7B80AE0FAA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487</properties:Words>
  <properties:Characters>2669</properties:Characters>
  <properties:Lines>90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2017-09-05T07:00:00Z</dcterms:created>
  <dc:creator>Sudsko vijeæe</dc:creator>
  <cp:lastModifiedBy>Mara Marčinko</cp:lastModifiedBy>
  <cp:lastPrinted>2017-09-05T08:38:00Z</cp:lastPrinted>
  <dcterms:modified xmlns:xsi="http://www.w3.org/2001/XMLSchema-instance" xsi:type="dcterms:W3CDTF">2017-09-05T08:40:00Z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