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ec4f4" w14:paraId="86ec4f4" w:rsidRDefault="00776EE8" w:rsidP="00776EE8" w:rsidR="00AB7880" w:rsidRPr="00776EE8">
      <w:pPr>
        <w:jc w:val="right"/>
        <w15:collapsed w:val="false"/>
      </w:pPr>
      <w:bookmarkStart w:name="_GoBack" w:id="0"/>
      <w:bookmarkEnd w:id="0"/>
      <w:r>
        <w:t>Poslovni broj: 1 St-</w:t>
      </w:r>
      <w:r w:rsidR="005F0D3E">
        <w:t>217</w:t>
      </w:r>
      <w:r w:rsidR="00D005A0">
        <w:t>/2017</w:t>
      </w:r>
      <w:r>
        <w:t>-</w:t>
      </w:r>
      <w:r w:rsidR="005F0D3E">
        <w:t>10</w:t>
      </w:r>
    </w:p>
    <w:p w:rsidRDefault="00AB7880" w:rsidP="00AB7880" w:rsidR="00AB7880">
      <w:pPr>
        <w:rPr>
          <w:rFonts w:cs="Arial" w:hAnsi="Arial" w:ascii="Arial"/>
          <w:b/>
        </w:rPr>
      </w:pPr>
    </w:p>
    <w:p w:rsidRDefault="00776EE8" w:rsidP="00AB7880" w:rsidR="00776EE8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776EE8" w:rsidR="00776EE8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 w:rsidRPr="000351DA">
        <w:t xml:space="preserve"> </w:t>
      </w:r>
      <w:r w:rsidR="00776EE8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776EE8" w:rsidP="00776EE8" w:rsidR="00776EE8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776EE8" w:rsidP="00776EE8" w:rsidR="00776EE8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776EE8" w:rsidP="00776EE8" w:rsidR="00776EE8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AB7880" w:rsidP="00AB7880" w:rsidR="00AB7880" w:rsidRPr="000351DA"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</w:p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 w:rsidRPr="00A066D0">
      <w:pPr>
        <w:jc w:val="center"/>
        <w:rPr>
          <w:b/>
        </w:rPr>
      </w:pPr>
    </w:p>
    <w:p w:rsidRDefault="00776EE8" w:rsidP="00776EE8" w:rsidR="00776EE8">
      <w:pPr>
        <w:ind w:firstLine="708"/>
        <w:jc w:val="both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5F0D3E">
        <w:t>DALMACIJA CHARTER d.o.o., Primošten, Splitska 22/24, OIB: 20619963687</w:t>
      </w:r>
      <w:r>
        <w:t>.</w:t>
      </w:r>
    </w:p>
    <w:p w:rsidRDefault="00776EE8" w:rsidP="00776EE8" w:rsidR="00776EE8" w:rsidRPr="00F75AF5">
      <w:pPr>
        <w:ind w:firstLine="708"/>
        <w:jc w:val="both"/>
      </w:pPr>
    </w:p>
    <w:p w:rsidRDefault="00776EE8" w:rsidP="00776EE8" w:rsidR="008B1F41" w:rsidRPr="00A066D0">
      <w:pPr>
        <w:ind w:firstLine="708"/>
        <w:jc w:val="both"/>
      </w:pPr>
      <w:r w:rsidRPr="0059394C">
        <w:rPr>
          <w:bCs/>
        </w:rPr>
        <w:t xml:space="preserve">Za potrebe toga postupka molimo da nam </w:t>
      </w:r>
      <w:r w:rsidR="007B0CEB">
        <w:rPr>
          <w:bCs/>
        </w:rPr>
        <w:t>u roku od 15</w:t>
      </w:r>
      <w:r>
        <w:rPr>
          <w:bCs/>
        </w:rPr>
        <w:t xml:space="preserve"> dana </w:t>
      </w:r>
      <w:r w:rsidRPr="0059394C">
        <w:rPr>
          <w:bCs/>
        </w:rPr>
        <w:t xml:space="preserve">dostavite podatke </w:t>
      </w:r>
      <w:r>
        <w:rPr>
          <w:bCs/>
        </w:rPr>
        <w:t>o iznosu evidentiranih neizvršenih osnova za plaćanje.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596A8C" w:rsidP="00DB030D" w:rsidR="00AB7880" w:rsidRPr="00A066D0">
      <w:pPr>
        <w:jc w:val="center"/>
      </w:pPr>
      <w:r>
        <w:t>U Zadru, 22</w:t>
      </w:r>
      <w:r w:rsidR="00E63BC4">
        <w:t xml:space="preserve">. </w:t>
      </w:r>
      <w:r w:rsidR="005F0D3E">
        <w:t>kolovoza</w:t>
      </w:r>
      <w:r w:rsidR="00776EE8">
        <w:t xml:space="preserve"> 2018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5937E6" w:rsidP="005937E6" w:rsidR="00D9714B">
      <w:r>
        <w:t>Za točnost otpravka – ovlašteni službenik</w:t>
      </w:r>
      <w:r>
        <w:tab/>
      </w:r>
      <w:r>
        <w:tab/>
      </w:r>
      <w:r>
        <w:tab/>
      </w:r>
      <w:r>
        <w:tab/>
      </w:r>
      <w:r>
        <w:tab/>
      </w:r>
      <w:r w:rsidR="00D9714B">
        <w:t>S</w:t>
      </w:r>
      <w:r w:rsidR="00D9714B" w:rsidRPr="002C500F">
        <w:t>u</w:t>
      </w:r>
      <w:r w:rsidR="00776EE8">
        <w:t>tkinja</w:t>
      </w:r>
    </w:p>
    <w:p w:rsidRDefault="005937E6" w:rsidP="00D9714B" w:rsidR="00D9714B" w:rsidRPr="00F60CD9">
      <w:r>
        <w:t xml:space="preserve">Ante </w:t>
      </w:r>
      <w:proofErr w:type="spellStart"/>
      <w:r>
        <w:t>Rubelj</w:t>
      </w:r>
      <w:proofErr w:type="spellEnd"/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  <w:t xml:space="preserve">   </w:t>
      </w:r>
      <w:r w:rsidR="00776EE8">
        <w:tab/>
      </w:r>
      <w:r w:rsidR="00776EE8">
        <w:tab/>
        <w:t>Ardena Bajlo</w:t>
      </w:r>
      <w:r>
        <w:t>, v.r.</w:t>
      </w:r>
    </w:p>
    <w:p w:rsidRDefault="00D9714B" w:rsidP="00D9714B" w:rsidR="00D9714B"/>
    <w:p w:rsidRDefault="00D9714B" w:rsidP="00D9714B" w:rsidR="00D9714B" w:rsidRPr="001E7360"/>
    <w:p w:rsidRDefault="005D0B2D" w:rsidP="005D0B2D" w:rsidR="005D0B2D"/>
    <w:p w:rsidRDefault="00AB7880" w:rsidP="005D0B2D" w:rsidR="00AB7880" w:rsidRPr="00A066D0">
      <w:pPr>
        <w:jc w:val="right"/>
      </w:pPr>
    </w:p>
    <w:p w:rsidRDefault="003D351B" w:rsidP="003D351B" w:rsidR="003D351B">
      <w:pPr>
        <w:rPr>
          <w:b/>
        </w:rPr>
      </w:pPr>
    </w:p>
    <w:p w:rsidRDefault="003D351B" w:rsidP="003D351B" w:rsidR="003D351B">
      <w:pPr>
        <w:rPr>
          <w:b/>
        </w:rPr>
      </w:pPr>
    </w:p>
    <w:p w:rsidRDefault="003D351B" w:rsidP="003D351B" w:rsidR="003D351B" w:rsidRPr="003D351B">
      <w:r w:rsidRPr="003D351B">
        <w:t>DNA:</w:t>
      </w:r>
    </w:p>
    <w:p w:rsidRDefault="003D351B" w:rsidP="003D351B" w:rsidR="00974B89" w:rsidRPr="003D351B">
      <w:pPr>
        <w:pStyle w:val="Odlomakpopisa"/>
        <w:numPr>
          <w:ilvl w:val="0"/>
          <w:numId w:val="1"/>
        </w:numPr>
      </w:pPr>
      <w:r w:rsidRPr="003D351B">
        <w:t xml:space="preserve">Financijskoj agenciji, </w:t>
      </w:r>
      <w:r w:rsidR="005F0D3E">
        <w:t>Šibenik</w:t>
      </w:r>
      <w:r w:rsidRPr="003D351B">
        <w:t xml:space="preserve"> – putem e-oglasne ploče</w:t>
      </w:r>
      <w:r w:rsidR="00AB7880" w:rsidRPr="003D351B">
        <w:t xml:space="preserve">        </w:t>
      </w:r>
    </w:p>
    <w:sectPr w:rsidR="00974B89" w:rsidRPr="003D351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A230BD"/>
    <w:multiLevelType w:val="hybridMultilevel"/>
    <w:tmpl w:val="778EF924"/>
    <w:lvl w:tplc="F4340CB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15A38"/>
    <w:rsid w:val="0003151A"/>
    <w:rsid w:val="00034E2C"/>
    <w:rsid w:val="000351DA"/>
    <w:rsid w:val="00036D3E"/>
    <w:rsid w:val="000510F1"/>
    <w:rsid w:val="0005488C"/>
    <w:rsid w:val="00055DCB"/>
    <w:rsid w:val="00056D16"/>
    <w:rsid w:val="00066CA2"/>
    <w:rsid w:val="00076B1F"/>
    <w:rsid w:val="0009325D"/>
    <w:rsid w:val="000A2CF0"/>
    <w:rsid w:val="000A4435"/>
    <w:rsid w:val="000A7C96"/>
    <w:rsid w:val="000C5252"/>
    <w:rsid w:val="000C6B4C"/>
    <w:rsid w:val="000D15C1"/>
    <w:rsid w:val="000E1141"/>
    <w:rsid w:val="000F5795"/>
    <w:rsid w:val="000F5F85"/>
    <w:rsid w:val="000F7A75"/>
    <w:rsid w:val="000F7B8E"/>
    <w:rsid w:val="0010259F"/>
    <w:rsid w:val="00104A6B"/>
    <w:rsid w:val="0011036A"/>
    <w:rsid w:val="00123B41"/>
    <w:rsid w:val="00123B98"/>
    <w:rsid w:val="0012754F"/>
    <w:rsid w:val="00140B23"/>
    <w:rsid w:val="0014208F"/>
    <w:rsid w:val="001430A4"/>
    <w:rsid w:val="00144A57"/>
    <w:rsid w:val="0016008F"/>
    <w:rsid w:val="001608D4"/>
    <w:rsid w:val="00173771"/>
    <w:rsid w:val="0018147C"/>
    <w:rsid w:val="001866AB"/>
    <w:rsid w:val="0019019B"/>
    <w:rsid w:val="0019118F"/>
    <w:rsid w:val="00191227"/>
    <w:rsid w:val="001A2481"/>
    <w:rsid w:val="001A6C2C"/>
    <w:rsid w:val="001C0A0D"/>
    <w:rsid w:val="001C3DA0"/>
    <w:rsid w:val="001C57CB"/>
    <w:rsid w:val="001C723B"/>
    <w:rsid w:val="001D4232"/>
    <w:rsid w:val="001D6FB5"/>
    <w:rsid w:val="001E2038"/>
    <w:rsid w:val="002042D1"/>
    <w:rsid w:val="002043A2"/>
    <w:rsid w:val="00204DB8"/>
    <w:rsid w:val="00206B33"/>
    <w:rsid w:val="00221CA4"/>
    <w:rsid w:val="00237CCD"/>
    <w:rsid w:val="0024291D"/>
    <w:rsid w:val="0025121F"/>
    <w:rsid w:val="002570FB"/>
    <w:rsid w:val="00263C87"/>
    <w:rsid w:val="002658E8"/>
    <w:rsid w:val="0026655C"/>
    <w:rsid w:val="00267740"/>
    <w:rsid w:val="00281F1F"/>
    <w:rsid w:val="002A17CF"/>
    <w:rsid w:val="002B5901"/>
    <w:rsid w:val="002C1CE0"/>
    <w:rsid w:val="002D2252"/>
    <w:rsid w:val="002D281F"/>
    <w:rsid w:val="00316E90"/>
    <w:rsid w:val="0033573C"/>
    <w:rsid w:val="00351993"/>
    <w:rsid w:val="0035386F"/>
    <w:rsid w:val="00362DA8"/>
    <w:rsid w:val="00381CA3"/>
    <w:rsid w:val="00395AF4"/>
    <w:rsid w:val="003A7BFD"/>
    <w:rsid w:val="003B143F"/>
    <w:rsid w:val="003B2BC5"/>
    <w:rsid w:val="003B5FE6"/>
    <w:rsid w:val="003D351B"/>
    <w:rsid w:val="003D3EA6"/>
    <w:rsid w:val="003D7E4F"/>
    <w:rsid w:val="0041127A"/>
    <w:rsid w:val="00411A53"/>
    <w:rsid w:val="00426FE6"/>
    <w:rsid w:val="00443765"/>
    <w:rsid w:val="00445D3A"/>
    <w:rsid w:val="00467D37"/>
    <w:rsid w:val="004702F6"/>
    <w:rsid w:val="00476CB1"/>
    <w:rsid w:val="004776D3"/>
    <w:rsid w:val="00492F8A"/>
    <w:rsid w:val="004A3507"/>
    <w:rsid w:val="004A434C"/>
    <w:rsid w:val="004A6FF8"/>
    <w:rsid w:val="004B2F71"/>
    <w:rsid w:val="004C5586"/>
    <w:rsid w:val="004D1A23"/>
    <w:rsid w:val="004E08CF"/>
    <w:rsid w:val="004E0B7D"/>
    <w:rsid w:val="004E784D"/>
    <w:rsid w:val="004F1F63"/>
    <w:rsid w:val="00510717"/>
    <w:rsid w:val="00513E9F"/>
    <w:rsid w:val="00523B13"/>
    <w:rsid w:val="00526DD5"/>
    <w:rsid w:val="00546865"/>
    <w:rsid w:val="0056041E"/>
    <w:rsid w:val="0056536F"/>
    <w:rsid w:val="00580E46"/>
    <w:rsid w:val="00591167"/>
    <w:rsid w:val="005937E6"/>
    <w:rsid w:val="00596A8C"/>
    <w:rsid w:val="00596D73"/>
    <w:rsid w:val="005A6E71"/>
    <w:rsid w:val="005C0F37"/>
    <w:rsid w:val="005C323D"/>
    <w:rsid w:val="005C4F38"/>
    <w:rsid w:val="005D0B2D"/>
    <w:rsid w:val="005D111F"/>
    <w:rsid w:val="005D151D"/>
    <w:rsid w:val="005D48CE"/>
    <w:rsid w:val="005F0D3E"/>
    <w:rsid w:val="00624589"/>
    <w:rsid w:val="006257EA"/>
    <w:rsid w:val="006329E4"/>
    <w:rsid w:val="00636C74"/>
    <w:rsid w:val="0065790D"/>
    <w:rsid w:val="00660C80"/>
    <w:rsid w:val="00670CB1"/>
    <w:rsid w:val="006824D8"/>
    <w:rsid w:val="00685198"/>
    <w:rsid w:val="00690989"/>
    <w:rsid w:val="006A0A2C"/>
    <w:rsid w:val="006B350E"/>
    <w:rsid w:val="006B4A63"/>
    <w:rsid w:val="006C016A"/>
    <w:rsid w:val="006C33DE"/>
    <w:rsid w:val="006C58E1"/>
    <w:rsid w:val="006E3257"/>
    <w:rsid w:val="006E65CA"/>
    <w:rsid w:val="006F77A8"/>
    <w:rsid w:val="00712B9B"/>
    <w:rsid w:val="007255A3"/>
    <w:rsid w:val="007447EE"/>
    <w:rsid w:val="00745B5C"/>
    <w:rsid w:val="007505B7"/>
    <w:rsid w:val="00756F19"/>
    <w:rsid w:val="00772E4C"/>
    <w:rsid w:val="0077421C"/>
    <w:rsid w:val="00776EE8"/>
    <w:rsid w:val="00777A71"/>
    <w:rsid w:val="007847C6"/>
    <w:rsid w:val="007A17E3"/>
    <w:rsid w:val="007B0CEB"/>
    <w:rsid w:val="007C25B7"/>
    <w:rsid w:val="007D2E41"/>
    <w:rsid w:val="007E10DD"/>
    <w:rsid w:val="007E16FE"/>
    <w:rsid w:val="007E5585"/>
    <w:rsid w:val="008003B6"/>
    <w:rsid w:val="008121AA"/>
    <w:rsid w:val="008134B1"/>
    <w:rsid w:val="00817F2A"/>
    <w:rsid w:val="008258E2"/>
    <w:rsid w:val="00832920"/>
    <w:rsid w:val="00833DCD"/>
    <w:rsid w:val="00841480"/>
    <w:rsid w:val="00844B1E"/>
    <w:rsid w:val="008514F9"/>
    <w:rsid w:val="00856B05"/>
    <w:rsid w:val="00862DEF"/>
    <w:rsid w:val="008651DB"/>
    <w:rsid w:val="00892B1F"/>
    <w:rsid w:val="008A66B3"/>
    <w:rsid w:val="008B1F41"/>
    <w:rsid w:val="008B39C0"/>
    <w:rsid w:val="008B3DC8"/>
    <w:rsid w:val="008B3F5A"/>
    <w:rsid w:val="008D2219"/>
    <w:rsid w:val="008D2A4D"/>
    <w:rsid w:val="008E37BF"/>
    <w:rsid w:val="008E403F"/>
    <w:rsid w:val="008F1162"/>
    <w:rsid w:val="00905D92"/>
    <w:rsid w:val="00922DBB"/>
    <w:rsid w:val="00923136"/>
    <w:rsid w:val="0092534D"/>
    <w:rsid w:val="00936CFE"/>
    <w:rsid w:val="0095255A"/>
    <w:rsid w:val="00972609"/>
    <w:rsid w:val="00973299"/>
    <w:rsid w:val="00974B89"/>
    <w:rsid w:val="009A5115"/>
    <w:rsid w:val="009C781D"/>
    <w:rsid w:val="009E0800"/>
    <w:rsid w:val="009E1A16"/>
    <w:rsid w:val="009E26BB"/>
    <w:rsid w:val="009E4C9A"/>
    <w:rsid w:val="009E5D0F"/>
    <w:rsid w:val="009F4EA6"/>
    <w:rsid w:val="00A066D0"/>
    <w:rsid w:val="00A071B8"/>
    <w:rsid w:val="00A12779"/>
    <w:rsid w:val="00A13649"/>
    <w:rsid w:val="00A2201A"/>
    <w:rsid w:val="00A241EB"/>
    <w:rsid w:val="00A24EAF"/>
    <w:rsid w:val="00A2730D"/>
    <w:rsid w:val="00A50A4F"/>
    <w:rsid w:val="00A655C4"/>
    <w:rsid w:val="00A81D40"/>
    <w:rsid w:val="00A96B6F"/>
    <w:rsid w:val="00AB3ABA"/>
    <w:rsid w:val="00AB7880"/>
    <w:rsid w:val="00AD72C5"/>
    <w:rsid w:val="00AE0991"/>
    <w:rsid w:val="00AF1854"/>
    <w:rsid w:val="00AF44C5"/>
    <w:rsid w:val="00AF64B0"/>
    <w:rsid w:val="00AF710E"/>
    <w:rsid w:val="00B11FAD"/>
    <w:rsid w:val="00B33119"/>
    <w:rsid w:val="00B337E5"/>
    <w:rsid w:val="00B4528C"/>
    <w:rsid w:val="00B546A0"/>
    <w:rsid w:val="00B57362"/>
    <w:rsid w:val="00B74966"/>
    <w:rsid w:val="00B74C24"/>
    <w:rsid w:val="00B82327"/>
    <w:rsid w:val="00B82739"/>
    <w:rsid w:val="00B8330E"/>
    <w:rsid w:val="00B84FF2"/>
    <w:rsid w:val="00B91AEF"/>
    <w:rsid w:val="00B970D9"/>
    <w:rsid w:val="00BA4030"/>
    <w:rsid w:val="00BB54C7"/>
    <w:rsid w:val="00BB6E1C"/>
    <w:rsid w:val="00BC5777"/>
    <w:rsid w:val="00BC7F0D"/>
    <w:rsid w:val="00BD7174"/>
    <w:rsid w:val="00BE6C2C"/>
    <w:rsid w:val="00BE7525"/>
    <w:rsid w:val="00BF1427"/>
    <w:rsid w:val="00BF3DDD"/>
    <w:rsid w:val="00BF40AD"/>
    <w:rsid w:val="00BF7EDE"/>
    <w:rsid w:val="00C01016"/>
    <w:rsid w:val="00C06372"/>
    <w:rsid w:val="00C104C3"/>
    <w:rsid w:val="00C4213D"/>
    <w:rsid w:val="00C44B8E"/>
    <w:rsid w:val="00C65935"/>
    <w:rsid w:val="00C7258F"/>
    <w:rsid w:val="00C86842"/>
    <w:rsid w:val="00C9137E"/>
    <w:rsid w:val="00CB36B1"/>
    <w:rsid w:val="00CF2892"/>
    <w:rsid w:val="00CF76EE"/>
    <w:rsid w:val="00D005A0"/>
    <w:rsid w:val="00D00E28"/>
    <w:rsid w:val="00D10038"/>
    <w:rsid w:val="00D10B94"/>
    <w:rsid w:val="00D3344E"/>
    <w:rsid w:val="00D37C7B"/>
    <w:rsid w:val="00D43939"/>
    <w:rsid w:val="00D46FD8"/>
    <w:rsid w:val="00D60CAC"/>
    <w:rsid w:val="00D60D06"/>
    <w:rsid w:val="00D821BE"/>
    <w:rsid w:val="00D85218"/>
    <w:rsid w:val="00D86E1D"/>
    <w:rsid w:val="00D95FE0"/>
    <w:rsid w:val="00D9714B"/>
    <w:rsid w:val="00DA249B"/>
    <w:rsid w:val="00DA27AA"/>
    <w:rsid w:val="00DB0045"/>
    <w:rsid w:val="00DB030D"/>
    <w:rsid w:val="00DB41D9"/>
    <w:rsid w:val="00DB692C"/>
    <w:rsid w:val="00DB704B"/>
    <w:rsid w:val="00DC05F2"/>
    <w:rsid w:val="00DC23F5"/>
    <w:rsid w:val="00DC5BAC"/>
    <w:rsid w:val="00DE34AB"/>
    <w:rsid w:val="00DE78C2"/>
    <w:rsid w:val="00DF0974"/>
    <w:rsid w:val="00DF3513"/>
    <w:rsid w:val="00E040EE"/>
    <w:rsid w:val="00E213DF"/>
    <w:rsid w:val="00E352DE"/>
    <w:rsid w:val="00E42797"/>
    <w:rsid w:val="00E467B0"/>
    <w:rsid w:val="00E57A85"/>
    <w:rsid w:val="00E60768"/>
    <w:rsid w:val="00E63BC4"/>
    <w:rsid w:val="00E86539"/>
    <w:rsid w:val="00E8758E"/>
    <w:rsid w:val="00E9757F"/>
    <w:rsid w:val="00E97C2C"/>
    <w:rsid w:val="00EA0AA4"/>
    <w:rsid w:val="00EB0A26"/>
    <w:rsid w:val="00EB0F1B"/>
    <w:rsid w:val="00EB5F26"/>
    <w:rsid w:val="00ED021C"/>
    <w:rsid w:val="00EE60B4"/>
    <w:rsid w:val="00EF1F3C"/>
    <w:rsid w:val="00F07380"/>
    <w:rsid w:val="00F1494D"/>
    <w:rsid w:val="00F16953"/>
    <w:rsid w:val="00F34492"/>
    <w:rsid w:val="00F34E5A"/>
    <w:rsid w:val="00F35881"/>
    <w:rsid w:val="00F35FD9"/>
    <w:rsid w:val="00F543DE"/>
    <w:rsid w:val="00F744A7"/>
    <w:rsid w:val="00F75EA2"/>
    <w:rsid w:val="00F87F8E"/>
    <w:rsid w:val="00FA2962"/>
    <w:rsid w:val="00FA417C"/>
    <w:rsid w:val="00FA4200"/>
    <w:rsid w:val="00FA652A"/>
    <w:rsid w:val="00FA75A5"/>
    <w:rsid w:val="00FA766C"/>
    <w:rsid w:val="00FC0857"/>
    <w:rsid w:val="00FC3A52"/>
    <w:rsid w:val="00FD2AE5"/>
    <w:rsid w:val="00FD6C8F"/>
    <w:rsid w:val="00FD70E4"/>
    <w:rsid w:val="00FE12D4"/>
    <w:rsid w:val="00FE6C77"/>
    <w:rsid w:val="00FF00BD"/>
    <w:rsid w:val="00FF7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76EE8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D351B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776EE8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937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37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37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37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37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76EE8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D351B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776EE8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937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37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37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37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37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2018.</izvorni_sadrzaj>
    <derivirana_varijabla naziv="DomainObject.DatumDonosenjaOdluke_1">22.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</izvorni_sadrzaj>
    <derivirana_varijabla naziv="DomainObject.Predmet.Broj_1">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2017.</izvorni_sadrzaj>
    <derivirana_varijabla naziv="DomainObject.Predmet.DatumOsnivanja_1">10.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St-217/2017</izvorni_sadrzaj>
    <derivirana_varijabla naziv="DomainObject.Predmet.OznakaBroj_1">St-217/2017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DALMACIJA CHARTER d.o.o. za djelatnost marina, turizam i ugostiteljstvo</izvorni_sadrzaj>
    <derivirana_varijabla naziv="DomainObject.Predmet.ProtustrankaFormated_1">  DALMACIJA CHARTER d.o.o. za djelatnost marina, turizam i ugostiteljstvo</derivirana_varijabla>
  </DomainObject.Predmet.ProtustrankaFormated>
  <DomainObject.Predmet.ProtustrankaFormatedOIB>
    <izvorni_sadrzaj>  DALMACIJA CHARTER d.o.o. za djelatnost marina, turizam i ugostiteljstvo, OIB 20619963687</izvorni_sadrzaj>
    <derivirana_varijabla naziv="DomainObject.Predmet.ProtustrankaFormatedOIB_1">  DALMACIJA CHARTER d.o.o. za djelatnost marina, turizam i ugostiteljstvo, OIB 20619963687</derivirana_varijabla>
  </DomainObject.Predmet.ProtustrankaFormatedOIB>
  <DomainObject.Predmet.ProtustrankaFormatedWithAdress>
    <izvorni_sadrzaj> DALMACIJA CHARTER d.o.o. za djelatnost marina, turizam i ugostiteljstvo, Splitska 22/24 , 22202 Primošten</izvorni_sadrzaj>
    <derivirana_varijabla naziv="DomainObject.Predmet.ProtustrankaFormatedWithAdress_1"> DALMACIJA CHARTER d.o.o. za djelatnost marina, turizam i ugostiteljstvo, Splitska 22/24 , 22202 Primošten</derivirana_varijabla>
  </DomainObject.Predmet.ProtustrankaFormatedWithAdress>
  <DomainObject.Predmet.ProtustrankaFormatedWithAdressOIB>
    <izvorni_sadrzaj> DALMACIJA CHARTER d.o.o. za djelatnost marina, turizam i ugostiteljstvo, OIB 20619963687, Splitska 22/24 , 22202 Primošten</izvorni_sadrzaj>
    <derivirana_varijabla naziv="DomainObject.Predmet.ProtustrankaFormatedWithAdressOIB_1"> DALMACIJA CHARTER d.o.o. za djelatnost marina, turizam i ugostiteljstvo, OIB 20619963687, Splitska 22/24 , 22202 Primošten</derivirana_varijabla>
  </DomainObject.Predmet.ProtustrankaFormatedWithAdressOIB>
  <DomainObject.Predmet.ProtustrankaWithAdress>
    <izvorni_sadrzaj>DALMACIJA CHARTER d.o.o. za djelatnost marina, turizam i ugostiteljstvo Splitska 22/24 , 22202 Primošten</izvorni_sadrzaj>
    <derivirana_varijabla naziv="DomainObject.Predmet.ProtustrankaWithAdress_1">DALMACIJA CHARTER d.o.o. za djelatnost marina, turizam i ugostiteljstvo Splitska 22/24 , 22202 Primošten</derivirana_varijabla>
  </DomainObject.Predmet.ProtustrankaWithAdress>
  <DomainObject.Predmet.ProtustrankaWithAdressOIB>
    <izvorni_sadrzaj>DALMACIJA CHARTER d.o.o. za djelatnost marina, turizam i ugostiteljstvo, OIB 20619963687, Splitska 22/24 , 22202 Primošten</izvorni_sadrzaj>
    <derivirana_varijabla naziv="DomainObject.Predmet.ProtustrankaWithAdressOIB_1">DALMACIJA CHARTER d.o.o. za djelatnost marina, turizam i ugostiteljstvo, OIB 20619963687, Splitska 22/24 , 22202 Primošten</derivirana_varijabla>
  </DomainObject.Predmet.ProtustrankaWithAdressOIB>
  <DomainObject.Predmet.ProtustrankaNazivFormated>
    <izvorni_sadrzaj>DALMACIJA CHARTER d.o.o. za djelatnost marina, turizam i ugostiteljstvo</izvorni_sadrzaj>
    <derivirana_varijabla naziv="DomainObject.Predmet.ProtustrankaNazivFormated_1">DALMACIJA CHARTER d.o.o. za djelatnost marina, turizam i ugostiteljstvo</derivirana_varijabla>
  </DomainObject.Predmet.ProtustrankaNazivFormated>
  <DomainObject.Predmet.ProtustrankaNazivFormatedOIB>
    <izvorni_sadrzaj>DALMACIJA CHARTER d.o.o. za djelatnost marina, turizam i ugostiteljstvo, OIB 20619963687</izvorni_sadrzaj>
    <derivirana_varijabla naziv="DomainObject.Predmet.ProtustrankaNazivFormatedOIB_1">DALMACIJA CHARTER d.o.o. za djelatnost marina, turizam i ugostiteljstvo, OIB 20619963687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DALMACIJA CHARTER d.o.o. za djelatnost marina, turizam i ugostiteljstvo</item>
    </izvorni_sadrzaj>
    <derivirana_varijabla naziv="DomainObject.Predmet.ProtuStrankaListFormated_1">
      <item>DALMACIJA CHARTER d.o.o. za djelatnost marina, turizam i ugostiteljstvo</item>
    </derivirana_varijabla>
  </DomainObject.Predmet.ProtuStrankaListFormated>
  <DomainObject.Predmet.ProtuStrankaListFormatedOIB>
    <izvorni_sadrzaj>
      <item>DALMACIJA CHARTER d.o.o. za djelatnost marina, turizam i ugostiteljstvo, OIB 20619963687</item>
    </izvorni_sadrzaj>
    <derivirana_varijabla naziv="DomainObject.Predmet.ProtuStrankaListFormatedOIB_1">
      <item>DALMACIJA CHARTER d.o.o. za djelatnost marina, turizam i ugostiteljstvo, OIB 20619963687</item>
    </derivirana_varijabla>
  </DomainObject.Predmet.ProtuStrankaListFormatedOIB>
  <DomainObject.Predmet.ProtuStrankaListFormatedWithAdress>
    <izvorni_sadrzaj>
      <item>DALMACIJA CHARTER d.o.o. za djelatnost marina, turizam i ugostiteljstvo, Splitska 22/24 , 22202 Primošten</item>
    </izvorni_sadrzaj>
    <derivirana_varijabla naziv="DomainObject.Predmet.ProtuStrankaListFormatedWithAdress_1">
      <item>DALMACIJA CHARTER d.o.o. za djelatnost marina, turizam i ugostiteljstvo, Splitska 22/24 , 22202 Primošten</item>
    </derivirana_varijabla>
  </DomainObject.Predmet.ProtuStrankaListFormatedWithAdress>
  <DomainObject.Predmet.ProtuStrankaListFormatedWithAdressOIB>
    <izvorni_sadrzaj>
      <item>DALMACIJA CHARTER d.o.o. za djelatnost marina, turizam i ugostiteljstvo, OIB 20619963687, Splitska 22/24 , 22202 Primošten</item>
    </izvorni_sadrzaj>
    <derivirana_varijabla naziv="DomainObject.Predmet.ProtuStrankaListFormatedWithAdressOIB_1">
      <item>DALMACIJA CHARTER d.o.o. za djelatnost marina, turizam i ugostiteljstvo, OIB 20619963687, Splitska 22/24 , 22202 Primošten</item>
    </derivirana_varijabla>
  </DomainObject.Predmet.ProtuStrankaListFormatedWithAdressOIB>
  <DomainObject.Predmet.ProtuStrankaListNazivFormated>
    <izvorni_sadrzaj>
      <item>DALMACIJA CHARTER d.o.o. za djelatnost marina, turizam i ugostiteljstvo</item>
    </izvorni_sadrzaj>
    <derivirana_varijabla naziv="DomainObject.Predmet.ProtuStrankaListNazivFormated_1">
      <item>DALMACIJA CHARTER d.o.o. za djelatnost marina, turizam i ugostiteljstvo</item>
    </derivirana_varijabla>
  </DomainObject.Predmet.ProtuStrankaListNazivFormated>
  <DomainObject.Predmet.ProtuStrankaListNazivFormatedOIB>
    <izvorni_sadrzaj>
      <item>DALMACIJA CHARTER d.o.o. za djelatnost marina, turizam i ugostiteljstvo, OIB 20619963687</item>
    </izvorni_sadrzaj>
    <derivirana_varijabla naziv="DomainObject.Predmet.ProtuStrankaListNazivFormatedOIB_1">
      <item>DALMACIJA CHARTER d.o.o. za djelatnost marina, turizam i ugostiteljstvo, OIB 20619963687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2018.</izvorni_sadrzaj>
    <derivirana_varijabla naziv="DomainObject.Datum_1">22.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DALMACIJA CHARTER d.o.o. za djelatnost marina, turizam i ugostiteljstvo</izvorni_sadrzaj>
    <derivirana_varijabla naziv="DomainObject.Predmet.ProtustrankaIDrugi_1">DALMACIJA CHARTER d.o.o. za djelatnost marina, turizam i ugostiteljstvo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DALMACIJA CHARTER d.o.o. za djelatnost marina, turizam i ugostiteljstvo, OIB 20619963687, Splitska 22/24 , 22202 Primošten</izvorni_sadrzaj>
    <derivirana_varijabla naziv="DomainObject.Predmet.ProtustrankaIDrugiAdressOIB_1">DALMACIJA CHARTER d.o.o. za djelatnost marina, turizam i ugostiteljstvo, OIB 20619963687, Splitska 22/24 , 22202 Primošten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DALMACIJA CHARTER d.o.o. za djelatnost marina, turizam i ugostiteljstvo</item>
    </izvorni_sadrzaj>
    <derivirana_varijabla naziv="DomainObject.Predmet.SudioniciListNaziv_1">
      <item>FINA - Podružnica Šibenik</item>
      <item>DALMACIJA CHARTER d.o.o. za djelatnost marina, turizam i ugostiteljstvo</item>
    </derivirana_varijabla>
  </DomainObject.Predmet.SudioniciListNaziv>
  <DomainObject.Predmet.SudioniciListAdressOIB>
    <izvorni_sadrzaj>
      <item>FINA - Podružnica Šibenik, OIB 85821130368, Perivoj L. Marune 1,22000 Šibenik</item>
      <item>DALMACIJA CHARTER d.o.o. za djelatnost marina, turizam i ugostiteljstvo, OIB 20619963687, Splitska 22/24 ,22202 Primošten</item>
    </izvorni_sadrzaj>
    <derivirana_varijabla naziv="DomainObject.Predmet.SudioniciListAdressOIB_1">
      <item>FINA - Podružnica Šibenik, OIB 85821130368, Perivoj L. Marune 1,22000 Šibenik</item>
      <item>DALMACIJA CHARTER d.o.o. za djelatnost marina, turizam i ugostiteljstvo, OIB 20619963687, Splitska 22/24 ,22202 Primošten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20619963687</item>
    </izvorni_sadrzaj>
    <derivirana_varijabla naziv="DomainObject.Predmet.SudioniciListNazivOIB_1">
      <item>, OIB 85821130368</item>
      <item>, OIB 20619963687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87</properties:Words>
  <properties:Characters>512</properties:Characters>
  <properties:Lines>36</properties:Lines>
  <properties:Paragraphs>13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2018-08-13T07:54:00Z</dcterms:created>
  <dc:creator>Administrator</dc:creator>
  <cp:lastModifiedBy>Ardena Bajlo</cp:lastModifiedBy>
  <cp:lastPrinted>2017-05-09T11:42:00Z</cp:lastPrinted>
  <dcterms:modified xmlns:xsi="http://www.w3.org/2001/XMLSchema-instance" xsi:type="dcterms:W3CDTF">2018-08-22T11:06:00Z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(St-217-17- fina stanje računa -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