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5fd19" w14:paraId="485fd19" w:rsidRDefault="008229C0" w:rsidP="008229C0" w:rsidR="008229C0" w:rsidRPr="006E5EFA">
      <w:pPr>
        <w:jc w:val="both"/>
        <w15:collapsed w:val="false"/>
      </w:pPr>
      <w:bookmarkStart w:name="_GoBack" w:id="0"/>
      <w:bookmarkEnd w:id="0"/>
      <w:r w:rsidRPr="006E5EFA">
        <w:t xml:space="preserve">                 </w:t>
      </w:r>
      <w:r w:rsidRPr="006E5EFA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5EFA">
        <w:t xml:space="preserve">                    </w:t>
      </w:r>
      <w:r w:rsidRPr="006E5EFA">
        <w:tab/>
      </w:r>
    </w:p>
    <w:p w:rsidRDefault="008229C0" w:rsidP="008229C0" w:rsidR="008229C0" w:rsidRPr="006E5EFA">
      <w:pPr>
        <w:jc w:val="both"/>
      </w:pPr>
      <w:r w:rsidRPr="006E5EFA">
        <w:t xml:space="preserve">   REPUBLIKA HRVATSKA</w:t>
      </w:r>
    </w:p>
    <w:p w:rsidRDefault="008229C0" w:rsidP="008229C0" w:rsidR="008229C0" w:rsidRPr="006E5EFA">
      <w:pPr>
        <w:jc w:val="both"/>
      </w:pPr>
      <w:r w:rsidRPr="006E5EFA">
        <w:t>TRGOVAČKI SUD U PAZINU</w:t>
      </w:r>
    </w:p>
    <w:p w:rsidRDefault="008229C0" w:rsidP="008229C0" w:rsidR="008229C0" w:rsidRPr="006E5EFA">
      <w:pPr>
        <w:jc w:val="both"/>
      </w:pPr>
      <w:r w:rsidRPr="006E5EFA">
        <w:t xml:space="preserve">     5</w:t>
      </w:r>
      <w:r w:rsidR="009C5A90">
        <w:t>2000 Pazin, Drševka 1</w:t>
      </w:r>
      <w:r w:rsidR="009C5A90">
        <w:tab/>
      </w:r>
      <w:r w:rsidR="009C5A90">
        <w:tab/>
      </w:r>
      <w:r w:rsidR="009C5A90">
        <w:tab/>
      </w:r>
      <w:r w:rsidR="009C5A90">
        <w:tab/>
      </w:r>
      <w:r w:rsidR="009C5A90">
        <w:tab/>
      </w:r>
      <w:r w:rsidR="009C5A90">
        <w:tab/>
        <w:t xml:space="preserve">  </w:t>
      </w:r>
      <w:r w:rsidRPr="006E5EFA">
        <w:t xml:space="preserve"> Posl.br.: </w:t>
      </w:r>
      <w:r w:rsidR="008F14EE" w:rsidRPr="006E5EFA">
        <w:t>1</w:t>
      </w:r>
      <w:r w:rsidRPr="006E5EFA">
        <w:t xml:space="preserve"> St-</w:t>
      </w:r>
      <w:r w:rsidR="00814E6B" w:rsidRPr="006E5EFA">
        <w:t>105</w:t>
      </w:r>
      <w:r w:rsidR="000E75DE">
        <w:t>9</w:t>
      </w:r>
      <w:r w:rsidRPr="006E5EFA">
        <w:t>/16-</w:t>
      </w:r>
      <w:r w:rsidR="000E75DE">
        <w:t>26</w:t>
      </w:r>
    </w:p>
    <w:p w:rsidRDefault="008229C0" w:rsidP="008229C0" w:rsidR="008229C0">
      <w:pPr>
        <w:jc w:val="both"/>
        <w:rPr>
          <w:color w:val="FF0000"/>
        </w:rPr>
      </w:pPr>
    </w:p>
    <w:p w:rsidRDefault="009C5A90" w:rsidP="008229C0" w:rsidR="009C5A90" w:rsidRPr="00814E6B">
      <w:pPr>
        <w:jc w:val="both"/>
        <w:rPr>
          <w:color w:val="FF0000"/>
        </w:rPr>
      </w:pPr>
    </w:p>
    <w:p w:rsidRDefault="008229C0" w:rsidP="008229C0" w:rsidR="008229C0" w:rsidRPr="006E5EFA">
      <w:pPr>
        <w:jc w:val="center"/>
      </w:pPr>
      <w:r w:rsidRPr="006E5EFA">
        <w:t>R E P U B L I K A  H R V A T S K A</w:t>
      </w:r>
    </w:p>
    <w:p w:rsidRDefault="008229C0" w:rsidP="008229C0" w:rsidR="008229C0" w:rsidRPr="006E5EFA">
      <w:pPr>
        <w:jc w:val="center"/>
      </w:pPr>
    </w:p>
    <w:p w:rsidRDefault="008229C0" w:rsidP="008229C0" w:rsidR="008229C0" w:rsidRPr="006E5EFA">
      <w:pPr>
        <w:jc w:val="center"/>
      </w:pPr>
      <w:r w:rsidRPr="006E5EFA">
        <w:t>R J E Š E N J E</w:t>
      </w:r>
    </w:p>
    <w:p w:rsidRDefault="008229C0" w:rsidP="008229C0" w:rsidR="008229C0" w:rsidRPr="006E5EFA">
      <w:pPr>
        <w:jc w:val="center"/>
      </w:pPr>
    </w:p>
    <w:p w:rsidRDefault="008F14EE" w:rsidP="006E5EFA" w:rsidR="008229C0" w:rsidRPr="006E5EFA">
      <w:pPr>
        <w:jc w:val="both"/>
      </w:pPr>
      <w:r w:rsidRPr="006E5EFA">
        <w:tab/>
        <w:t xml:space="preserve">Trgovački sud u Pazinu, po stečajnom sucu Damiru Rabaru, u stečajnom postupku nad stečajnim dužnikom </w:t>
      </w:r>
      <w:r w:rsidR="000E75DE" w:rsidRPr="00745048">
        <w:t>Stečajna masa iza COLLIS HISTRIAE d.o.o.</w:t>
      </w:r>
      <w:r w:rsidR="000E75DE">
        <w:t>,</w:t>
      </w:r>
      <w:r w:rsidR="000E75DE" w:rsidRPr="00745048">
        <w:t xml:space="preserve"> R</w:t>
      </w:r>
      <w:r w:rsidR="000E75DE">
        <w:t>ijeka, Brca 18</w:t>
      </w:r>
      <w:r w:rsidR="000E75DE" w:rsidRPr="00BD3A85">
        <w:t xml:space="preserve">, OIB: </w:t>
      </w:r>
      <w:r w:rsidR="000E75DE" w:rsidRPr="00745048">
        <w:t>27013498121</w:t>
      </w:r>
      <w:r w:rsidR="009C5A90">
        <w:t>,</w:t>
      </w:r>
      <w:r w:rsidRPr="006E5EFA">
        <w:t xml:space="preserve"> </w:t>
      </w:r>
      <w:r w:rsidR="000E75DE">
        <w:t>22. svibnja</w:t>
      </w:r>
      <w:r w:rsidRPr="006E5EFA">
        <w:t xml:space="preserve"> 2017.</w:t>
      </w:r>
      <w:r w:rsidR="00D23394">
        <w:t>,</w:t>
      </w:r>
    </w:p>
    <w:p w:rsidRDefault="008229C0" w:rsidP="008229C0" w:rsidR="008229C0" w:rsidRPr="006E5EFA">
      <w:pPr>
        <w:jc w:val="center"/>
      </w:pPr>
    </w:p>
    <w:p w:rsidRDefault="008229C0" w:rsidP="008229C0" w:rsidR="008229C0" w:rsidRPr="006E5EFA">
      <w:pPr>
        <w:jc w:val="center"/>
      </w:pPr>
      <w:r w:rsidRPr="006E5EFA">
        <w:t>r i j e š i o  j e</w:t>
      </w:r>
    </w:p>
    <w:p w:rsidRDefault="008229C0" w:rsidP="008229C0" w:rsidR="008229C0" w:rsidRPr="006E5EFA">
      <w:pPr>
        <w:ind w:firstLine="708"/>
        <w:jc w:val="both"/>
      </w:pPr>
    </w:p>
    <w:p w:rsidRDefault="008229C0" w:rsidP="008229C0" w:rsidR="008229C0" w:rsidRPr="006E5EFA">
      <w:pPr>
        <w:jc w:val="both"/>
      </w:pPr>
      <w:r w:rsidRPr="006E5EFA">
        <w:tab/>
        <w:t xml:space="preserve">Odbacuje se kao </w:t>
      </w:r>
      <w:r w:rsidR="000E75DE">
        <w:t>nedopuštena - preuranjen</w:t>
      </w:r>
      <w:r w:rsidR="00BE6B71" w:rsidRPr="006E5EFA">
        <w:t>a</w:t>
      </w:r>
      <w:r w:rsidRPr="006E5EFA">
        <w:t xml:space="preserve"> prijava tražbine</w:t>
      </w:r>
      <w:r w:rsidR="006E5EFA" w:rsidRPr="006E5EFA">
        <w:t xml:space="preserve"> vjerovnika </w:t>
      </w:r>
      <w:r w:rsidR="000E75DE">
        <w:t>A.C.S.A.S. DI CILENTO MASSIMO &amp; C.</w:t>
      </w:r>
      <w:r w:rsidR="006E5EFA" w:rsidRPr="006E5EFA">
        <w:t>,</w:t>
      </w:r>
      <w:r w:rsidR="003F218C">
        <w:t xml:space="preserve"> Palmanova, Italija, </w:t>
      </w:r>
      <w:r w:rsidR="000E75DE">
        <w:t>Via Giustinian 17/B, OIB: 13857398773,</w:t>
      </w:r>
      <w:r w:rsidR="006E5EFA" w:rsidRPr="006E5EFA">
        <w:t xml:space="preserve"> </w:t>
      </w:r>
      <w:r w:rsidR="000E75DE">
        <w:t xml:space="preserve">zastupano po punomoćniku Ivanu Hrvatinu, odvjetniku iz Fažane, </w:t>
      </w:r>
      <w:r w:rsidRPr="006E5EFA">
        <w:t xml:space="preserve">u iznosu od  </w:t>
      </w:r>
      <w:r w:rsidR="000E75DE">
        <w:t>2.541.464,16</w:t>
      </w:r>
      <w:r w:rsidRPr="006E5EFA">
        <w:t xml:space="preserve"> kn.</w:t>
      </w:r>
    </w:p>
    <w:p w:rsidRDefault="00466956" w:rsidP="009C5A90" w:rsidR="00466956" w:rsidRPr="00814E6B">
      <w:pPr>
        <w:rPr>
          <w:color w:val="FF0000"/>
        </w:rPr>
      </w:pPr>
    </w:p>
    <w:p w:rsidRDefault="008229C0" w:rsidP="008229C0" w:rsidR="008229C0" w:rsidRPr="0054033F">
      <w:pPr>
        <w:ind w:left="360"/>
        <w:jc w:val="center"/>
      </w:pPr>
      <w:r w:rsidRPr="0054033F">
        <w:t>Obrazloženje</w:t>
      </w:r>
    </w:p>
    <w:p w:rsidRDefault="008229C0" w:rsidP="008229C0" w:rsidR="008229C0" w:rsidRPr="0054033F">
      <w:pPr>
        <w:ind w:firstLine="708"/>
        <w:jc w:val="both"/>
      </w:pPr>
    </w:p>
    <w:p w:rsidRDefault="008229C0" w:rsidP="008229C0" w:rsidR="003654E5" w:rsidRPr="0054033F">
      <w:pPr>
        <w:ind w:firstLine="708"/>
        <w:jc w:val="both"/>
      </w:pPr>
      <w:r w:rsidRPr="0054033F">
        <w:t>Stečajni upravitelj n</w:t>
      </w:r>
      <w:r w:rsidR="009C5A90">
        <w:t>ije ispitao tražbinu vjerovnika</w:t>
      </w:r>
      <w:r w:rsidR="006E5EFA" w:rsidRPr="0054033F">
        <w:t xml:space="preserve"> </w:t>
      </w:r>
      <w:r w:rsidR="000E75DE">
        <w:t>A.C.S.A.S. DI CILENTO MASSIMO &amp; C.</w:t>
      </w:r>
      <w:r w:rsidR="000E75DE" w:rsidRPr="006E5EFA">
        <w:t>,</w:t>
      </w:r>
      <w:r w:rsidR="002E69F8">
        <w:t xml:space="preserve"> Palmanova, Italija, </w:t>
      </w:r>
      <w:r w:rsidR="000E75DE">
        <w:t>Via Giustinian 17/B, OIB: 13857398773</w:t>
      </w:r>
      <w:r w:rsidRPr="0054033F">
        <w:t xml:space="preserve">, u iznosu od </w:t>
      </w:r>
      <w:r w:rsidR="000E75DE">
        <w:t>2.541.464,16</w:t>
      </w:r>
      <w:r w:rsidR="000E75DE" w:rsidRPr="006E5EFA">
        <w:t xml:space="preserve"> </w:t>
      </w:r>
      <w:r w:rsidRPr="0054033F">
        <w:t xml:space="preserve">kn jer </w:t>
      </w:r>
      <w:r w:rsidR="00364AED" w:rsidRPr="0054033F">
        <w:t>ista predstavlja tražbinu nižeg isplatnog reda</w:t>
      </w:r>
      <w:r w:rsidR="008F14EE" w:rsidRPr="0054033F">
        <w:t>,</w:t>
      </w:r>
      <w:r w:rsidR="00364AED" w:rsidRPr="0054033F">
        <w:t xml:space="preserve"> budući se radi o</w:t>
      </w:r>
      <w:r w:rsidR="008F14EE" w:rsidRPr="0054033F">
        <w:t xml:space="preserve"> </w:t>
      </w:r>
      <w:r w:rsidR="000E75DE">
        <w:t>tražbini člana društva za povrat zajma</w:t>
      </w:r>
      <w:r w:rsidR="007F4256" w:rsidRPr="0054033F">
        <w:t xml:space="preserve">. </w:t>
      </w:r>
    </w:p>
    <w:p w:rsidRDefault="003133F9" w:rsidP="003133F9" w:rsidR="003654E5">
      <w:pPr>
        <w:spacing w:lineRule="atLeast" w:line="300" w:after="75"/>
        <w:jc w:val="both"/>
      </w:pPr>
      <w:r w:rsidRPr="0054033F">
        <w:tab/>
      </w:r>
      <w:r w:rsidR="003654E5" w:rsidRPr="0054033F">
        <w:t xml:space="preserve">Naime, odredbama čl. </w:t>
      </w:r>
      <w:r w:rsidRPr="0054033F">
        <w:rPr>
          <w:bCs/>
        </w:rPr>
        <w:t xml:space="preserve">139. </w:t>
      </w:r>
      <w:r w:rsidR="00D23394">
        <w:rPr>
          <w:bCs/>
        </w:rPr>
        <w:t xml:space="preserve">st. 5. </w:t>
      </w:r>
      <w:r w:rsidRPr="0054033F">
        <w:rPr>
          <w:bCs/>
        </w:rPr>
        <w:t>Steča</w:t>
      </w:r>
      <w:r w:rsidR="00D23394">
        <w:rPr>
          <w:bCs/>
        </w:rPr>
        <w:t>j</w:t>
      </w:r>
      <w:r w:rsidRPr="0054033F">
        <w:rPr>
          <w:bCs/>
        </w:rPr>
        <w:t xml:space="preserve">nog zakona </w:t>
      </w:r>
      <w:r w:rsidR="00A53559" w:rsidRPr="0054033F">
        <w:rPr>
          <w:bCs/>
        </w:rPr>
        <w:t xml:space="preserve">propisano je da su </w:t>
      </w:r>
      <w:r w:rsidR="00D23394">
        <w:rPr>
          <w:rFonts w:cs="Arial" w:hAnsi="Arial" w:ascii="Arial"/>
          <w:sz w:val="20"/>
          <w:szCs w:val="20"/>
        </w:rPr>
        <w:t xml:space="preserve"> </w:t>
      </w:r>
      <w:r w:rsidR="00D23394" w:rsidRPr="00D23394">
        <w:t>tražbine za povrat zajma kojim se nadomješta kapital nekoga člana društva ili odgovarajuće tražbine,</w:t>
      </w:r>
      <w:r w:rsidR="00D23394">
        <w:rPr>
          <w:rFonts w:cs="Arial" w:hAnsi="Arial" w:ascii="Arial"/>
          <w:sz w:val="20"/>
          <w:szCs w:val="20"/>
        </w:rPr>
        <w:t xml:space="preserve"> </w:t>
      </w:r>
      <w:r w:rsidRPr="0054033F">
        <w:t>tražbine nižih isplatnih redova.</w:t>
      </w:r>
    </w:p>
    <w:p w:rsidRDefault="00364AED" w:rsidP="008229C0" w:rsidR="00364AED" w:rsidRPr="0054033F">
      <w:pPr>
        <w:ind w:firstLine="708"/>
        <w:jc w:val="both"/>
      </w:pPr>
      <w:r w:rsidRPr="0054033F">
        <w:t>Kako vjerovnici nižih isplatnih redova nisu pozvani prijaviti tražbine, proizlazi da je prijava tražbine vjerovnika u navedenom dijelu nedopuštena, pa je donesena odluka kao u izreci.</w:t>
      </w:r>
    </w:p>
    <w:p w:rsidRDefault="008229C0" w:rsidP="008229C0" w:rsidR="008229C0" w:rsidRPr="0054033F">
      <w:pPr>
        <w:jc w:val="both"/>
      </w:pPr>
      <w:r w:rsidRPr="0054033F">
        <w:tab/>
      </w:r>
    </w:p>
    <w:p w:rsidRDefault="008229C0" w:rsidP="008229C0" w:rsidR="008229C0" w:rsidRPr="0054033F">
      <w:pPr>
        <w:ind w:firstLine="708"/>
        <w:jc w:val="center"/>
      </w:pPr>
      <w:r w:rsidRPr="0054033F">
        <w:t xml:space="preserve">U Pazinu </w:t>
      </w:r>
      <w:r w:rsidR="000E75DE">
        <w:t>22. svibnja</w:t>
      </w:r>
      <w:r w:rsidRPr="0054033F">
        <w:t xml:space="preserve"> 201</w:t>
      </w:r>
      <w:r w:rsidR="003654E5" w:rsidRPr="0054033F">
        <w:t>7</w:t>
      </w:r>
      <w:r w:rsidRPr="0054033F">
        <w:t>.</w:t>
      </w:r>
    </w:p>
    <w:p w:rsidRDefault="008229C0" w:rsidP="008229C0" w:rsidR="008229C0" w:rsidRPr="0054033F">
      <w:pPr>
        <w:ind w:firstLine="708"/>
        <w:jc w:val="center"/>
      </w:pPr>
    </w:p>
    <w:p w:rsidRDefault="008229C0" w:rsidP="008229C0" w:rsidR="008229C0" w:rsidRPr="0054033F">
      <w:pPr>
        <w:ind w:firstLine="708" w:left="5664"/>
        <w:jc w:val="center"/>
      </w:pPr>
      <w:r w:rsidRPr="0054033F">
        <w:t>Stečajni sudac</w:t>
      </w:r>
    </w:p>
    <w:p w:rsidRDefault="008229C0" w:rsidP="008229C0" w:rsidR="008229C0" w:rsidRPr="0054033F">
      <w:pPr>
        <w:ind w:firstLine="708" w:left="4956"/>
        <w:jc w:val="center"/>
      </w:pPr>
      <w:r w:rsidRPr="0054033F">
        <w:t xml:space="preserve">           </w:t>
      </w:r>
      <w:r w:rsidR="003654E5" w:rsidRPr="0054033F">
        <w:t>Damir Rabar</w:t>
      </w:r>
      <w:r w:rsidR="00240DC1">
        <w:t>, v.r.</w:t>
      </w:r>
    </w:p>
    <w:p w:rsidRDefault="008229C0" w:rsidP="008229C0" w:rsidR="008229C0" w:rsidRPr="00814E6B">
      <w:pPr>
        <w:jc w:val="both"/>
        <w:rPr>
          <w:color w:val="FF0000"/>
        </w:rPr>
      </w:pPr>
    </w:p>
    <w:p w:rsidRDefault="008229C0" w:rsidP="008229C0" w:rsidR="008229C0" w:rsidRPr="00814E6B">
      <w:pPr>
        <w:jc w:val="both"/>
        <w:rPr>
          <w:color w:val="FF0000"/>
        </w:rPr>
      </w:pPr>
    </w:p>
    <w:p w:rsidRDefault="008229C0" w:rsidP="008229C0" w:rsidR="008229C0" w:rsidRPr="0054033F">
      <w:r w:rsidRPr="0054033F">
        <w:t>UPUTA O PRAVNOM LIJEKU:</w:t>
      </w:r>
    </w:p>
    <w:p w:rsidRDefault="008229C0" w:rsidP="007A0FFD" w:rsidR="007A0FFD" w:rsidRPr="0054033F">
      <w:pPr>
        <w:ind w:firstLine="720"/>
        <w:jc w:val="both"/>
      </w:pPr>
      <w:r w:rsidRPr="0054033F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7A0FFD" w:rsidP="007A0FFD" w:rsidR="007A0FFD" w:rsidRPr="0054033F">
      <w:pPr>
        <w:ind w:firstLine="720"/>
        <w:jc w:val="both"/>
      </w:pPr>
    </w:p>
    <w:p w:rsidRDefault="008229C0" w:rsidP="009C5A90" w:rsidR="008229C0" w:rsidRPr="00FF002F">
      <w:pPr>
        <w:jc w:val="both"/>
      </w:pPr>
      <w:r w:rsidRPr="00FF002F">
        <w:t xml:space="preserve">DNA:  </w:t>
      </w:r>
    </w:p>
    <w:p w:rsidRDefault="008229C0" w:rsidP="006E5EFA" w:rsidR="006E5EFA" w:rsidRPr="00FF002F">
      <w:r w:rsidRPr="00FF002F">
        <w:t xml:space="preserve">- stečajni upravitelj </w:t>
      </w:r>
      <w:r w:rsidR="000E75DE">
        <w:t>Ana Glavan Dukić, Rijeka, Brca 18</w:t>
      </w:r>
      <w:r w:rsidR="00FF002F" w:rsidRPr="00FF002F">
        <w:t>,</w:t>
      </w:r>
    </w:p>
    <w:p w:rsidRDefault="008229C0" w:rsidP="006E5EFA" w:rsidR="008229C0" w:rsidRPr="00FF002F">
      <w:r w:rsidRPr="00FF002F">
        <w:t xml:space="preserve">- </w:t>
      </w:r>
      <w:r w:rsidR="000E75DE">
        <w:t>A.C.S.A.S. DI CILENTO MASSIMO &amp; C.</w:t>
      </w:r>
      <w:r w:rsidR="000E75DE" w:rsidRPr="006E5EFA">
        <w:t>,</w:t>
      </w:r>
      <w:r w:rsidR="000E75DE">
        <w:t xml:space="preserve"> Palmanova, </w:t>
      </w:r>
      <w:r w:rsidR="00CE39A6" w:rsidRPr="00FF002F">
        <w:t>po pun.</w:t>
      </w:r>
      <w:r w:rsidR="009C5A90">
        <w:t>,</w:t>
      </w:r>
    </w:p>
    <w:p w:rsidRDefault="009C5A90" w:rsidP="00364AED" w:rsidR="003F218C" w:rsidRPr="00FF002F">
      <w:pPr>
        <w:jc w:val="both"/>
      </w:pPr>
      <w:r>
        <w:t>- e-oglasna ploča suda 8 dana.</w:t>
      </w:r>
    </w:p>
    <w:p w:rsidRDefault="003654E5" w:rsidP="00364AED" w:rsidR="003654E5" w:rsidRPr="00FF002F">
      <w:pPr>
        <w:jc w:val="both"/>
      </w:pPr>
    </w:p>
    <w:sectPr w:rsidSect="003F218C" w:rsidR="003654E5" w:rsidRPr="00FF002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218C" w:rsidR="003F218C">
      <w:r>
        <w:separator/>
      </w:r>
    </w:p>
  </w:endnote>
  <w:endnote w:id="0" w:type="continuationSeparator">
    <w:p w:rsidRDefault="003F218C" w:rsidR="003F2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218C" w:rsidR="003F218C">
      <w:r>
        <w:separator/>
      </w:r>
    </w:p>
  </w:footnote>
  <w:footnote w:id="0" w:type="continuationSeparator">
    <w:p w:rsidRDefault="003F218C" w:rsidR="003F2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18C" w:rsidP="003F218C" w:rsidR="003F21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218C" w:rsidR="003F21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18C" w:rsidP="003F218C" w:rsidR="003F21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1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218C" w:rsidP="003F218C" w:rsidR="003F218C">
    <w:pPr>
      <w:pStyle w:val="Zaglavlje"/>
    </w:pPr>
    <w:r>
      <w:tab/>
    </w:r>
    <w:r>
      <w:tab/>
      <w:t>Posl.br.: 1 St-1059/16</w:t>
    </w:r>
    <w:r w:rsidRPr="006038BC">
      <w:t>-</w:t>
    </w:r>
    <w:r>
      <w:t>26</w:t>
    </w:r>
  </w:p>
  <w:p w:rsidRDefault="003F218C" w:rsidP="003F218C" w:rsidR="003F218C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18C" w:rsidR="003F218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9C0"/>
    <w:rsid w:val="00094543"/>
    <w:rsid w:val="000E75DE"/>
    <w:rsid w:val="00240DC1"/>
    <w:rsid w:val="002E69F8"/>
    <w:rsid w:val="003133F9"/>
    <w:rsid w:val="00364AED"/>
    <w:rsid w:val="003654E5"/>
    <w:rsid w:val="003751D5"/>
    <w:rsid w:val="003F218C"/>
    <w:rsid w:val="00466956"/>
    <w:rsid w:val="004D55EB"/>
    <w:rsid w:val="005271BA"/>
    <w:rsid w:val="0054033F"/>
    <w:rsid w:val="00554328"/>
    <w:rsid w:val="0064738E"/>
    <w:rsid w:val="006E3A7A"/>
    <w:rsid w:val="006E5EFA"/>
    <w:rsid w:val="00797D3E"/>
    <w:rsid w:val="007A0FFD"/>
    <w:rsid w:val="007F4256"/>
    <w:rsid w:val="00814E6B"/>
    <w:rsid w:val="008229C0"/>
    <w:rsid w:val="008371E8"/>
    <w:rsid w:val="008979EE"/>
    <w:rsid w:val="008E2BF2"/>
    <w:rsid w:val="008F14EE"/>
    <w:rsid w:val="00985388"/>
    <w:rsid w:val="009C5A90"/>
    <w:rsid w:val="00A00C01"/>
    <w:rsid w:val="00A14F9D"/>
    <w:rsid w:val="00A53559"/>
    <w:rsid w:val="00A77D3D"/>
    <w:rsid w:val="00AC3845"/>
    <w:rsid w:val="00B35183"/>
    <w:rsid w:val="00B93ED8"/>
    <w:rsid w:val="00BA59C3"/>
    <w:rsid w:val="00BE6B71"/>
    <w:rsid w:val="00CD1EA8"/>
    <w:rsid w:val="00CE39A6"/>
    <w:rsid w:val="00CF712D"/>
    <w:rsid w:val="00D23394"/>
    <w:rsid w:val="00FF0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9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229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0F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0FF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9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229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229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229C0"/>
  </w:style>
  <w:style w:styleId="Tekstbalonia" w:type="paragraph">
    <w:name w:val="Balloon Text"/>
    <w:basedOn w:val="Normal"/>
    <w:link w:val="TekstbaloniaChar"/>
    <w:uiPriority w:val="99"/>
    <w:semiHidden/>
    <w:unhideWhenUsed/>
    <w:rsid w:val="008229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9C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0F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0FF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2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90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08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58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COLLIS HISTRIAE d.o.o. RIJEKA (ranije: ROVINJ)</izvorni_sadrzaj>
    <derivirana_varijabla naziv="DomainObject.Predmet.ProtustrankaFormated_1">  Stečajna masa iza COLLIS HISTRIAE d.o.o. RIJEKA (ranije: ROVINJ)</derivirana_varijabla>
  </DomainObject.Predmet.ProtustrankaFormated>
  <DomainObject.Predmet.ProtustrankaFormatedOIB>
    <izvorni_sadrzaj>  Stečajna masa iza COLLIS HISTRIAE d.o.o. RIJEKA (ranije: ROVINJ), OIB 27013498121</izvorni_sadrzaj>
    <derivirana_varijabla naziv="DomainObject.Predmet.ProtustrankaFormatedOIB_1">  Stečajna masa iza COLLIS HISTRIAE d.o.o. RIJEKA (ranije: ROVINJ), OIB 27013498121</derivirana_varijabla>
  </DomainObject.Predmet.ProtustrankaFormatedOIB>
  <DomainObject.Predmet.ProtustrankaFormatedWithAdress>
    <izvorni_sadrzaj> Stečajna masa iza COLLIS HISTRIAE d.o.o. RIJEKA (ranije: ROVINJ), Brca 18, 51000 Rijeka</izvorni_sadrzaj>
    <derivirana_varijabla naziv="DomainObject.Predmet.ProtustrankaFormatedWithAdress_1"> Stečajna masa iza COLLIS HISTRIAE d.o.o. RIJEKA (ranije: ROVINJ), Brca 18, 51000 Rijeka</derivirana_varijabla>
  </DomainObject.Predmet.ProtustrankaFormatedWithAdress>
  <DomainObject.Predmet.ProtustrankaFormatedWithAdressOIB>
    <izvorni_sadrzaj> Stečajna masa iza COLLIS HISTRIAE d.o.o. RIJEKA (ranije: ROVINJ), OIB 27013498121, Brca 18, 51000 Rijeka</izvorni_sadrzaj>
    <derivirana_varijabla naziv="DomainObject.Predmet.ProtustrankaFormatedWithAdressOIB_1"> Stečajna masa iza COLLIS HISTRIAE d.o.o. RIJEKA (ranije: ROVINJ), OIB 27013498121, Brca 18, 51000 Rijeka</derivirana_varijabla>
  </DomainObject.Predmet.ProtustrankaFormatedWithAdressOIB>
  <DomainObject.Predmet.ProtustrankaWithAdress>
    <izvorni_sadrzaj>Stečajna masa iza COLLIS HISTRIAE d.o.o. RIJEKA (ranije: ROVINJ) Brca 18, 51000 Rijeka</izvorni_sadrzaj>
    <derivirana_varijabla naziv="DomainObject.Predmet.ProtustrankaWithAdress_1">Stečajna masa iza COLLIS HISTRIAE d.o.o. RIJEKA (ranije: ROVINJ) Brca 18, 51000 Rijeka</derivirana_varijabla>
  </DomainObject.Predmet.ProtustrankaWithAdress>
  <DomainObject.Predmet.ProtustrankaWithAdressOIB>
    <izvorni_sadrzaj>Stečajna masa iza COLLIS HISTRIAE d.o.o. RIJEKA (ranije: ROVINJ), OIB 27013498121, Brca 18, 51000 Rijeka</izvorni_sadrzaj>
    <derivirana_varijabla naziv="DomainObject.Predmet.ProtustrankaWithAdressOIB_1">Stečajna masa iza COLLIS HISTRIAE d.o.o. RIJEKA (ranije: ROVINJ), OIB 27013498121, Brca 18, 51000 Rijeka</derivirana_varijabla>
  </DomainObject.Predmet.ProtustrankaWithAdressOIB>
  <DomainObject.Predmet.ProtustrankaNazivFormated>
    <izvorni_sadrzaj>Stečajna masa iza COLLIS HISTRIAE d.o.o. RIJEKA (ranije: ROVINJ)</izvorni_sadrzaj>
    <derivirana_varijabla naziv="DomainObject.Predmet.ProtustrankaNazivFormated_1">Stečajna masa iza COLLIS HISTRIAE d.o.o. RIJEKA (ranije: ROVINJ)</derivirana_varijabla>
  </DomainObject.Predmet.ProtustrankaNazivFormated>
  <DomainObject.Predmet.ProtustrankaNazivFormatedOIB>
    <izvorni_sadrzaj>Stečajna masa iza COLLIS HISTRIAE d.o.o. RIJEKA (ranije: ROVINJ), OIB 27013498121</izvorni_sadrzaj>
    <derivirana_varijabla naziv="DomainObject.Predmet.ProtustrankaNazivFormatedOIB_1">Stečajna masa iza COLLIS HISTRIAE d.o.o. RIJEKA (ranije: ROVINJ), OIB 27013498121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ANDREA CILENTO, VILLESSE, Italija</izvorni_sadrzaj>
    <derivirana_varijabla naziv="DomainObject.Predmet.StrankaFormated_1">  ANDREA CILENTO, VILLESSE, Italija</derivirana_varijabla>
  </DomainObject.Predmet.StrankaFormated>
  <DomainObject.Predmet.StrankaFormatedOIB>
    <izvorni_sadrzaj>  ANDREA CILENTO, VILLESSE, Italija, OIB 35762584171</izvorni_sadrzaj>
    <derivirana_varijabla naziv="DomainObject.Predmet.StrankaFormatedOIB_1">  ANDREA CILENTO, VILLESSE, Italija, OIB 35762584171</derivirana_varijabla>
  </DomainObject.Predmet.StrankaFormatedOIB>
  <DomainObject.Predmet.StrankaFormatedWithAdress>
    <izvorni_sadrzaj> ANDREA CILENTO, VILLESSE, Italija, Via Monte Santo 38, Villesse (go)</izvorni_sadrzaj>
    <derivirana_varijabla naziv="DomainObject.Predmet.StrankaFormatedWithAdress_1"> ANDREA CILENTO, VILLESSE, Italija, Via Monte Santo 38, Villesse (go)</derivirana_varijabla>
  </DomainObject.Predmet.StrankaFormatedWithAdress>
  <DomainObject.Predmet.StrankaFormatedWithAdressOIB>
    <izvorni_sadrzaj> ANDREA CILENTO, VILLESSE, Italija, OIB 35762584171, Via Monte Santo 38, Villesse (go)</izvorni_sadrzaj>
    <derivirana_varijabla naziv="DomainObject.Predmet.StrankaFormatedWithAdressOIB_1"> ANDREA CILENTO, VILLESSE, Italija, OIB 35762584171, Via Monte Santo 38, Villesse (go)</derivirana_varijabla>
  </DomainObject.Predmet.StrankaFormatedWithAdressOIB>
  <DomainObject.Predmet.StrankaWithAdress>
    <izvorni_sadrzaj>ANDREA CILENTO, VILLESSE, Italija Via Monte Santo 38,Villesse (go)</izvorni_sadrzaj>
    <derivirana_varijabla naziv="DomainObject.Predmet.StrankaWithAdress_1">ANDREA CILENTO, VILLESSE, Italija Via Monte Santo 38,Villesse (go)</derivirana_varijabla>
  </DomainObject.Predmet.StrankaWithAdress>
  <DomainObject.Predmet.StrankaWithAdressOIB>
    <izvorni_sadrzaj>ANDREA CILENTO, VILLESSE, Italija, OIB 35762584171, Via Monte Santo 38,Villesse (go)</izvorni_sadrzaj>
    <derivirana_varijabla naziv="DomainObject.Predmet.StrankaWithAdressOIB_1">ANDREA CILENTO, VILLESSE, Italija, OIB 35762584171, Via Monte Santo 38,Villesse (go)</derivirana_varijabla>
  </DomainObject.Predmet.StrankaWithAdressOIB>
  <DomainObject.Predmet.StrankaNazivFormated>
    <izvorni_sadrzaj>ANDREA CILENTO, VILLESSE, Italija</izvorni_sadrzaj>
    <derivirana_varijabla naziv="DomainObject.Predmet.StrankaNazivFormated_1">ANDREA CILENTO, VILLESSE, Italija</derivirana_varijabla>
  </DomainObject.Predmet.StrankaNazivFormated>
  <DomainObject.Predmet.StrankaNazivFormatedOIB>
    <izvorni_sadrzaj>ANDREA CILENTO, VILLESSE, Italija, OIB 35762584171</izvorni_sadrzaj>
    <derivirana_varijabla naziv="DomainObject.Predmet.StrankaNazivFormatedOIB_1">ANDREA CILENTO, VILLESSE, Italija, OIB 35762584171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584531.85</izvorni_sadrzaj>
    <derivirana_varijabla naziv="DomainObject.Predmet.TrenutnaVrijednost_1">584531.85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ANDREA CILENTO, VILLESSE, Italija</item>
    </izvorni_sadrzaj>
    <derivirana_varijabla naziv="DomainObject.Predmet.StrankaListFormated_1">
      <item>ANDREA CILENTO, VILLESSE, Italija</item>
    </derivirana_varijabla>
  </DomainObject.Predmet.StrankaListFormated>
  <DomainObject.Predmet.StrankaListFormatedOIB>
    <izvorni_sadrzaj>
      <item>ANDREA CILENTO, VILLESSE, Italija, OIB 35762584171</item>
    </izvorni_sadrzaj>
    <derivirana_varijabla naziv="DomainObject.Predmet.StrankaListFormatedOIB_1">
      <item>ANDREA CILENTO, VILLESSE, Italija, OIB 35762584171</item>
    </derivirana_varijabla>
  </DomainObject.Predmet.StrankaListFormatedOIB>
  <DomainObject.Predmet.StrankaListFormatedWithAdress>
    <izvorni_sadrzaj>
      <item>ANDREA CILENTO, VILLESSE, Italija, Via Monte Santo 38, Villesse (go)</item>
    </izvorni_sadrzaj>
    <derivirana_varijabla naziv="DomainObject.Predmet.StrankaListFormatedWithAdress_1">
      <item>ANDREA CILENTO, VILLESSE, Italija, Via Monte Santo 38, Villesse (go)</item>
    </derivirana_varijabla>
  </DomainObject.Predmet.StrankaListFormatedWithAdress>
  <DomainObject.Predmet.StrankaListFormatedWithAdressOIB>
    <izvorni_sadrzaj>
      <item>ANDREA CILENTO, VILLESSE, Italija, OIB 35762584171, Via Monte Santo 38, Villesse (go)</item>
    </izvorni_sadrzaj>
    <derivirana_varijabla naziv="DomainObject.Predmet.StrankaListFormatedWithAdressOIB_1">
      <item>ANDREA CILENTO, VILLESSE, Italija, OIB 35762584171, Via Monte Santo 38, Villesse (go)</item>
    </derivirana_varijabla>
  </DomainObject.Predmet.StrankaListFormatedWithAdressOIB>
  <DomainObject.Predmet.StrankaListNazivFormated>
    <izvorni_sadrzaj>
      <item>ANDREA CILENTO, VILLESSE, Italija</item>
    </izvorni_sadrzaj>
    <derivirana_varijabla naziv="DomainObject.Predmet.StrankaListNazivFormated_1">
      <item>ANDREA CILENTO, VILLESSE, Italija</item>
    </derivirana_varijabla>
  </DomainObject.Predmet.StrankaListNazivFormated>
  <DomainObject.Predmet.StrankaListNazivFormatedOIB>
    <izvorni_sadrzaj>
      <item>ANDREA CILENTO, VILLESSE, Italija, OIB 35762584171</item>
    </izvorni_sadrzaj>
    <derivirana_varijabla naziv="DomainObject.Predmet.StrankaListNazivFormatedOIB_1">
      <item>ANDREA CILENTO, VILLESSE, Italija, OIB 35762584171</item>
    </derivirana_varijabla>
  </DomainObject.Predmet.StrankaListNazivFormatedOIB>
  <DomainObject.Predmet.ProtuStrankaListFormated>
    <izvorni_sadrzaj>
      <item>Stečajna masa iza COLLIS HISTRIAE d.o.o. RIJEKA (ranije: ROVINJ)</item>
    </izvorni_sadrzaj>
    <derivirana_varijabla naziv="DomainObject.Predmet.ProtuStrankaListFormated_1">
      <item>Stečajna masa iza COLLIS HISTRIAE d.o.o. RIJEKA (ranije: ROVINJ)</item>
    </derivirana_varijabla>
  </DomainObject.Predmet.ProtuStrankaListFormated>
  <DomainObject.Predmet.ProtuStrankaListFormatedOIB>
    <izvorni_sadrzaj>
      <item>Stečajna masa iza COLLIS HISTRIAE d.o.o. RIJEKA (ranije: ROVINJ), OIB 27013498121</item>
    </izvorni_sadrzaj>
    <derivirana_varijabla naziv="DomainObject.Predmet.ProtuStrankaListFormatedOIB_1">
      <item>Stečajna masa iza COLLIS HISTRIAE d.o.o. RIJEKA (ranije: ROVINJ), OIB 27013498121</item>
    </derivirana_varijabla>
  </DomainObject.Predmet.ProtuStrankaListFormatedOIB>
  <DomainObject.Predmet.ProtuStrankaListFormatedWithAdress>
    <izvorni_sadrzaj>
      <item>Stečajna masa iza COLLIS HISTRIAE d.o.o. RIJEKA (ranije: ROVINJ), Brca 18, 51000 Rijeka</item>
    </izvorni_sadrzaj>
    <derivirana_varijabla naziv="DomainObject.Predmet.ProtuStrankaListFormatedWithAdress_1">
      <item>Stečajna masa iza COLLIS HISTRIAE d.o.o. RIJEKA (ranije: ROVINJ), Brca 18, 51000 Rijeka</item>
    </derivirana_varijabla>
  </DomainObject.Predmet.ProtuStrankaListFormatedWithAdress>
  <DomainObject.Predmet.ProtuStrankaListFormatedWithAdressOIB>
    <izvorni_sadrzaj>
      <item>Stečajna masa iza COLLIS HISTRIAE d.o.o. RIJEKA (ranije: ROVINJ), OIB 27013498121, Brca 18, 51000 Rijeka</item>
    </izvorni_sadrzaj>
    <derivirana_varijabla naziv="DomainObject.Predmet.ProtuStrankaListFormatedWithAdressOIB_1">
      <item>Stečajna masa iza COLLIS HISTRIAE d.o.o. RIJEKA (ranije: ROVINJ), OIB 27013498121, Brca 18, 51000 Rijeka</item>
    </derivirana_varijabla>
  </DomainObject.Predmet.ProtuStrankaListFormatedWithAdressOIB>
  <DomainObject.Predmet.ProtuStrankaListNazivFormated>
    <izvorni_sadrzaj>
      <item>Stečajna masa iza COLLIS HISTRIAE d.o.o. RIJEKA (ranije: ROVINJ)</item>
    </izvorni_sadrzaj>
    <derivirana_varijabla naziv="DomainObject.Predmet.ProtuStrankaListNazivFormated_1">
      <item>Stečajna masa iza COLLIS HISTRIAE d.o.o. RIJEKA (ranije: ROVINJ)</item>
    </derivirana_varijabla>
  </DomainObject.Predmet.ProtuStrankaListNazivFormated>
  <DomainObject.Predmet.ProtuStrankaListNazivFormatedOIB>
    <izvorni_sadrzaj>
      <item>Stečajna masa iza COLLIS HISTRIAE d.o.o. RIJEKA (ranije: ROVINJ), OIB 27013498121</item>
    </izvorni_sadrzaj>
    <derivirana_varijabla naziv="DomainObject.Predmet.ProtuStrankaListNazivFormatedOIB_1">
      <item>Stečajna masa iza COLLIS HISTRIAE d.o.o. RIJEKA (ranije: ROVINJ), OIB 27013498121</item>
    </derivirana_varijabla>
  </DomainObject.Predmet.ProtuStrankaListNazivFormatedOIB>
  <DomainObject.Predmet.OstaliListFormated>
    <izvorni_sadrzaj>
      <item>odvj. IVAN HRVATIN</item>
    </izvorni_sadrzaj>
    <derivirana_varijabla naziv="DomainObject.Predmet.OstaliListFormated_1">
      <item>odvj. IVAN HRVATIN</item>
    </derivirana_varijabla>
  </DomainObject.Predmet.OstaliListFormated>
  <DomainObject.Predmet.OstaliListFormatedOIB>
    <izvorni_sadrzaj>
      <item>odvj. IVAN HRVATIN</item>
    </izvorni_sadrzaj>
    <derivirana_varijabla naziv="DomainObject.Predmet.OstaliListFormatedOIB_1">
      <item>odvj. IVAN HRVATIN</item>
    </derivirana_varijabla>
  </DomainObject.Predmet.OstaliListFormatedOIB>
  <DomainObject.Predmet.OstaliListFormatedWithAdress>
    <izvorni_sadrzaj>
      <item>odvj. IVAN HRVATIN, Kvart Mimoza 51, 52100 Fažana</item>
    </izvorni_sadrzaj>
    <derivirana_varijabla naziv="DomainObject.Predmet.OstaliListFormatedWithAdress_1">
      <item>odvj. IVAN HRVATIN, Kvart Mimoza 51, 52100 Fažana</item>
    </derivirana_varijabla>
  </DomainObject.Predmet.OstaliListFormatedWithAdress>
  <DomainObject.Predmet.OstaliListFormatedWithAdressOIB>
    <izvorni_sadrzaj>
      <item>odvj. IVAN HRVATIN, Kvart Mimoza 51, 52100 Fažana</item>
    </izvorni_sadrzaj>
    <derivirana_varijabla naziv="DomainObject.Predmet.OstaliListFormatedWithAdressOIB_1">
      <item>odvj. IVAN HRVATIN, Kvart Mimoza 51, 52100 Fažana</item>
    </derivirana_varijabla>
  </DomainObject.Predmet.OstaliListFormatedWithAdressOIB>
  <DomainObject.Predmet.OstaliListNazivFormated>
    <izvorni_sadrzaj>
      <item>odvj. IVAN HRVATIN</item>
    </izvorni_sadrzaj>
    <derivirana_varijabla naziv="DomainObject.Predmet.OstaliListNazivFormated_1">
      <item>odvj. IVAN HRVATIN</item>
    </derivirana_varijabla>
  </DomainObject.Predmet.OstaliListNazivFormated>
  <DomainObject.Predmet.OstaliListNazivFormatedOIB>
    <izvorni_sadrzaj>
      <item>odvj. IVAN HRVATIN</item>
    </izvorni_sadrzaj>
    <derivirana_varijabla naziv="DomainObject.Predmet.OstaliListNazivFormatedOIB_1">
      <item>odvj. IVAN HRVATIN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ANDREA CILENTO, VILLESSE, Italija</izvorni_sadrzaj>
    <derivirana_varijabla naziv="DomainObject.Predmet.StrankaIDrugi_1">ANDREA CILENTO, VILLESSE, Italija</derivirana_varijabla>
  </DomainObject.Predmet.StrankaIDrugi>
  <DomainObject.Predmet.ProtustrankaIDrugi>
    <izvorni_sadrzaj>Stečajna masa iza COLLIS HISTRIAE d.o.o. RIJEKA (ranije: ROVINJ)</izvorni_sadrzaj>
    <derivirana_varijabla naziv="DomainObject.Predmet.ProtustrankaIDrugi_1">Stečajna masa iza COLLIS HISTRIAE d.o.o. RIJEKA (ranije: ROVINJ)</derivirana_varijabla>
  </DomainObject.Predmet.ProtustrankaIDrugi>
  <DomainObject.Predmet.StrankaIDrugiAdressOIB>
    <izvorni_sadrzaj>ANDREA CILENTO, VILLESSE, Italija, OIB 35762584171, Via Monte Santo 38, Villesse (go)</izvorni_sadrzaj>
    <derivirana_varijabla naziv="DomainObject.Predmet.StrankaIDrugiAdressOIB_1">ANDREA CILENTO, VILLESSE, Italija, OIB 35762584171, Via Monte Santo 38, Villesse (go)</derivirana_varijabla>
  </DomainObject.Predmet.StrankaIDrugiAdressOIB>
  <DomainObject.Predmet.ProtustrankaIDrugiAdressOIB>
    <izvorni_sadrzaj>Stečajna masa iza COLLIS HISTRIAE d.o.o. RIJEKA (ranije: ROVINJ), OIB 27013498121, Brca 18, 51000 Rijeka</izvorni_sadrzaj>
    <derivirana_varijabla naziv="DomainObject.Predmet.ProtustrankaIDrugiAdressOIB_1">Stečajna masa iza COLLIS HISTRIAE d.o.o. RIJEKA (ranije: ROVINJ), OIB 27013498121,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COLLIS HISTRIAE d.o.o. RIJEKA (ranije: ROVINJ)</item>
      <item>ANDREA CILENTO, VILLESSE, Italija</item>
      <item>odvj. IVAN HRVATIN</item>
    </izvorni_sadrzaj>
    <derivirana_varijabla naziv="DomainObject.Predmet.SudioniciListNaziv_1">
      <item>Stečajna masa iza COLLIS HISTRIAE d.o.o. RIJEKA (ranije: ROVINJ)</item>
      <item>ANDREA CILENTO, VILLESSE, Italija</item>
      <item>odvj. IVAN HRVATIN</item>
    </derivirana_varijabla>
  </DomainObject.Predmet.SudioniciListNaziv>
  <DomainObject.Predmet.SudioniciListAdressOIB>
    <izvorni_sadrzaj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izvorni_sadrzaj>
    <derivirana_varijabla naziv="DomainObject.Predmet.SudioniciListAdressOIB_1">
      <item>Stečajna masa iza COLLIS HISTRIAE d.o.o. RIJEKA (ranije: ROVINJ), OIB 27013498121, Brca 18,51000 Rijeka</item>
      <item>ANDREA CILENTO, VILLESSE, Italija, OIB 35762584171, Via Monte Santo 38,Villesse (go)</item>
      <item>odvj. IVAN HRVATIN, Kvart Mimoza 51,52100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27013498121</item>
      <item>, OIB 35762584171</item>
      <item>, OIB null</item>
    </izvorni_sadrzaj>
    <derivirana_varijabla naziv="DomainObject.Predmet.SudioniciListNazivOIB_1">
      <item>, OIB 27013498121</item>
      <item>, OIB 35762584171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1587</properties:Characters>
  <properties:Lines>51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2017-05-19T06:04:00Z</dcterms:created>
  <dc:creator>Jasmina Matika</dc:creator>
  <cp:lastModifiedBy>Lorena Paris Aničić</cp:lastModifiedBy>
  <cp:lastPrinted>2017-05-22T08:14:00Z</cp:lastPrinted>
  <dcterms:modified xmlns:xsi="http://www.w3.org/2001/XMLSchema-instance" xsi:type="dcterms:W3CDTF">2017-05-22T08:15:00Z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