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b0ba" w14:paraId="7c1b0ba" w:rsidRDefault="005F65D7" w:rsidP="005F65D7" w:rsidR="005F65D7" w:rsidRPr="00306F2E">
      <w:pPr>
        <w15:collapsed w:val="false"/>
        <w:rPr>
          <w:bCs/>
        </w:rPr>
      </w:pPr>
      <w:r w:rsidRPr="00306F2E">
        <w:rPr>
          <w:bCs/>
        </w:rPr>
        <w:t xml:space="preserve">             </w:t>
      </w:r>
      <w:r w:rsidRPr="00306F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306F2E"/>
    <w:p w:rsidRDefault="005F65D7" w:rsidP="005F65D7" w:rsidR="005F65D7" w:rsidRPr="00306F2E">
      <w:pPr>
        <w:ind w:hanging="720" w:left="360"/>
      </w:pPr>
      <w:r w:rsidRPr="00306F2E">
        <w:t xml:space="preserve">        REPUBLIKA HRVATSKA</w:t>
      </w:r>
    </w:p>
    <w:p w:rsidRDefault="005F65D7" w:rsidP="005F65D7" w:rsidR="005F65D7" w:rsidRPr="00306F2E">
      <w:pPr>
        <w:ind w:hanging="720" w:left="360"/>
      </w:pPr>
      <w:r w:rsidRPr="00306F2E">
        <w:t xml:space="preserve">     TRGOVAČKI SUD U OSIJEKU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106A31" w:rsidP="005F65D7" w:rsidR="00106A31" w:rsidRPr="00306F2E">
      <w:pPr>
        <w:pStyle w:val="Tijeloteksta"/>
        <w:rPr>
          <w:sz w:val="24"/>
        </w:rPr>
      </w:pPr>
    </w:p>
    <w:p w:rsidRDefault="00DE3E71" w:rsidP="00DE3E71" w:rsidR="00DE3E7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ATA j.d.o.o., Osijek, Sarvaška 11, MBS: 030158975, OIB: 24847570801</w:t>
      </w:r>
      <w:r>
        <w:rPr>
          <w:color w:val="000000"/>
        </w:rPr>
        <w:t>, dana 6. studenog 2018. godine</w:t>
      </w:r>
    </w:p>
    <w:p w:rsidRDefault="002E2A9E" w:rsidP="002E2A9E" w:rsidR="002E2A9E">
      <w:pPr>
        <w:ind w:firstLine="708"/>
        <w:jc w:val="both"/>
        <w:rPr>
          <w:color w:val="000000"/>
        </w:rPr>
      </w:pPr>
    </w:p>
    <w:p w:rsidRDefault="00DE3E71" w:rsidP="002E2A9E" w:rsidR="00DE3E71" w:rsidRPr="002E2A9E">
      <w:pPr>
        <w:ind w:firstLine="708"/>
        <w:jc w:val="both"/>
        <w:rPr>
          <w:color w:val="000000"/>
        </w:rPr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DE3E71">
        <w:t xml:space="preserve">direktoru Antoniji Jurčević, OIB: </w:t>
      </w:r>
      <w:bookmarkStart w:name="_GoBack" w:id="0"/>
      <w:r w:rsidR="00DE3E71">
        <w:t>29712788952</w:t>
      </w:r>
      <w:bookmarkEnd w:id="0"/>
      <w:r w:rsidR="00DE3E71">
        <w:t>, Osijek, Sarvaška 11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>) u Fond za namirenje troškova stečajnog postupka na žiro račun Trgovačkog suda u Osijeku broj HR31 2390 0011 3000 0020 0 s pozivom na  broj HR0</w:t>
      </w:r>
      <w:r w:rsidR="0052023A">
        <w:rPr>
          <w:sz w:val="24"/>
        </w:rPr>
        <w:t>2</w:t>
      </w:r>
      <w:r w:rsidRPr="00306F2E">
        <w:rPr>
          <w:sz w:val="24"/>
        </w:rPr>
        <w:t xml:space="preserve">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C92575">
        <w:rPr>
          <w:sz w:val="24"/>
        </w:rPr>
        <w:t>105</w:t>
      </w:r>
      <w:r w:rsidR="00DE3E71">
        <w:rPr>
          <w:sz w:val="24"/>
        </w:rPr>
        <w:t>7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F519E6">
        <w:t>direktor Antonija Jurčević, OIB: 29712788952, Osijek, Sarvaška 11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>broj HR31 2390 0011 3000 0020 0 s pozivom na  broj HR0</w:t>
      </w:r>
      <w:r w:rsidR="0052023A">
        <w:t>2</w:t>
      </w:r>
      <w:r w:rsidRPr="00306F2E">
        <w:t xml:space="preserve"> </w:t>
      </w:r>
      <w:r w:rsidR="00144693" w:rsidRPr="00306F2E">
        <w:t>8500</w:t>
      </w:r>
      <w:r w:rsidRPr="00306F2E">
        <w:t>-</w:t>
      </w:r>
      <w:r w:rsidR="003334FD" w:rsidRPr="00306F2E">
        <w:t>10</w:t>
      </w:r>
      <w:r w:rsidR="0052023A">
        <w:t>5</w:t>
      </w:r>
      <w:r w:rsidR="00F519E6">
        <w:t>7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2023A" w:rsidR="005F65D7" w:rsidRPr="00306F2E">
      <w:pPr>
        <w:ind w:firstLine="96" w:left="1320"/>
        <w:jc w:val="both"/>
      </w:pPr>
      <w:r w:rsidRPr="00306F2E">
        <w:t xml:space="preserve">c) Zabranjuje se FINI da navedenu tražbinu ispuni osobi ovlaštenoj za zastupanje dužnika </w:t>
      </w:r>
      <w:r w:rsidR="00F519E6">
        <w:t>direktoru Antoniji Jurčević, OIB: 29712788952, Osijek, Sarvaška 11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>
      <w:pPr>
        <w:jc w:val="both"/>
      </w:pPr>
      <w:r w:rsidRPr="00306F2E">
        <w:lastRenderedPageBreak/>
        <w:t>III.</w:t>
      </w:r>
      <w:r w:rsidRPr="00306F2E">
        <w:tab/>
        <w:t xml:space="preserve">Ukoliko osoba ovlaštena za zastupanje dužnika </w:t>
      </w:r>
      <w:r w:rsidR="00F519E6">
        <w:t>direktor Antonija Jurčević, OIB: 29712788952, Osijek, Sarvaška 11</w:t>
      </w:r>
      <w:r w:rsidRPr="00306F2E">
        <w:t xml:space="preserve">, ne postupi po nalogu suda iz točke I., ovo rješenje će se po pravomoćnosti dostaviti FINI radi provedbe ovrhe iz točke II. izreke rješenja.  </w:t>
      </w:r>
    </w:p>
    <w:p w:rsidRDefault="00F777C0" w:rsidP="005F65D7" w:rsidR="00F777C0" w:rsidRPr="00306F2E">
      <w:pPr>
        <w:jc w:val="both"/>
      </w:pP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917618" w:rsidP="00917618" w:rsidR="00917618">
      <w:pPr>
        <w:ind w:firstLine="708"/>
        <w:jc w:val="both"/>
      </w:pPr>
      <w:r>
        <w:t xml:space="preserve">Dana 03. kolovoza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04-06-18-3367 od 02. kolovoza 2018. godine, za otvaranje stečajnog postupka nad dužnikom ATA j.d.o.o., Osijek, Sarvaška 11, MBS: 030158975, OIB: 24847570801.   </w:t>
      </w:r>
    </w:p>
    <w:p w:rsidRDefault="00917618" w:rsidP="00917618" w:rsidR="00917618">
      <w:pPr>
        <w:ind w:firstLine="708"/>
        <w:jc w:val="both"/>
      </w:pPr>
    </w:p>
    <w:p w:rsidRDefault="00917618" w:rsidP="00917618" w:rsidR="00917618">
      <w:pPr>
        <w:ind w:firstLine="708"/>
        <w:jc w:val="both"/>
      </w:pPr>
      <w:r>
        <w:t xml:space="preserve">U zahtjevu je navela da na dan 01. kolovoza 2018. godine dužnik u Očevidniku redoslijeda osnova za plaćanje ima evidentirane neizvršene osnove za plaćanje u neprekinutom razdoblju od 135 dana, u ukupnom iznosu od 40.829,76 kn, u koji iznos je uračunata kamata i naknada FINE za provedbu ovrhe na novčanim sredstvima dužnika. Navodi da dužnik ima 1 zaposlenog radnika. </w:t>
      </w:r>
    </w:p>
    <w:p w:rsidRDefault="00917618" w:rsidP="00917618" w:rsidR="00917618">
      <w:pPr>
        <w:ind w:firstLine="708"/>
        <w:jc w:val="both"/>
      </w:pPr>
    </w:p>
    <w:p w:rsidRDefault="00917618" w:rsidP="00917618" w:rsidR="00917618">
      <w:pPr>
        <w:ind w:firstLine="708"/>
        <w:jc w:val="both"/>
      </w:pPr>
      <w:r>
        <w:t xml:space="preserve">FINA je dostavila popis računa i oročenih novčanih sredstava dužnika na dan 01. kolovoza 2018. godine te u svom podnesku od 02. kolovoza 2018. godine navodi da dužnik na dan 01. kolovoza 2018. godine u Jedinstvenom registru računa ima otvorene sljedeće račune i oročena novčana sredstva: HR2525000091101429178 </w:t>
      </w:r>
      <w:proofErr w:type="spellStart"/>
      <w:r>
        <w:t>Addiko</w:t>
      </w:r>
      <w:proofErr w:type="spellEnd"/>
      <w:r>
        <w:t xml:space="preserve"> Bank d.d.,</w:t>
      </w:r>
      <w:r>
        <w:rPr>
          <w:color w:val="000000"/>
        </w:rPr>
        <w:t xml:space="preserve"> HR1123400091110910670 Privredna banka Zagreb d.d. </w:t>
      </w:r>
      <w:r>
        <w:t>te da na temelju čl. 112. st. 5. Stečajnog zakona dužnik na dan 01. kolovoza 2018. godine na ime predujma za namirenje troškova stečajnog postupka nema zaplijenjena novčana sredstva.</w:t>
      </w:r>
    </w:p>
    <w:p w:rsidRDefault="00917618" w:rsidP="00917618" w:rsidR="00917618">
      <w:pPr>
        <w:jc w:val="both"/>
      </w:pPr>
      <w:r>
        <w:t xml:space="preserve">   </w:t>
      </w:r>
    </w:p>
    <w:p w:rsidRDefault="00917618" w:rsidP="00917618" w:rsidR="00E263F7" w:rsidRPr="00306F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 w:rsidR="00F777C0">
        <w:t xml:space="preserve"> </w:t>
      </w:r>
      <w:r w:rsidR="004953E3" w:rsidRPr="00306F2E">
        <w:rPr>
          <w:color w:val="000000"/>
        </w:rPr>
        <w:t>SZ-a</w:t>
      </w:r>
      <w:r w:rsidR="004953E3" w:rsidRPr="00306F2E">
        <w:t xml:space="preserve">, </w:t>
      </w:r>
      <w:r w:rsidR="00E263F7" w:rsidRPr="00306F2E">
        <w:t>te je zakazao ročište radi očitovanja o prijedlogu za otvaranje stečajnoga postupka i rasprave o pretpostavkama za ispitivanje uvjeta za ot</w:t>
      </w:r>
      <w:r w:rsidR="00211D46">
        <w:t xml:space="preserve">varanje stečajnog postupka nad </w:t>
      </w:r>
      <w:r w:rsidR="00E263F7" w:rsidRPr="00306F2E">
        <w:t xml:space="preserve">dužnikom </w:t>
      </w:r>
      <w:r>
        <w:t>ATA j.d.o.o., Osijek, Sarvaška 11, MBS: 030158975, OIB: 24847570801</w:t>
      </w:r>
      <w:r w:rsidR="003334FD" w:rsidRPr="00306F2E">
        <w:t xml:space="preserve"> </w:t>
      </w:r>
      <w:r w:rsidR="00E263F7" w:rsidRPr="00306F2E">
        <w:t>(čl. 123. i 128. st. 1. SZ-a).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211D46">
        <w:t>6</w:t>
      </w:r>
      <w:r w:rsidR="003334FD" w:rsidRPr="00306F2E">
        <w:t>. studenog</w:t>
      </w:r>
      <w:r w:rsidRPr="00306F2E">
        <w:t xml:space="preserve"> 2018.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E263F7" w:rsidP="00E263F7" w:rsidR="00E263F7" w:rsidRPr="00306F2E"/>
    <w:p w:rsidRDefault="00995DCB" w:rsidP="00E263F7" w:rsidR="00995DCB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r w:rsidRPr="00306F2E">
        <w:lastRenderedPageBreak/>
        <w:t>DNA:</w:t>
      </w:r>
    </w:p>
    <w:p w:rsidRDefault="00E263F7" w:rsidP="00917618" w:rsidR="00917618">
      <w:pPr>
        <w:pStyle w:val="Odlomakpopisa"/>
        <w:numPr>
          <w:ilvl w:val="0"/>
          <w:numId w:val="13"/>
        </w:numPr>
        <w:jc w:val="both"/>
      </w:pPr>
      <w:r w:rsidRPr="00917618">
        <w:rPr>
          <w:color w:val="000000"/>
        </w:rPr>
        <w:t>zakonski zastupnik dužnika</w:t>
      </w:r>
      <w:r w:rsidRPr="00306F2E">
        <w:t xml:space="preserve"> </w:t>
      </w:r>
      <w:r w:rsidR="00917618">
        <w:t>Antonija Jurčević</w:t>
      </w:r>
      <w:r w:rsidR="00F777C0">
        <w:t xml:space="preserve">, </w:t>
      </w:r>
      <w:r w:rsidR="00917618">
        <w:t>Osijek, Sarvaška 11</w:t>
      </w:r>
    </w:p>
    <w:p w:rsidRDefault="00E263F7" w:rsidP="00F777C0" w:rsidR="00E263F7" w:rsidRPr="00F777C0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F777C0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 xml:space="preserve">R </w:t>
      </w:r>
      <w:r w:rsidR="005B2FDA">
        <w:rPr>
          <w:color w:val="000000"/>
        </w:rPr>
        <w:t>0</w:t>
      </w:r>
      <w:r w:rsidR="00917618">
        <w:rPr>
          <w:color w:val="000000"/>
        </w:rPr>
        <w:t>5</w:t>
      </w:r>
      <w:r w:rsidR="005B2FDA">
        <w:rPr>
          <w:color w:val="000000"/>
        </w:rPr>
        <w:t>.12</w:t>
      </w:r>
      <w:r w:rsidRPr="00306F2E">
        <w:rPr>
          <w:color w:val="000000"/>
        </w:rPr>
        <w:t xml:space="preserve">.2018.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288" w:rsidR="00A55288">
      <w:r>
        <w:separator/>
      </w:r>
    </w:p>
  </w:endnote>
  <w:endnote w:id="0" w:type="continuationSeparator">
    <w:p w:rsidRDefault="00A55288" w:rsidR="00A55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288" w:rsidR="00A55288">
      <w:r>
        <w:separator/>
      </w:r>
    </w:p>
  </w:footnote>
  <w:footnote w:id="0" w:type="continuationSeparator">
    <w:p w:rsidRDefault="00A55288" w:rsidR="00A55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E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DE3E71" w:rsidR="00DE3E71">
    <w:pPr>
      <w:pStyle w:val="Zaglavlje"/>
      <w:jc w:val="right"/>
    </w:pPr>
    <w:r>
      <w:tab/>
    </w:r>
    <w:r>
      <w:tab/>
    </w:r>
    <w:r w:rsidR="00DE3E71">
      <w:t>7 St-1057/18-9</w:t>
    </w:r>
  </w:p>
  <w:p w:rsidRDefault="00FF7ADD" w:rsidP="00DE3E71" w:rsidR="00FF7AD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A3C90" w:rsidR="008A3C90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A3C90">
      <w:t>7 St-105</w:t>
    </w:r>
    <w:r w:rsidR="00DE3E71">
      <w:t>7</w:t>
    </w:r>
    <w:r w:rsidR="008A3C90">
      <w:t>/18-9</w:t>
    </w:r>
  </w:p>
  <w:p w:rsidRDefault="00341DCC" w:rsidP="00341DCC" w:rsidR="00341DCC">
    <w:pPr>
      <w:jc w:val="right"/>
    </w:pPr>
  </w:p>
  <w:p w:rsidRDefault="00C6108C" w:rsidP="00C6108C" w:rsidR="00C6108C">
    <w:pPr>
      <w:pStyle w:val="Zaglavlje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0F13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1D46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77E6C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2A9E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1DCC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37E2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87C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023A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2FDA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3C90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618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5DCB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04B6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288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575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3E71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19E6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777C0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1D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1D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93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46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9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20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20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905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43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42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14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05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70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8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93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12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360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St-1057/2018</izvorni_sadrzaj>
    <derivirana_varijabla naziv="DomainObject.Predmet.OznakaBroj_1">St-1057/2018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 jednostavno društvo s ograničenom odgovornošću za ugostiteljstvo i usluge</izvorni_sadrzaj>
    <derivirana_varijabla naziv="DomainObject.Predmet.ProtustrankaFormated_1">  ATA jednostavno društvo s ograničenom odgovornošću za ugostiteljstvo i usluge</derivirana_varijabla>
  </DomainObject.Predmet.ProtustrankaFormated>
  <DomainObject.Predmet.ProtustrankaFormatedOIB>
    <izvorni_sadrzaj>  ATA jednostavno društvo s ograničenom odgovornošću za ugostiteljstvo i usluge, OIB 24847570801</izvorni_sadrzaj>
    <derivirana_varijabla naziv="DomainObject.Predmet.ProtustrankaFormatedOIB_1">  ATA jednostavno društvo s ograničenom odgovornošću za ugostiteljstvo i usluge, OIB 24847570801</derivirana_varijabla>
  </DomainObject.Predmet.ProtustrankaFormatedOIB>
  <DomainObject.Predmet.ProtustrankaFormatedWithAdress>
    <izvorni_sadrzaj> ATA jednostavno društvo s ograničenom odgovornošću za ugostiteljstvo i usluge, Sarvaška 11, 31000 Osijek</izvorni_sadrzaj>
    <derivirana_varijabla naziv="DomainObject.Predmet.ProtustrankaFormatedWithAdress_1"> ATA jednostavno društvo s ograničenom odgovornošću za ugostiteljstvo i usluge, Sarvaška 11, 31000 Osijek</derivirana_varijabla>
  </DomainObject.Predmet.ProtustrankaFormatedWithAdress>
  <DomainObject.Predmet.ProtustrankaFormatedWithAdressOIB>
    <izvorni_sadrzaj> ATA jednostavno društvo s ograničenom odgovornošću za ugostiteljstvo i usluge, OIB 24847570801, Sarvaška 11, 31000 Osijek</izvorni_sadrzaj>
    <derivirana_varijabla naziv="DomainObject.Predmet.ProtustrankaFormatedWithAdressOIB_1"> ATA jednostavno društvo s ograničenom odgovornošću za ugostiteljstvo i usluge, OIB 24847570801, Sarvaška 11, 31000 Osijek</derivirana_varijabla>
  </DomainObject.Predmet.ProtustrankaFormatedWithAdressOIB>
  <DomainObject.Predmet.ProtustrankaWithAdress>
    <izvorni_sadrzaj>ATA jednostavno društvo s ograničenom odgovornošću za ugostiteljstvo i usluge Sarvaška 11, 31000 Osijek</izvorni_sadrzaj>
    <derivirana_varijabla naziv="DomainObject.Predmet.ProtustrankaWithAdress_1">ATA jednostavno društvo s ograničenom odgovornošću za ugostiteljstvo i usluge Sarvaška 11, 31000 Osijek</derivirana_varijabla>
  </DomainObject.Predmet.ProtustrankaWithAdress>
  <DomainObject.Predmet.ProtustrankaWithAdressOIB>
    <izvorni_sadrzaj>ATA jednostavno društvo s ograničenom odgovornošću za ugostiteljstvo i usluge, OIB 24847570801, Sarvaška 11, 31000 Osijek</izvorni_sadrzaj>
    <derivirana_varijabla naziv="DomainObject.Predmet.ProtustrankaWithAdressOIB_1">ATA jednostavno društvo s ograničenom odgovornošću za ugostiteljstvo i usluge, OIB 24847570801, Sarvaška 11, 31000 Osijek</derivirana_varijabla>
  </DomainObject.Predmet.ProtustrankaWithAdressOIB>
  <DomainObject.Predmet.ProtustrankaNazivFormated>
    <izvorni_sadrzaj>ATA jednostavno društvo s ograničenom odgovornošću za ugostiteljstvo i usluge</izvorni_sadrzaj>
    <derivirana_varijabla naziv="DomainObject.Predmet.ProtustrankaNazivFormated_1">ATA jednostavno društvo s ograničenom odgovornošću za ugostiteljstvo i usluge</derivirana_varijabla>
  </DomainObject.Predmet.ProtustrankaNazivFormated>
  <DomainObject.Predmet.ProtustrankaNazivFormatedOIB>
    <izvorni_sadrzaj>ATA jednostavno društvo s ograničenom odgovornošću za ugostiteljstvo i usluge, OIB 24847570801</izvorni_sadrzaj>
    <derivirana_varijabla naziv="DomainObject.Predmet.ProtustrankaNazivFormatedOIB_1">ATA jednostavno društvo s ograničenom odgovornošću za ugostiteljstvo i usluge, OIB 24847570801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ATA jednostavno društvo s ograničenom odgovornošću za ugostiteljstvo i usluge</item>
    </izvorni_sadrzaj>
    <derivirana_varijabla naziv="DomainObject.Predmet.ProtuStrankaListFormated_1">
      <item>ATA jednostavno društvo s ograničenom odgovornošću za ugostiteljstvo i usluge</item>
    </derivirana_varijabla>
  </DomainObject.Predmet.ProtuStrankaListFormated>
  <DomainObject.Predmet.ProtuStrankaListFormatedOIB>
    <izvorni_sadrzaj>
      <item>ATA jednostavno društvo s ograničenom odgovornošću za ugostiteljstvo i usluge, OIB 24847570801</item>
    </izvorni_sadrzaj>
    <derivirana_varijabla naziv="DomainObject.Predmet.ProtuStrankaListFormatedOIB_1">
      <item>ATA jednostavno društvo s ograničenom odgovornošću za ugostiteljstvo i usluge, OIB 24847570801</item>
    </derivirana_varijabla>
  </DomainObject.Predmet.ProtuStrankaListFormatedOIB>
  <DomainObject.Predmet.ProtuStrankaListFormatedWithAdress>
    <izvorni_sadrzaj>
      <item>ATA jednostavno društvo s ograničenom odgovornošću za ugostiteljstvo i usluge, Sarvaška 11, 31000 Osijek</item>
    </izvorni_sadrzaj>
    <derivirana_varijabla naziv="DomainObject.Predmet.ProtuStrankaListFormatedWithAdress_1">
      <item>ATA jednostavno društvo s ograničenom odgovornošću za ugostiteljstvo i usluge, Sarvaška 11, 31000 Osijek</item>
    </derivirana_varijabla>
  </DomainObject.Predmet.ProtuStrankaListFormatedWithAdress>
  <DomainObject.Predmet.ProtuStrankaListFormatedWithAdressOIB>
    <izvorni_sadrzaj>
      <item>ATA jednostavno društvo s ograničenom odgovornošću za ugostiteljstvo i usluge, OIB 24847570801, Sarvaška 11, 31000 Osijek</item>
    </izvorni_sadrzaj>
    <derivirana_varijabla naziv="DomainObject.Predmet.ProtuStrankaListFormatedWithAdressOIB_1">
      <item>ATA jednostavno društvo s ograničenom odgovornošću za ugostiteljstvo i usluge, OIB 24847570801, Sarvaška 11, 31000 Osijek</item>
    </derivirana_varijabla>
  </DomainObject.Predmet.ProtuStrankaListFormatedWithAdressOIB>
  <DomainObject.Predmet.ProtuStrankaListNazivFormated>
    <izvorni_sadrzaj>
      <item>ATA jednostavno društvo s ograničenom odgovornošću za ugostiteljstvo i usluge</item>
    </izvorni_sadrzaj>
    <derivirana_varijabla naziv="DomainObject.Predmet.ProtuStrankaListNazivFormated_1">
      <item>ATA jednostavno društvo s ograničenom odgovornošću za ugostiteljstvo i usluge</item>
    </derivirana_varijabla>
  </DomainObject.Predmet.ProtuStrankaListNazivFormated>
  <DomainObject.Predmet.ProtuStrankaListNazivFormatedOIB>
    <izvorni_sadrzaj>
      <item>ATA jednostavno društvo s ograničenom odgovornošću za ugostiteljstvo i usluge, OIB 24847570801</item>
    </izvorni_sadrzaj>
    <derivirana_varijabla naziv="DomainObject.Predmet.ProtuStrankaListNazivFormatedOIB_1">
      <item>ATA jednostavno društvo s ograničenom odgovornošću za ugostiteljstvo i usluge, OIB 24847570801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ATA jednostavno društvo s ograničenom odgovornošću za ugostiteljstvo i usluge</izvorni_sadrzaj>
    <derivirana_varijabla naziv="DomainObject.Predmet.ProtustrankaIDrugi_1">ATA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ATA jednostavno društvo s ograničenom odgovornošću za ugostiteljstvo i usluge, OIB 24847570801, Sarvaška 11, 31000 Osijek</izvorni_sadrzaj>
    <derivirana_varijabla naziv="DomainObject.Predmet.ProtustrankaIDrugiAdressOIB_1">ATA jednostavno društvo s ograničenom odgovornošću za ugostiteljstvo i usluge, OIB 24847570801, Sarvaška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ATA jednostavno društvo s ograničenom odgovornošću za ugostiteljstvo i usluge</item>
    </izvorni_sadrzaj>
    <derivirana_varijabla naziv="DomainObject.Predmet.SudioniciListNaziv_1">
      <item>FINA RC OSIJEK</item>
      <item>ATA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ATA jednostavno društvo s ograničenom odgovornošću za ugostiteljstvo i usluge, OIB 24847570801, Sarvaška 11,31000 Osijek</item>
    </izvorni_sadrzaj>
    <derivirana_varijabla naziv="DomainObject.Predmet.SudioniciListAdressOIB_1">
      <item>FINA RC OSIJEK, OIB 85821130368</item>
      <item>ATA jednostavno društvo s ograničenom odgovornošću za ugostiteljstvo i usluge, OIB 24847570801, Sarvaška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24847570801</item>
    </izvorni_sadrzaj>
    <derivirana_varijabla naziv="DomainObject.Predmet.SudioniciListNazivOIB_1">
      <item>, OIB 85821130368</item>
      <item>, OIB 24847570801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St-1057/2018-7</izvorni_sadrzaj>
    <derivirana_varijabla naziv="DomainObject.PredzadnjaOdlukaIzPredmeta.Oznaka_1">St-1057/2018-7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5C3A1-6CB6-4F21-857F-5B06FF3F8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3889</properties:Characters>
  <properties:Lines>115</properties:Lines>
  <properties:Paragraphs>31</properties:Paragraphs>
  <properties:TotalTime>625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2018-11-06T13:48:00Z</dcterms:modified>
  <cp:revision>558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(1057-18_RJ_(-9)_OVRŠNA_ISPRAVA.docx)</vt:lpwstr>
  </prop:property>
  <prop:property name="BrojStranica" pid="5" fmtid="{D5CDD505-2E9C-101B-9397-08002B2CF9AE}">
    <vt:i4>3</vt:i4>
  </prop:property>
</prop:Properties>
</file>