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625f" w14:paraId="40b625f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DD4D11">
        <w:t>751</w:t>
      </w:r>
      <w:r w:rsidR="00794C76">
        <w:t>/</w:t>
      </w:r>
      <w:r w:rsidR="00DD4D11">
        <w:t>16-</w:t>
      </w:r>
      <w:r w:rsidR="00475788">
        <w:t>11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DD4D11">
        <w:t xml:space="preserve">AGENTA USLUGE d.o.o., </w:t>
      </w:r>
      <w:proofErr w:type="spellStart"/>
      <w:r w:rsidR="00DD4D11">
        <w:t>Kožino</w:t>
      </w:r>
      <w:proofErr w:type="spellEnd"/>
      <w:r w:rsidR="00DD4D11">
        <w:t>, XXI ulica 5, OIB: 19888318008</w:t>
      </w:r>
      <w:r w:rsidR="00196233">
        <w:t xml:space="preserve"> </w:t>
      </w:r>
      <w:r w:rsidR="00615D63">
        <w:t xml:space="preserve">koga zastupa stečajni upravitelj </w:t>
      </w:r>
      <w:r w:rsidR="00DD4D11">
        <w:t>Blaž Savić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475788">
        <w:t>19</w:t>
      </w:r>
      <w:r w:rsidR="00090759">
        <w:t>. srpnja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475788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DD4D11">
        <w:t>Blaža Savića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DD4D11">
        <w:t xml:space="preserve">iznosu od </w:t>
      </w:r>
      <w:r w:rsidR="00475788">
        <w:t>3</w:t>
      </w:r>
      <w:r w:rsidR="00911FC8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475788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475788" w:rsidR="00B3003A">
      <w:pPr>
        <w:ind w:firstLine="705"/>
        <w:jc w:val="both"/>
      </w:pPr>
    </w:p>
    <w:p w:rsidRDefault="00B3003A" w:rsidP="00475788" w:rsidR="00B3003A">
      <w:pPr>
        <w:ind w:firstLine="705"/>
        <w:jc w:val="both"/>
      </w:pPr>
      <w:r w:rsidRPr="0064286F">
        <w:t xml:space="preserve">Rješenjem ovog suda od </w:t>
      </w:r>
      <w:r w:rsidR="00DD4D11">
        <w:t>09. lipnja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DD4D11">
        <w:t>29. lipnja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475788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475788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475788" w:rsidR="005A029D">
      <w:pPr>
        <w:ind w:hanging="705" w:left="705"/>
        <w:jc w:val="both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475788">
        <w:t>19</w:t>
      </w:r>
      <w:r w:rsidR="00090759">
        <w:t>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 xml:space="preserve">Ardena </w:t>
      </w:r>
      <w:proofErr w:type="spellStart"/>
      <w:r w:rsidR="008F62EA">
        <w:t>Bajlo</w:t>
      </w:r>
      <w:proofErr w:type="spellEnd"/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lastRenderedPageBreak/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75788"/>
    <w:rsid w:val="00486D35"/>
    <w:rsid w:val="005A029D"/>
    <w:rsid w:val="005A216F"/>
    <w:rsid w:val="005E425A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8134C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B192C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1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34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34C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34C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34C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1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34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34C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34C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34C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St-751/2016</izvorni_sadrzaj>
    <derivirana_varijabla naziv="DomainObject.Predmet.OznakaBroj_1">St-751/2016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AGENTA USLUGE d.o.o. za trgovinu i usluge</izvorni_sadrzaj>
    <derivirana_varijabla naziv="DomainObject.Predmet.ProtustrankaFormated_1">  AGENTA USLUGE d.o.o. za trgovinu i usluge</derivirana_varijabla>
  </DomainObject.Predmet.ProtustrankaFormated>
  <DomainObject.Predmet.ProtustrankaFormatedOIB>
    <izvorni_sadrzaj>  AGENTA USLUGE d.o.o. za trgovinu i usluge, OIB 19888318008</izvorni_sadrzaj>
    <derivirana_varijabla naziv="DomainObject.Predmet.ProtustrankaFormatedOIB_1">  AGENTA USLUGE d.o.o. za trgovinu i usluge, OIB 19888318008</derivirana_varijabla>
  </DomainObject.Predmet.ProtustrankaFormatedOIB>
  <DomainObject.Predmet.ProtustrankaFormatedWithAdress>
    <izvorni_sadrzaj> AGENTA USLUGE d.o.o. za trgovinu i usluge, XXI ulica 5, 23000 Kožino</izvorni_sadrzaj>
    <derivirana_varijabla naziv="DomainObject.Predmet.ProtustrankaFormatedWithAdress_1"> AGENTA USLUGE d.o.o. za trgovinu i usluge, XXI ulica 5, 23000 Kožino</derivirana_varijabla>
  </DomainObject.Predmet.ProtustrankaFormatedWithAdress>
  <DomainObject.Predmet.ProtustrankaFormatedWithAdressOIB>
    <izvorni_sadrzaj> AGENTA USLUGE d.o.o. za trgovinu i usluge, OIB 19888318008, XXI ulica 5, 23000 Kožino</izvorni_sadrzaj>
    <derivirana_varijabla naziv="DomainObject.Predmet.ProtustrankaFormatedWithAdressOIB_1"> AGENTA USLUGE d.o.o. za trgovinu i usluge, OIB 19888318008, XXI ulica 5, 23000 Kožino</derivirana_varijabla>
  </DomainObject.Predmet.ProtustrankaFormatedWithAdressOIB>
  <DomainObject.Predmet.ProtustrankaWithAdress>
    <izvorni_sadrzaj>AGENTA USLUGE d.o.o. za trgovinu i usluge XXI ulica 5, 23000 Kožino</izvorni_sadrzaj>
    <derivirana_varijabla naziv="DomainObject.Predmet.ProtustrankaWithAdress_1">AGENTA USLUGE d.o.o. za trgovinu i usluge XXI ulica 5, 23000 Kožino</derivirana_varijabla>
  </DomainObject.Predmet.ProtustrankaWithAdress>
  <DomainObject.Predmet.ProtustrankaWithAdressOIB>
    <izvorni_sadrzaj>AGENTA USLUGE d.o.o. za trgovinu i usluge, OIB 19888318008, XXI ulica 5, 23000 Kožino</izvorni_sadrzaj>
    <derivirana_varijabla naziv="DomainObject.Predmet.ProtustrankaWithAdressOIB_1">AGENTA USLUGE d.o.o. za trgovinu i usluge, OIB 19888318008, XXI ulica 5, 23000 Kožino</derivirana_varijabla>
  </DomainObject.Predmet.ProtustrankaWithAdressOIB>
  <DomainObject.Predmet.ProtustrankaNazivFormated>
    <izvorni_sadrzaj>AGENTA USLUGE d.o.o. za trgovinu i usluge</izvorni_sadrzaj>
    <derivirana_varijabla naziv="DomainObject.Predmet.ProtustrankaNazivFormated_1">AGENTA USLUGE d.o.o. za trgovinu i usluge</derivirana_varijabla>
  </DomainObject.Predmet.ProtustrankaNazivFormated>
  <DomainObject.Predmet.ProtustrankaNazivFormatedOIB>
    <izvorni_sadrzaj>AGENTA USLUGE d.o.o. za trgovinu i usluge, OIB 19888318008</izvorni_sadrzaj>
    <derivirana_varijabla naziv="DomainObject.Predmet.ProtustrankaNazivFormatedOIB_1">AGENTA USLUGE d.o.o. za trgovinu i usluge, OIB 19888318008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76678.57</izvorni_sadrzaj>
    <derivirana_varijabla naziv="DomainObject.Predmet.TrenutnaVrijednost_1">76678.57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AGENTA USLUGE d.o.o. za trgovinu i usluge</item>
    </izvorni_sadrzaj>
    <derivirana_varijabla naziv="DomainObject.Predmet.ProtuStrankaListFormated_1">
      <item>AGENTA USLUGE d.o.o. za trgovinu i usluge</item>
    </derivirana_varijabla>
  </DomainObject.Predmet.ProtuStrankaListFormated>
  <DomainObject.Predmet.ProtuStrankaListFormatedOIB>
    <izvorni_sadrzaj>
      <item>AGENTA USLUGE d.o.o. za trgovinu i usluge, OIB 19888318008</item>
    </izvorni_sadrzaj>
    <derivirana_varijabla naziv="DomainObject.Predmet.ProtuStrankaListFormatedOIB_1">
      <item>AGENTA USLUGE d.o.o. za trgovinu i usluge, OIB 19888318008</item>
    </derivirana_varijabla>
  </DomainObject.Predmet.ProtuStrankaListFormatedOIB>
  <DomainObject.Predmet.ProtuStrankaListFormatedWithAdress>
    <izvorni_sadrzaj>
      <item>AGENTA USLUGE d.o.o. za trgovinu i usluge, XXI ulica 5, 23000 Kožino</item>
    </izvorni_sadrzaj>
    <derivirana_varijabla naziv="DomainObject.Predmet.ProtuStrankaListFormatedWithAdress_1">
      <item>AGENTA USLUGE d.o.o. za trgovinu i usluge, XXI ulica 5, 23000 Kožino</item>
    </derivirana_varijabla>
  </DomainObject.Predmet.ProtuStrankaListFormatedWithAdress>
  <DomainObject.Predmet.ProtuStrankaListFormatedWithAdressOIB>
    <izvorni_sadrzaj>
      <item>AGENTA USLUGE d.o.o. za trgovinu i usluge, OIB 19888318008, XXI ulica 5, 23000 Kožino</item>
    </izvorni_sadrzaj>
    <derivirana_varijabla naziv="DomainObject.Predmet.ProtuStrankaListFormatedWithAdressOIB_1">
      <item>AGENTA USLUGE d.o.o. za trgovinu i usluge, OIB 19888318008, XXI ulica 5, 23000 Kožino</item>
    </derivirana_varijabla>
  </DomainObject.Predmet.ProtuStrankaListFormatedWithAdressOIB>
  <DomainObject.Predmet.ProtuStrankaListNazivFormated>
    <izvorni_sadrzaj>
      <item>AGENTA USLUGE d.o.o. za trgovinu i usluge</item>
    </izvorni_sadrzaj>
    <derivirana_varijabla naziv="DomainObject.Predmet.ProtuStrankaListNazivFormated_1">
      <item>AGENTA USLUGE d.o.o. za trgovinu i usluge</item>
    </derivirana_varijabla>
  </DomainObject.Predmet.ProtuStrankaListNazivFormated>
  <DomainObject.Predmet.ProtuStrankaListNazivFormatedOIB>
    <izvorni_sadrzaj>
      <item>AGENTA USLUGE d.o.o. za trgovinu i usluge, OIB 19888318008</item>
    </izvorni_sadrzaj>
    <derivirana_varijabla naziv="DomainObject.Predmet.ProtuStrankaListNazivFormatedOIB_1">
      <item>AGENTA USLUGE d.o.o. za trgovinu i usluge, OIB 19888318008</item>
    </derivirana_varijabla>
  </DomainObject.Predmet.ProtuStrankaListNazivFormatedOIB>
  <DomainObject.Predmet.OstaliListFormated>
    <izvorni_sadrzaj>
      <item>Robert Jurjević</item>
    </izvorni_sadrzaj>
    <derivirana_varijabla naziv="DomainObject.Predmet.OstaliListFormated_1">
      <item>Robert Jurjević</item>
    </derivirana_varijabla>
  </DomainObject.Predmet.OstaliListFormated>
  <DomainObject.Predmet.OstaliListFormatedOIB>
    <izvorni_sadrzaj>
      <item>Robert Jurjević, OIB 06814805893</item>
    </izvorni_sadrzaj>
    <derivirana_varijabla naziv="DomainObject.Predmet.OstaliListFormatedOIB_1">
      <item>Robert Jurjević, OIB 06814805893</item>
    </derivirana_varijabla>
  </DomainObject.Predmet.OstaliListFormatedOIB>
  <DomainObject.Predmet.OstaliListFormatedWithAdress>
    <izvorni_sadrzaj>
      <item>Robert Jurjević, Put Biline 5, 23000 Kožino</item>
    </izvorni_sadrzaj>
    <derivirana_varijabla naziv="DomainObject.Predmet.OstaliListFormatedWithAdress_1">
      <item>Robert Jurjević, Put Biline 5, 23000 Kožino</item>
    </derivirana_varijabla>
  </DomainObject.Predmet.OstaliListFormatedWithAdress>
  <DomainObject.Predmet.OstaliListFormatedWithAdressOIB>
    <izvorni_sadrzaj>
      <item>Robert Jurjević, OIB 06814805893, Put Biline 5, 23000 Kožino</item>
    </izvorni_sadrzaj>
    <derivirana_varijabla naziv="DomainObject.Predmet.OstaliListFormatedWithAdressOIB_1">
      <item>Robert Jurjević, OIB 06814805893, Put Biline 5, 23000 Kožino</item>
    </derivirana_varijabla>
  </DomainObject.Predmet.OstaliListFormatedWithAdressOIB>
  <DomainObject.Predmet.OstaliListNazivFormated>
    <izvorni_sadrzaj>
      <item>Robert Jurjević</item>
    </izvorni_sadrzaj>
    <derivirana_varijabla naziv="DomainObject.Predmet.OstaliListNazivFormated_1">
      <item>Robert Jurjević</item>
    </derivirana_varijabla>
  </DomainObject.Predmet.OstaliListNazivFormated>
  <DomainObject.Predmet.OstaliListNazivFormatedOIB>
    <izvorni_sadrzaj>
      <item>Robert Jurjević, OIB 06814805893</item>
    </izvorni_sadrzaj>
    <derivirana_varijabla naziv="DomainObject.Predmet.OstaliListNazivFormatedOIB_1">
      <item>Robert Jurjević, OIB 06814805893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AGENTA USLUGE d.o.o. za trgovinu i usluge</izvorni_sadrzaj>
    <derivirana_varijabla naziv="DomainObject.Predmet.ProtustrankaIDrugi_1">AGENTA USLUGE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AGENTA USLUGE d.o.o. za trgovinu i usluge, OIB 19888318008, XXI ulica 5, 23000 Kožino</izvorni_sadrzaj>
    <derivirana_varijabla naziv="DomainObject.Predmet.ProtustrankaIDrugiAdressOIB_1">AGENTA USLUGE d.o.o. za trgovinu i usluge, OIB 19888318008, XXI ulica 5,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AGENTA USLUGE d.o.o. za trgovinu i usluge</item>
      <item>Robert Jurjević</item>
    </izvorni_sadrzaj>
    <derivirana_varijabla naziv="DomainObject.Predmet.SudioniciListNaziv_1">
      <item>Financijska agencija</item>
      <item>AGENTA USLUGE d.o.o. za trgovinu i usluge</item>
      <item>Robert Jurjević</item>
    </derivirana_varijabla>
  </DomainObject.Predmet.SudioniciListNaziv>
  <DomainObject.Predmet.SudioniciListAdressOIB>
    <izvorni_sadrzaj>
      <item>Financijska agencija, OIB 85821130368, Ivana Danila 4,23000 Zadar</item>
      <item>AGENTA USLUGE d.o.o. za trgovinu i usluge, OIB 19888318008, XXI ulica 5,23000 Kožino</item>
      <item>Robert Jurjević, OIB 06814805893, Put Biline 5,23000 Kožino</item>
    </izvorni_sadrzaj>
    <derivirana_varijabla naziv="DomainObject.Predmet.SudioniciListAdressOIB_1">
      <item>Financijska agencija, OIB 85821130368, Ivana Danila 4,23000 Zadar</item>
      <item>AGENTA USLUGE d.o.o. za trgovinu i usluge, OIB 19888318008, XXI ulica 5,23000 Kožino</item>
      <item>Robert Jurjević, OIB 06814805893, Put Biline 5,23000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19888318008</item>
      <item>, OIB 06814805893</item>
    </izvorni_sadrzaj>
    <derivirana_varijabla naziv="DomainObject.Predmet.SudioniciListNazivOIB_1">
      <item>, OIB 85821130368</item>
      <item>, OIB 19888318008</item>
      <item>, OIB 06814805893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236</properties:Words>
  <properties:Characters>1114</properties:Characters>
  <properties:Lines>52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2016-07-12T07:27:00Z</dcterms:created>
  <dc:creator>abajlo</dc:creator>
  <cp:lastModifiedBy>wsadmin</cp:lastModifiedBy>
  <cp:lastPrinted>2015-10-13T10:36:00Z</cp:lastPrinted>
  <dcterms:modified xmlns:xsi="http://www.w3.org/2001/XMLSchema-instance" xsi:type="dcterms:W3CDTF">2016-07-21T06:16:00Z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