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07b1" w14:paraId="9b707b1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3E538F">
        <w:rPr>
          <w:bCs/>
        </w:rPr>
        <w:t>55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3E538F">
        <w:t xml:space="preserve">STUNNING DESIGN j.d.o.o., Zadar, Ulica Nikole Tesle 69, </w:t>
      </w:r>
      <w:r w:rsidR="003E538F" w:rsidRPr="008875AC">
        <w:t xml:space="preserve">OIB: </w:t>
      </w:r>
      <w:r w:rsidR="003E538F">
        <w:t>29380957111</w:t>
      </w:r>
      <w:r>
        <w:t xml:space="preserve">, povodom zahtjeva Financijske agencije, Regionalnog centra Split, Podružnice Zadar, Ivana Danila 4, OIB: 85821130368 od </w:t>
      </w:r>
      <w:r w:rsidR="00E8100C">
        <w:t>7</w:t>
      </w:r>
      <w:r w:rsidR="00757DF3">
        <w:t xml:space="preserve">. </w:t>
      </w:r>
      <w:r w:rsidR="00E8100C">
        <w:t>veljače</w:t>
      </w:r>
      <w:r w:rsidR="00757DF3">
        <w:t xml:space="preserve"> 2018</w:t>
      </w:r>
      <w:r>
        <w:t xml:space="preserve">., </w:t>
      </w:r>
      <w:r w:rsidR="003E538F">
        <w:t>21</w:t>
      </w:r>
      <w:r w:rsidR="00046413">
        <w:t>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3E538F">
        <w:t xml:space="preserve">STUNNING DESIGN j.d.o.o., Zadar, Ulica Nikole Tesle 69, </w:t>
      </w:r>
      <w:r w:rsidR="003E538F" w:rsidRPr="008875AC">
        <w:t xml:space="preserve">OIB: </w:t>
      </w:r>
      <w:r w:rsidR="003E538F">
        <w:t>29380957111</w:t>
      </w:r>
      <w:r>
        <w:t xml:space="preserve">, na temelju neizvršenih osnova za plaćanje iznosi </w:t>
      </w:r>
      <w:r w:rsidR="003E538F">
        <w:t>5</w:t>
      </w:r>
      <w:r w:rsidR="006D5292">
        <w:t>.</w:t>
      </w:r>
      <w:r w:rsidR="003E538F">
        <w:t>435,0</w:t>
      </w:r>
      <w:r w:rsidR="006D5292">
        <w:t>0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3E538F">
        <w:t xml:space="preserve">Ana </w:t>
      </w:r>
      <w:proofErr w:type="spellStart"/>
      <w:r w:rsidR="003E538F">
        <w:t>Dunat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3E538F">
        <w:t>21</w:t>
      </w:r>
      <w:r w:rsidR="00046413">
        <w:t>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3E538F">
      <w:t>55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2A58B5"/>
    <w:rsid w:val="003619F6"/>
    <w:rsid w:val="003B6340"/>
    <w:rsid w:val="003E538F"/>
    <w:rsid w:val="00402768"/>
    <w:rsid w:val="00427A5D"/>
    <w:rsid w:val="004766F8"/>
    <w:rsid w:val="005139F4"/>
    <w:rsid w:val="00556D61"/>
    <w:rsid w:val="0056006B"/>
    <w:rsid w:val="00585367"/>
    <w:rsid w:val="005D1831"/>
    <w:rsid w:val="006245CE"/>
    <w:rsid w:val="00643753"/>
    <w:rsid w:val="006D5292"/>
    <w:rsid w:val="006E3E65"/>
    <w:rsid w:val="00716BB4"/>
    <w:rsid w:val="00757DF3"/>
    <w:rsid w:val="00787E99"/>
    <w:rsid w:val="00825E57"/>
    <w:rsid w:val="008B3E63"/>
    <w:rsid w:val="00931B53"/>
    <w:rsid w:val="00985F15"/>
    <w:rsid w:val="009D27C8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E8100C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3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9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9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9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9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13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9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9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9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9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STUNNING DESIGN jednostavno društvo s ograničenom odgovornošću za poslovne usluge</izvorni_sadrzaj>
    <derivirana_varijabla naziv="DomainObject.Predmet.ProtustrankaFormated_1">  STUNNING DESIGN jednostavno društvo s ograničenom odgovornošću za poslovne usluge</derivirana_varijabla>
  </DomainObject.Predmet.ProtustrankaFormated>
  <DomainObject.Predmet.ProtustrankaFormatedOIB>
    <izvorni_sadrzaj>  STUNNING DESIGN jednostavno društvo s ograničenom odgovornošću za poslovne usluge, OIB 29380957111</izvorni_sadrzaj>
    <derivirana_varijabla naziv="DomainObject.Predmet.ProtustrankaFormatedOIB_1">  STUNNING DESIGN jednostavno društvo s ograničenom odgovornošću za poslovne usluge, OIB 29380957111</derivirana_varijabla>
  </DomainObject.Predmet.ProtustrankaFormatedOIB>
  <DomainObject.Predmet.ProtustrankaFormatedWithAdress>
    <izvorni_sadrzaj> STUNNING DESIGN jednostavno društvo s ograničenom odgovornošću za poslovne usluge, Ulica Nikole Tesle 69, 23000 Zadar</izvorni_sadrzaj>
    <derivirana_varijabla naziv="DomainObject.Predmet.ProtustrankaFormatedWithAdress_1"> STUNNING DESIGN jednostavno društvo s ograničenom odgovornošću za poslovne usluge, Ulica Nikole Tesle 69, 23000 Zadar</derivirana_varijabla>
  </DomainObject.Predmet.ProtustrankaFormatedWithAdress>
  <DomainObject.Predmet.ProtustrankaFormatedWithAdressOIB>
    <izvorni_sadrzaj> STUNNING DESIGN jednostavno društvo s ograničenom odgovornošću za poslovne usluge, OIB 29380957111, Ulica Nikole Tesle 69, 23000 Zadar</izvorni_sadrzaj>
    <derivirana_varijabla naziv="DomainObject.Predmet.ProtustrankaFormatedWithAdressOIB_1"> STUNNING DESIGN jednostavno društvo s ograničenom odgovornošću za poslovne usluge, OIB 29380957111, Ulica Nikole Tesle 69, 23000 Zadar</derivirana_varijabla>
  </DomainObject.Predmet.ProtustrankaFormatedWithAdressOIB>
  <DomainObject.Predmet.ProtustrankaWithAdress>
    <izvorni_sadrzaj>STUNNING DESIGN jednostavno društvo s ograničenom odgovornošću za poslovne usluge Ulica Nikole Tesle 69, 23000 Zadar</izvorni_sadrzaj>
    <derivirana_varijabla naziv="DomainObject.Predmet.ProtustrankaWithAdress_1">STUNNING DESIGN jednostavno društvo s ograničenom odgovornošću za poslovne usluge Ulica Nikole Tesle 69, 23000 Zadar</derivirana_varijabla>
  </DomainObject.Predmet.ProtustrankaWithAdress>
  <DomainObject.Predmet.ProtustrankaWithAdressOIB>
    <izvorni_sadrzaj>STUNNING DESIGN jednostavno društvo s ograničenom odgovornošću za poslovne usluge, OIB 29380957111, Ulica Nikole Tesle 69, 23000 Zadar</izvorni_sadrzaj>
    <derivirana_varijabla naziv="DomainObject.Predmet.ProtustrankaWithAdressOIB_1">STUNNING DESIGN jednostavno društvo s ograničenom odgovornošću za poslovne usluge, OIB 29380957111, Ulica Nikole Tesle 69, 23000 Zadar</derivirana_varijabla>
  </DomainObject.Predmet.ProtustrankaWithAdressOIB>
  <DomainObject.Predmet.ProtustrankaNazivFormated>
    <izvorni_sadrzaj>STUNNING DESIGN jednostavno društvo s ograničenom odgovornošću za poslovne usluge</izvorni_sadrzaj>
    <derivirana_varijabla naziv="DomainObject.Predmet.ProtustrankaNazivFormated_1">STUNNING DESIGN jednostavno društvo s ograničenom odgovornošću za poslovne usluge</derivirana_varijabla>
  </DomainObject.Predmet.ProtustrankaNazivFormated>
  <DomainObject.Predmet.ProtustrankaNazivFormatedOIB>
    <izvorni_sadrzaj>STUNNING DESIGN jednostavno društvo s ograničenom odgovornošću za poslovne usluge, OIB 29380957111</izvorni_sadrzaj>
    <derivirana_varijabla naziv="DomainObject.Predmet.ProtustrankaNazivFormatedOIB_1">STUNNING DESIGN jednostavno društvo s ograničenom odgovornošću za poslovne usluge, OIB 29380957111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STUNNING DESIGN jednostavno društvo s ograničenom odgovornošću za poslovne usluge</item>
    </izvorni_sadrzaj>
    <derivirana_varijabla naziv="DomainObject.Predmet.ProtuStrankaListFormated_1">
      <item>STUNNING DESIGN jednostavno društvo s ograničenom odgovornošću za poslovne usluge</item>
    </derivirana_varijabla>
  </DomainObject.Predmet.ProtuStrankaListFormated>
  <DomainObject.Predmet.ProtuStrankaListFormatedOIB>
    <izvorni_sadrzaj>
      <item>STUNNING DESIGN jednostavno društvo s ograničenom odgovornošću za poslovne usluge, OIB 29380957111</item>
    </izvorni_sadrzaj>
    <derivirana_varijabla naziv="DomainObject.Predmet.ProtuStrankaListFormatedOIB_1">
      <item>STUNNING DESIGN jednostavno društvo s ograničenom odgovornošću za poslovne usluge, OIB 29380957111</item>
    </derivirana_varijabla>
  </DomainObject.Predmet.ProtuStrankaListFormatedOIB>
  <DomainObject.Predmet.ProtuStrankaListFormatedWithAdress>
    <izvorni_sadrzaj>
      <item>STUNNING DESIGN jednostavno društvo s ograničenom odgovornošću za poslovne usluge, Ulica Nikole Tesle 69, 23000 Zadar</item>
    </izvorni_sadrzaj>
    <derivirana_varijabla naziv="DomainObject.Predmet.ProtuStrankaListFormatedWithAdress_1">
      <item>STUNNING DESIGN jednostavno društvo s ograničenom odgovornošću za poslovne usluge, Ulica Nikole Tesle 69, 23000 Zadar</item>
    </derivirana_varijabla>
  </DomainObject.Predmet.ProtuStrankaListFormatedWithAdress>
  <DomainObject.Predmet.ProtuStrankaListFormatedWithAdressOIB>
    <izvorni_sadrzaj>
      <item>STUNNING DESIGN jednostavno društvo s ograničenom odgovornošću za poslovne usluge, OIB 29380957111, Ulica Nikole Tesle 69, 23000 Zadar</item>
    </izvorni_sadrzaj>
    <derivirana_varijabla naziv="DomainObject.Predmet.ProtuStrankaListFormatedWithAdressOIB_1">
      <item>STUNNING DESIGN jednostavno društvo s ograničenom odgovornošću za poslovne usluge, OIB 29380957111, Ulica Nikole Tesle 69, 23000 Zadar</item>
    </derivirana_varijabla>
  </DomainObject.Predmet.ProtuStrankaListFormatedWithAdressOIB>
  <DomainObject.Predmet.ProtuStrankaListNazivFormated>
    <izvorni_sadrzaj>
      <item>STUNNING DESIGN jednostavno društvo s ograničenom odgovornošću za poslovne usluge</item>
    </izvorni_sadrzaj>
    <derivirana_varijabla naziv="DomainObject.Predmet.ProtuStrankaListNazivFormated_1">
      <item>STUNNING DESIGN jednostavno društvo s ograničenom odgovornošću za poslovne usluge</item>
    </derivirana_varijabla>
  </DomainObject.Predmet.ProtuStrankaListNazivFormated>
  <DomainObject.Predmet.ProtuStrankaListNazivFormatedOIB>
    <izvorni_sadrzaj>
      <item>STUNNING DESIGN jednostavno društvo s ograničenom odgovornošću za poslovne usluge, OIB 29380957111</item>
    </izvorni_sadrzaj>
    <derivirana_varijabla naziv="DomainObject.Predmet.ProtuStrankaListNazivFormatedOIB_1">
      <item>STUNNING DESIGN jednostavno društvo s ograničenom odgovornošću za poslovne usluge, OIB 29380957111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STUNNING DESIGN jednostavno društvo s ograničenom odgovornošću za poslovne usluge</izvorni_sadrzaj>
    <derivirana_varijabla naziv="DomainObject.Predmet.ProtustrankaIDrugi_1">STUNNING DESIGN jednostavno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STUNNING DESIGN jednostavno društvo s ograničenom odgovornošću za poslovne usluge, OIB 29380957111, Ulica Nikole Tesle 69, 23000 Zadar</izvorni_sadrzaj>
    <derivirana_varijabla naziv="DomainObject.Predmet.ProtustrankaIDrugiAdressOIB_1">STUNNING DESIGN jednostavno društvo s ograničenom odgovornošću za poslovne usluge, OIB 29380957111, Ulica Nikole Tesle 69,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STUNNING DESIGN jednostavno društvo s ograničenom odgovornošću za poslovne usluge</item>
    </izvorni_sadrzaj>
    <derivirana_varijabla naziv="DomainObject.Predmet.SudioniciListNaziv_1">
      <item>FINA</item>
      <item>STUNNING DESIGN jednostavno društvo s ograničenom odgovornošću za poslovne usluge</item>
    </derivirana_varijabla>
  </DomainObject.Predmet.SudioniciListNaziv>
  <DomainObject.Predmet.SudioniciListAdressOIB>
    <izvorni_sadrzaj>
      <item>FINA, OIB 85821130368</item>
      <item>STUNNING DESIGN jednostavno društvo s ograničenom odgovornošću za poslovne usluge, OIB 29380957111, Ulica Nikole Tesle 69,23000 Zadar</item>
    </izvorni_sadrzaj>
    <derivirana_varijabla naziv="DomainObject.Predmet.SudioniciListAdressOIB_1">
      <item>FINA, OIB 85821130368</item>
      <item>STUNNING DESIGN jednostavno društvo s ograničenom odgovornošću za poslovne usluge, OIB 29380957111, Ulica Nikole Tesle 69,23000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29380957111</item>
    </izvorni_sadrzaj>
    <derivirana_varijabla naziv="DomainObject.Predmet.SudioniciListNazivOIB_1">
      <item>, OIB 85821130368</item>
      <item>, OIB 29380957111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2010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2018-02-20T14:16:00Z</dcterms:created>
  <dc:creator>mklismanic</dc:creator>
  <cp:lastModifiedBy>Anita Ivandić</cp:lastModifiedBy>
  <cp:lastPrinted>2018-02-20T07:42:00Z</cp:lastPrinted>
  <dcterms:modified xmlns:xsi="http://www.w3.org/2001/XMLSchema-instance" xsi:type="dcterms:W3CDTF">2018-02-21T10:42:00Z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St-55-2018.docx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