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90dc" w14:paraId="f5c90dc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5729A1">
        <w:t>2537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D016A4" w:rsidP="00780919" w:rsidR="00DE0AD2" w:rsidRPr="00C23224">
      <w:pPr>
        <w:jc w:val="both"/>
      </w:pPr>
      <w:r w:rsidRPr="00D016A4">
        <w:t>Trgovački sud u Zagrebu, po sucu Maji Jurovicki, u stečajnom postupku u povodu prijedloga predlagatelja FINANCIJSKE AGENCIJE, Zagreb, Ulica grada Vukovara 70, OIB: 85821130368, za otvaranje stečajnog postupka nad dužnikom BERBER RAZVOJ POSLOVNIH PROJEKATA d.o.o., OIB: 33560797580, Zagreb, Pantovčak 158</w:t>
      </w:r>
      <w:r w:rsidR="00C23224" w:rsidRPr="00C23224">
        <w:t xml:space="preserve">, dana </w:t>
      </w:r>
      <w:r w:rsidR="005729A1">
        <w:t xml:space="preserve">02.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8B55BF">
      <w:pPr>
        <w:jc w:val="both"/>
      </w:pPr>
      <w:r>
        <w:t xml:space="preserve">I  </w:t>
      </w:r>
      <w:r w:rsidR="00E83F37">
        <w:t xml:space="preserve"> </w:t>
      </w:r>
      <w:r w:rsidR="00DB441F">
        <w:t>Otvara se stečajni postupak nad dužnikom</w:t>
      </w:r>
      <w:r w:rsidR="001B3E3A" w:rsidRPr="001B3E3A">
        <w:t xml:space="preserve"> </w:t>
      </w:r>
      <w:r w:rsidR="00D016A4" w:rsidRPr="00D016A4">
        <w:t>BERBER RAZVOJ POSLOVNIH PROJEKATA d.o.o., OIB: 33560797580, Zagreb, Pantovčak 158</w:t>
      </w:r>
      <w:r w:rsidR="00810915">
        <w:t>.</w:t>
      </w: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</w:t>
      </w:r>
      <w:r w:rsidR="007D0E98">
        <w:t xml:space="preserve"> na</w:t>
      </w:r>
      <w:r>
        <w:t xml:space="preserve"> mrežnoj stranici na e-oglasn</w:t>
      </w:r>
      <w:r w:rsidR="007D0E98">
        <w:t>e</w:t>
      </w:r>
      <w:r>
        <w:t xml:space="preserve"> ploč</w:t>
      </w:r>
      <w:r w:rsidR="007D0E98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7D0E98">
        <w:t xml:space="preserve">02. siječnja 2018. u 15,00 </w:t>
      </w:r>
      <w:r w:rsidR="00457468">
        <w:t>sati</w:t>
      </w:r>
      <w:r w:rsidR="007D0E98">
        <w:t>.</w:t>
      </w:r>
      <w:r w:rsidR="00457468">
        <w:t xml:space="preserve"> </w:t>
      </w:r>
      <w:r w:rsidR="007D0E98">
        <w:t xml:space="preserve"> </w:t>
      </w:r>
      <w:r w:rsidR="00BE19F1" w:rsidRPr="006B062D">
        <w:rPr>
          <w:b/>
        </w:rPr>
        <w:t xml:space="preserve">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0C253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FA6EEE">
        <w:t xml:space="preserve">Petar Popović </w:t>
      </w:r>
      <w:r w:rsidR="007620FB">
        <w:t xml:space="preserve">OIB: </w:t>
      </w:r>
      <w:r w:rsidR="00FA6EEE">
        <w:t>89375564266 iz Zagreba, Maksimirska cesta 88.</w:t>
      </w:r>
    </w:p>
    <w:p w:rsidRDefault="00833A14" w:rsidP="00833A14" w:rsidR="00833A14">
      <w:pPr>
        <w:jc w:val="both"/>
      </w:pPr>
    </w:p>
    <w:p w:rsidRDefault="00DB441F" w:rsidP="007620FB" w:rsidR="001B3E3A">
      <w:pPr>
        <w:jc w:val="both"/>
      </w:pPr>
      <w:r>
        <w:t xml:space="preserve">III. Zaključuje se stečajni postupak nad dužnikom </w:t>
      </w:r>
      <w:r w:rsidR="008C1494" w:rsidRPr="008C1494">
        <w:t>BERBER RAZVOJ POSLOVNIH PROJEKATA d.o.o., OIB: 33560797580, Zagreb, Pantovčak 158</w:t>
      </w:r>
      <w:r w:rsidR="008C1494">
        <w:t>.</w:t>
      </w:r>
    </w:p>
    <w:p w:rsidRDefault="008C1494" w:rsidP="007620FB" w:rsidR="008C1494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8C1494">
        <w:t xml:space="preserve"> </w:t>
      </w:r>
      <w:r w:rsidR="008C1494" w:rsidRPr="008C1494">
        <w:t>BERBER RAZVOJ POSLOVNIH PROJEKATA d.o.o., OIB: 33560797580, Zagreb, Pantovčak 158</w:t>
      </w:r>
      <w:r w:rsidR="009C4623" w:rsidRPr="009C4623">
        <w:t>.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CD719A" w:rsidP="00CD719A" w:rsidR="00CD719A">
      <w:pPr>
        <w:jc w:val="both"/>
      </w:pPr>
      <w:r>
        <w:t xml:space="preserve">         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8C1494">
        <w:t>677</w:t>
      </w:r>
      <w:r>
        <w:t xml:space="preserve"> dana, u ukupnom iznosu od </w:t>
      </w:r>
      <w:r w:rsidR="008C1494">
        <w:t xml:space="preserve">30.852,70 </w:t>
      </w:r>
      <w:r w:rsidR="00914994">
        <w:t>kn, kao i da dužnik ima 1</w:t>
      </w:r>
      <w:r>
        <w:t xml:space="preserve"> zaposlenika. S obzirom na to da predlagatelj vodi Očevidnik redoslijeda osnova za plaćanje, sud je prihvatio predlagateljeve </w:t>
      </w:r>
      <w:r>
        <w:lastRenderedPageBreak/>
        <w:t xml:space="preserve">tvrdnje o neprekinutom razdoblju evidentiranih neizvršenih osnova za plaćanje koji su zavedeni u Očevidniku  redoslijeda osnova za plaćanje. </w:t>
      </w:r>
    </w:p>
    <w:p w:rsidRDefault="00CD719A" w:rsidP="00CD719A" w:rsidR="00CD719A">
      <w:pPr>
        <w:jc w:val="both"/>
      </w:pPr>
      <w:r>
        <w:t xml:space="preserve">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CD719A">
      <w:pPr>
        <w:jc w:val="both"/>
      </w:pPr>
      <w:r>
        <w:t xml:space="preserve">          Sud je rješenjem od </w:t>
      </w:r>
      <w:r w:rsidR="00D50248">
        <w:t xml:space="preserve">14. rujna </w:t>
      </w:r>
      <w:r>
        <w:t xml:space="preserve">2017. pokrenuo prethodni postupak nad dužnikom, a </w:t>
      </w:r>
    </w:p>
    <w:p w:rsidRDefault="00D50248" w:rsidP="00CD719A" w:rsidR="00CD719A">
      <w:pPr>
        <w:jc w:val="both"/>
      </w:pPr>
      <w:r>
        <w:t xml:space="preserve">23. studenog </w:t>
      </w:r>
      <w:r w:rsidR="00CD719A">
        <w:t>2017. održano je ročište radi očitovanja o prijedlogu za otvaranje stečajnog postupka. Zastupnik po zakonu dužnika nije pristupio na navedeno ročište.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</w:t>
      </w:r>
      <w:r w:rsidR="00D50248">
        <w:t xml:space="preserve"> </w:t>
      </w:r>
      <w:r w:rsidR="00D50248" w:rsidRPr="00D50248">
        <w:t>23. studenog 2017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9B7B31">
        <w:t xml:space="preserve"> </w:t>
      </w:r>
      <w:r w:rsidR="005C17CD" w:rsidRPr="005C17CD">
        <w:t>23. studenog 2017</w:t>
      </w:r>
      <w:r>
        <w:t xml:space="preserve">. Vjerovnici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99008D">
        <w:t xml:space="preserve">02.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FC35AD">
        <w:t xml:space="preserve">, v.r. </w:t>
      </w:r>
    </w:p>
    <w:p w:rsidRDefault="009535BB" w:rsidP="009535BB" w:rsidR="009535BB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B02DA3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9535BB" w:rsidP="00B02DA3" w:rsidR="009535BB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FC35AD" w:rsidP="004F5146" w:rsidR="00FC35AD">
      <w:pPr>
        <w:jc w:val="right"/>
      </w:pPr>
      <w:r>
        <w:t>za točnost otpravka-ovlašteni službenik</w:t>
      </w:r>
    </w:p>
    <w:p w:rsidRDefault="00FC35AD" w:rsidP="004F5146" w:rsidR="00FC35AD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B81193" w:rsidR="00C12410" w:rsidRPr="006C5196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FC35AD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8C1494">
          <w:t>2537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CD8"/>
    <w:rsid w:val="000C2539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B3E3A"/>
    <w:rsid w:val="001C53D4"/>
    <w:rsid w:val="0023149C"/>
    <w:rsid w:val="00237B9E"/>
    <w:rsid w:val="00252ECA"/>
    <w:rsid w:val="00255162"/>
    <w:rsid w:val="00274B49"/>
    <w:rsid w:val="002916CE"/>
    <w:rsid w:val="00293025"/>
    <w:rsid w:val="002B0102"/>
    <w:rsid w:val="002B3F21"/>
    <w:rsid w:val="002D6894"/>
    <w:rsid w:val="002E2DB0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66AAE"/>
    <w:rsid w:val="00377738"/>
    <w:rsid w:val="00387C14"/>
    <w:rsid w:val="00392E4D"/>
    <w:rsid w:val="003A0BCB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9A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17CD"/>
    <w:rsid w:val="005C2E60"/>
    <w:rsid w:val="005C7C4C"/>
    <w:rsid w:val="005D3011"/>
    <w:rsid w:val="005D3DE4"/>
    <w:rsid w:val="005F5A8E"/>
    <w:rsid w:val="005F7440"/>
    <w:rsid w:val="00602B83"/>
    <w:rsid w:val="00603A21"/>
    <w:rsid w:val="00606E6B"/>
    <w:rsid w:val="00616F59"/>
    <w:rsid w:val="00625D2D"/>
    <w:rsid w:val="00653A13"/>
    <w:rsid w:val="0066051F"/>
    <w:rsid w:val="00665971"/>
    <w:rsid w:val="006671E6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05FD"/>
    <w:rsid w:val="00726A2E"/>
    <w:rsid w:val="007620FB"/>
    <w:rsid w:val="007717BA"/>
    <w:rsid w:val="00780919"/>
    <w:rsid w:val="00782B2F"/>
    <w:rsid w:val="007C2112"/>
    <w:rsid w:val="007C7596"/>
    <w:rsid w:val="007D0E98"/>
    <w:rsid w:val="007E0378"/>
    <w:rsid w:val="007E0DC8"/>
    <w:rsid w:val="007E349A"/>
    <w:rsid w:val="007F652C"/>
    <w:rsid w:val="00801181"/>
    <w:rsid w:val="00801605"/>
    <w:rsid w:val="00806722"/>
    <w:rsid w:val="00810257"/>
    <w:rsid w:val="00810915"/>
    <w:rsid w:val="00811710"/>
    <w:rsid w:val="00820DD9"/>
    <w:rsid w:val="00822C8A"/>
    <w:rsid w:val="0082423D"/>
    <w:rsid w:val="00833A14"/>
    <w:rsid w:val="008527B2"/>
    <w:rsid w:val="008733E7"/>
    <w:rsid w:val="008A306D"/>
    <w:rsid w:val="008B55BF"/>
    <w:rsid w:val="008C1494"/>
    <w:rsid w:val="008C661C"/>
    <w:rsid w:val="008E127C"/>
    <w:rsid w:val="008E59F9"/>
    <w:rsid w:val="008F3436"/>
    <w:rsid w:val="008F44BD"/>
    <w:rsid w:val="008F4BDE"/>
    <w:rsid w:val="008F4ECF"/>
    <w:rsid w:val="00910DEA"/>
    <w:rsid w:val="00914994"/>
    <w:rsid w:val="00937188"/>
    <w:rsid w:val="009506DC"/>
    <w:rsid w:val="009535BB"/>
    <w:rsid w:val="00976D9E"/>
    <w:rsid w:val="0099008D"/>
    <w:rsid w:val="00997388"/>
    <w:rsid w:val="009A72F1"/>
    <w:rsid w:val="009B54BC"/>
    <w:rsid w:val="009B7AB6"/>
    <w:rsid w:val="009B7B31"/>
    <w:rsid w:val="009C4623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801F2"/>
    <w:rsid w:val="00AA0442"/>
    <w:rsid w:val="00AA78A7"/>
    <w:rsid w:val="00AD35E7"/>
    <w:rsid w:val="00AE0E35"/>
    <w:rsid w:val="00AE7439"/>
    <w:rsid w:val="00B02DA3"/>
    <w:rsid w:val="00B06231"/>
    <w:rsid w:val="00B143AE"/>
    <w:rsid w:val="00B221D4"/>
    <w:rsid w:val="00B22DAB"/>
    <w:rsid w:val="00B46603"/>
    <w:rsid w:val="00B646E5"/>
    <w:rsid w:val="00B8024A"/>
    <w:rsid w:val="00B81193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D719A"/>
    <w:rsid w:val="00CE2634"/>
    <w:rsid w:val="00CF2A99"/>
    <w:rsid w:val="00CF464A"/>
    <w:rsid w:val="00CF656A"/>
    <w:rsid w:val="00CF721B"/>
    <w:rsid w:val="00D016A4"/>
    <w:rsid w:val="00D02135"/>
    <w:rsid w:val="00D067DD"/>
    <w:rsid w:val="00D13DAA"/>
    <w:rsid w:val="00D2234F"/>
    <w:rsid w:val="00D26467"/>
    <w:rsid w:val="00D26F0B"/>
    <w:rsid w:val="00D35C67"/>
    <w:rsid w:val="00D50248"/>
    <w:rsid w:val="00D63665"/>
    <w:rsid w:val="00D71FFD"/>
    <w:rsid w:val="00D85CC6"/>
    <w:rsid w:val="00DA687B"/>
    <w:rsid w:val="00DB1188"/>
    <w:rsid w:val="00DB441F"/>
    <w:rsid w:val="00DB7FF8"/>
    <w:rsid w:val="00DC563E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3F37"/>
    <w:rsid w:val="00E860BE"/>
    <w:rsid w:val="00E86299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A6EEE"/>
    <w:rsid w:val="00FB1298"/>
    <w:rsid w:val="00FB2EBB"/>
    <w:rsid w:val="00FB6933"/>
    <w:rsid w:val="00FC35AD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2537</izvorni_sadrzaj>
    <derivirana_varijabla naziv="DomainObject.Predmet.Broj_1">2537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St-2537/2016</izvorni_sadrzaj>
    <derivirana_varijabla naziv="DomainObject.Predmet.OznakaBroj_1">St-2537/2016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BERBER RAZVOJ POSLOVNIH PROJEKATA d.o.o.</izvorni_sadrzaj>
    <derivirana_varijabla naziv="DomainObject.Predmet.ProtustrankaFormated_1">  BERBER RAZVOJ POSLOVNIH PROJEKATA d.o.o.</derivirana_varijabla>
  </DomainObject.Predmet.ProtustrankaFormated>
  <DomainObject.Predmet.ProtustrankaFormatedOIB>
    <izvorni_sadrzaj>  BERBER RAZVOJ POSLOVNIH PROJEKATA d.o.o., OIB 33560797580</izvorni_sadrzaj>
    <derivirana_varijabla naziv="DomainObject.Predmet.ProtustrankaFormatedOIB_1">  BERBER RAZVOJ POSLOVNIH PROJEKATA d.o.o., OIB 33560797580</derivirana_varijabla>
  </DomainObject.Predmet.ProtustrankaFormatedOIB>
  <DomainObject.Predmet.ProtustrankaFormatedWithAdress>
    <izvorni_sadrzaj> BERBER RAZVOJ POSLOVNIH PROJEKATA d.o.o., Pantovčak 158, 10000 Zagreb</izvorni_sadrzaj>
    <derivirana_varijabla naziv="DomainObject.Predmet.ProtustrankaFormatedWithAdress_1"> BERBER RAZVOJ POSLOVNIH PROJEKATA d.o.o., Pantovčak 158, 10000 Zagreb</derivirana_varijabla>
  </DomainObject.Predmet.ProtustrankaFormatedWithAdress>
  <DomainObject.Predmet.ProtustrankaFormatedWithAdressOIB>
    <izvorni_sadrzaj> BERBER RAZVOJ POSLOVNIH PROJEKATA d.o.o., OIB 33560797580, Pantovčak 158, 10000 Zagreb</izvorni_sadrzaj>
    <derivirana_varijabla naziv="DomainObject.Predmet.ProtustrankaFormatedWithAdressOIB_1"> BERBER RAZVOJ POSLOVNIH PROJEKATA d.o.o., OIB 33560797580, Pantovčak 158, 10000 Zagreb</derivirana_varijabla>
  </DomainObject.Predmet.ProtustrankaFormatedWithAdressOIB>
  <DomainObject.Predmet.ProtustrankaWithAdress>
    <izvorni_sadrzaj>BERBER RAZVOJ POSLOVNIH PROJEKATA d.o.o. Pantovčak 158, 10000 Zagreb</izvorni_sadrzaj>
    <derivirana_varijabla naziv="DomainObject.Predmet.ProtustrankaWithAdress_1">BERBER RAZVOJ POSLOVNIH PROJEKATA d.o.o. Pantovčak 158, 10000 Zagreb</derivirana_varijabla>
  </DomainObject.Predmet.ProtustrankaWithAdress>
  <DomainObject.Predmet.ProtustrankaWithAdressOIB>
    <izvorni_sadrzaj>BERBER RAZVOJ POSLOVNIH PROJEKATA d.o.o., OIB 33560797580, Pantovčak 158, 10000 Zagreb</izvorni_sadrzaj>
    <derivirana_varijabla naziv="DomainObject.Predmet.ProtustrankaWithAdressOIB_1">BERBER RAZVOJ POSLOVNIH PROJEKATA d.o.o., OIB 33560797580, Pantovčak 158, 10000 Zagreb</derivirana_varijabla>
  </DomainObject.Predmet.ProtustrankaWithAdressOIB>
  <DomainObject.Predmet.ProtustrankaNazivFormated>
    <izvorni_sadrzaj>BERBER RAZVOJ POSLOVNIH PROJEKATA d.o.o.</izvorni_sadrzaj>
    <derivirana_varijabla naziv="DomainObject.Predmet.ProtustrankaNazivFormated_1">BERBER RAZVOJ POSLOVNIH PROJEKATA d.o.o.</derivirana_varijabla>
  </DomainObject.Predmet.ProtustrankaNazivFormated>
  <DomainObject.Predmet.ProtustrankaNazivFormatedOIB>
    <izvorni_sadrzaj>BERBER RAZVOJ POSLOVNIH PROJEKATA d.o.o., OIB 33560797580</izvorni_sadrzaj>
    <derivirana_varijabla naziv="DomainObject.Predmet.ProtustrankaNazivFormatedOIB_1">BERBER RAZVOJ POSLOVNIH PROJEKATA d.o.o., OIB 33560797580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Regionali centar Zagreb; Ensar Berber</izvorni_sadrzaj>
    <derivirana_varijabla naziv="DomainObject.Predmet.StrankaFormated_1">  FINA Regionali centar Zagreb; Ensar Berber</derivirana_varijabla>
  </DomainObject.Predmet.StrankaFormated>
  <DomainObject.Predmet.StrankaFormatedOIB>
    <izvorni_sadrzaj>  FINA Regionali centar Zagreb, OIB 85821130368; Ensar Berber, OIB 07612559560</izvorni_sadrzaj>
    <derivirana_varijabla naziv="DomainObject.Predmet.StrankaFormatedOIB_1">  FINA Regionali centar Zagreb, OIB 85821130368; Ensar Berber, OIB 07612559560</derivirana_varijabla>
  </DomainObject.Predmet.StrankaFormatedOIB>
  <DomainObject.Predmet.StrankaFormatedWithAdress>
    <izvorni_sadrzaj> FINA Regionali centar Zagreb, Trg svibanjskih žrtava 1995. 1, 10000 Zagreb; Ensar Berber, Pantovčak 158, 10000 Zagreb</izvorni_sadrzaj>
    <derivirana_varijabla naziv="DomainObject.Predmet.StrankaFormatedWithAdress_1"> FINA Regionali centar Zagreb, Trg svibanjskih žrtava 1995. 1, 10000 Zagreb; Ensar Berber, Pantovčak 158, 10000 Zagreb</derivirana_varijabla>
  </DomainObject.Predmet.StrankaFormatedWithAdress>
  <DomainObject.Predmet.StrankaFormatedWithAdressOIB>
    <izvorni_sadrzaj> FINA Regionali centar Zagreb, OIB 85821130368, Trg svibanjskih žrtava 1995. 1, 10000 Zagreb; Ensar Berber, OIB 07612559560, Pantovčak 158, 10000 Zagreb</izvorni_sadrzaj>
    <derivirana_varijabla naziv="DomainObject.Predmet.StrankaFormatedWithAdressOIB_1"> FINA Regionali centar Zagreb, OIB 85821130368, Trg svibanjskih žrtava 1995. 1, 10000 Zagreb; Ensar Berber, OIB 07612559560, Pantovčak 158, 10000 Zagreb</derivirana_varijabla>
  </DomainObject.Predmet.StrankaFormatedWithAdressOIB>
  <DomainObject.Predmet.StrankaWithAdress>
    <izvorni_sadrzaj>FINA Regionali centar Zagreb Trg svibanjskih žrtava 1995. 1,10000 Zagreb,Ensar Berber Pantovčak 158,10000 Zagreb</izvorni_sadrzaj>
    <derivirana_varijabla naziv="DomainObject.Predmet.StrankaWithAdress_1">FINA Regionali centar Zagreb Trg svibanjskih žrtava 1995. 1,10000 Zagreb,Ensar Berber Pantovčak 158,10000 Zagreb</derivirana_varijabla>
  </DomainObject.Predmet.StrankaWithAdress>
  <DomainObject.Predmet.StrankaWithAdressOIB>
    <izvorni_sadrzaj>FINA Regionali centar Zagreb, OIB 85821130368, Trg svibanjskih žrtava 1995. 1,10000 Zagreb,Ensar Berber, OIB 07612559560, Pantovčak 158,10000 Zagreb</izvorni_sadrzaj>
    <derivirana_varijabla naziv="DomainObject.Predmet.StrankaWithAdressOIB_1">FINA Regionali centar Zagreb, OIB 85821130368, Trg svibanjskih žrtava 1995. 1,10000 Zagreb,Ensar Berber, OIB 07612559560, Pantovčak 158,10000 Zagreb</derivirana_varijabla>
  </DomainObject.Predmet.StrankaWithAdressOIB>
  <DomainObject.Predmet.StrankaNazivFormated>
    <izvorni_sadrzaj>FINA Regionali centar Zagreb,Ensar Berber</izvorni_sadrzaj>
    <derivirana_varijabla naziv="DomainObject.Predmet.StrankaNazivFormated_1">FINA Regionali centar Zagreb,Ensar Berber</derivirana_varijabla>
  </DomainObject.Predmet.StrankaNazivFormated>
  <DomainObject.Predmet.StrankaNazivFormatedOIB>
    <izvorni_sadrzaj>FINA Regionali centar Zagreb, OIB 85821130368,Ensar Berber, OIB 07612559560</izvorni_sadrzaj>
    <derivirana_varijabla naziv="DomainObject.Predmet.StrankaNazivFormatedOIB_1">FINA Regionali centar Zagreb, OIB 85821130368,Ensar Berber, OIB 07612559560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Regionali centar Zagreb</item>
      <item>Ensar Berber</item>
    </izvorni_sadrzaj>
    <derivirana_varijabla naziv="DomainObject.Predmet.StrankaListFormated_1">
      <item>FINA Regionali centar Zagreb</item>
      <item>Ensar Berber</item>
    </derivirana_varijabla>
  </DomainObject.Predmet.StrankaListFormated>
  <DomainObject.Predmet.StrankaListFormatedOIB>
    <izvorni_sadrzaj>
      <item>FINA Regionali centar Zagreb, OIB 85821130368</item>
      <item>Ensar Berber, OIB 07612559560</item>
    </izvorni_sadrzaj>
    <derivirana_varijabla naziv="DomainObject.Predmet.StrankaListFormatedOIB_1">
      <item>FINA Regionali centar Zagreb, OIB 85821130368</item>
      <item>Ensar Berber, OIB 07612559560</item>
    </derivirana_varijabla>
  </DomainObject.Predmet.StrankaListFormatedOIB>
  <DomainObject.Predmet.StrankaListFormatedWithAdress>
    <izvorni_sadrzaj>
      <item>FINA Regionali centar Zagreb, Trg svibanjskih žrtava 1995. 1, 10000 Zagreb</item>
      <item>Ensar Berber, Pantovčak 158, 10000 Zagreb</item>
    </izvorni_sadrzaj>
    <derivirana_varijabla naziv="DomainObject.Predmet.StrankaListFormatedWithAdress_1">
      <item>FINA Regionali centar Zagreb, Trg svibanjskih žrtava 1995. 1, 10000 Zagreb</item>
      <item>Ensar Berber, Pantovčak 158, 10000 Zagreb</item>
    </derivirana_varijabla>
  </DomainObject.Predmet.StrankaListFormatedWithAdress>
  <DomainObject.Predmet.StrankaListFormatedWithAdressOIB>
    <izvorni_sadrzaj>
      <item>FINA Regionali centar Zagreb, OIB 85821130368, Trg svibanjskih žrtava 1995. 1, 10000 Zagreb</item>
      <item>Ensar Berber, OIB 07612559560, Pantovčak 158, 10000 Zagreb</item>
    </izvorni_sadrzaj>
    <derivirana_varijabla naziv="DomainObject.Predmet.StrankaListFormatedWithAdressOIB_1">
      <item>FINA Regionali centar Zagreb, OIB 85821130368, Trg svibanjskih žrtava 1995. 1, 10000 Zagreb</item>
      <item>Ensar Berber, OIB 07612559560, Pantovčak 158, 10000 Zagreb</item>
    </derivirana_varijabla>
  </DomainObject.Predmet.StrankaListFormatedWithAdressOIB>
  <DomainObject.Predmet.StrankaListNazivFormated>
    <izvorni_sadrzaj>
      <item>FINA Regionali centar Zagreb</item>
      <item>Ensar Berber</item>
    </izvorni_sadrzaj>
    <derivirana_varijabla naziv="DomainObject.Predmet.StrankaListNazivFormated_1">
      <item>FINA Regionali centar Zagreb</item>
      <item>Ensar Berber</item>
    </derivirana_varijabla>
  </DomainObject.Predmet.StrankaListNazivFormated>
  <DomainObject.Predmet.StrankaListNazivFormatedOIB>
    <izvorni_sadrzaj>
      <item>FINA Regionali centar Zagreb, OIB 85821130368</item>
      <item>Ensar Berber, OIB 07612559560</item>
    </izvorni_sadrzaj>
    <derivirana_varijabla naziv="DomainObject.Predmet.StrankaListNazivFormatedOIB_1">
      <item>FINA Regionali centar Zagreb, OIB 85821130368</item>
      <item>Ensar Berber, OIB 07612559560</item>
    </derivirana_varijabla>
  </DomainObject.Predmet.StrankaListNazivFormatedOIB>
  <DomainObject.Predmet.ProtuStrankaListFormated>
    <izvorni_sadrzaj>
      <item>BERBER RAZVOJ POSLOVNIH PROJEKATA d.o.o.</item>
    </izvorni_sadrzaj>
    <derivirana_varijabla naziv="DomainObject.Predmet.ProtuStrankaListFormated_1">
      <item>BERBER RAZVOJ POSLOVNIH PROJEKATA d.o.o.</item>
    </derivirana_varijabla>
  </DomainObject.Predmet.ProtuStrankaListFormated>
  <DomainObject.Predmet.ProtuStrankaListFormatedOIB>
    <izvorni_sadrzaj>
      <item>BERBER RAZVOJ POSLOVNIH PROJEKATA d.o.o., OIB 33560797580</item>
    </izvorni_sadrzaj>
    <derivirana_varijabla naziv="DomainObject.Predmet.ProtuStrankaListFormatedOIB_1">
      <item>BERBER RAZVOJ POSLOVNIH PROJEKATA d.o.o., OIB 33560797580</item>
    </derivirana_varijabla>
  </DomainObject.Predmet.ProtuStrankaListFormatedOIB>
  <DomainObject.Predmet.ProtuStrankaListFormatedWithAdress>
    <izvorni_sadrzaj>
      <item>BERBER RAZVOJ POSLOVNIH PROJEKATA d.o.o., Pantovčak 158, 10000 Zagreb</item>
    </izvorni_sadrzaj>
    <derivirana_varijabla naziv="DomainObject.Predmet.ProtuStrankaListFormatedWithAdress_1">
      <item>BERBER RAZVOJ POSLOVNIH PROJEKATA d.o.o., Pantovčak 158, 10000 Zagreb</item>
    </derivirana_varijabla>
  </DomainObject.Predmet.ProtuStrankaListFormatedWithAdress>
  <DomainObject.Predmet.ProtuStrankaListFormatedWithAdressOIB>
    <izvorni_sadrzaj>
      <item>BERBER RAZVOJ POSLOVNIH PROJEKATA d.o.o., OIB 33560797580, Pantovčak 158, 10000 Zagreb</item>
    </izvorni_sadrzaj>
    <derivirana_varijabla naziv="DomainObject.Predmet.ProtuStrankaListFormatedWithAdressOIB_1">
      <item>BERBER RAZVOJ POSLOVNIH PROJEKATA d.o.o., OIB 33560797580, Pantovčak 158, 10000 Zagreb</item>
    </derivirana_varijabla>
  </DomainObject.Predmet.ProtuStrankaListFormatedWithAdressOIB>
  <DomainObject.Predmet.ProtuStrankaListNazivFormated>
    <izvorni_sadrzaj>
      <item>BERBER RAZVOJ POSLOVNIH PROJEKATA d.o.o.</item>
    </izvorni_sadrzaj>
    <derivirana_varijabla naziv="DomainObject.Predmet.ProtuStrankaListNazivFormated_1">
      <item>BERBER RAZVOJ POSLOVNIH PROJEKATA d.o.o.</item>
    </derivirana_varijabla>
  </DomainObject.Predmet.ProtuStrankaListNazivFormated>
  <DomainObject.Predmet.ProtuStrankaListNazivFormatedOIB>
    <izvorni_sadrzaj>
      <item>BERBER RAZVOJ POSLOVNIH PROJEKATA d.o.o., OIB 33560797580</item>
    </izvorni_sadrzaj>
    <derivirana_varijabla naziv="DomainObject.Predmet.ProtuStrankaListNazivFormatedOIB_1">
      <item>BERBER RAZVOJ POSLOVNIH PROJEKATA d.o.o., OIB 33560797580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Regionali centar Zagreb i dr.</izvorni_sadrzaj>
    <derivirana_varijabla naziv="DomainObject.Predmet.StrankaIDrugi_1">FINA Regionali centar Zagreb i dr.</derivirana_varijabla>
  </DomainObject.Predmet.StrankaIDrugi>
  <DomainObject.Predmet.ProtustrankaIDrugi>
    <izvorni_sadrzaj>BERBER RAZVOJ POSLOVNIH PROJEKATA d.o.o.</izvorni_sadrzaj>
    <derivirana_varijabla naziv="DomainObject.Predmet.ProtustrankaIDrugi_1">BERBER RAZVOJ POSLOVNIH PROJEKATA d.o.o.</derivirana_varijabla>
  </DomainObject.Predmet.ProtustrankaIDrugi>
  <DomainObject.Predmet.StrankaIDrugiAdressOIB>
    <izvorni_sadrzaj>FINA Regionali centar Zagreb, OIB 85821130368, Trg svibanjskih žrtava 1995. 1, 10000 Zagreb i dr.</izvorni_sadrzaj>
    <derivirana_varijabla naziv="DomainObject.Predmet.StrankaIDrugiAdressOIB_1">FINA Regionali centar Zagreb, OIB 85821130368, Trg svibanjskih žrtava 1995. 1, 10000 Zagreb i dr.</derivirana_varijabla>
  </DomainObject.Predmet.StrankaIDrugiAdressOIB>
  <DomainObject.Predmet.ProtustrankaIDrugiAdressOIB>
    <izvorni_sadrzaj>BERBER RAZVOJ POSLOVNIH PROJEKATA d.o.o., OIB 33560797580, Pantovčak 158, 10000 Zagreb</izvorni_sadrzaj>
    <derivirana_varijabla naziv="DomainObject.Predmet.ProtustrankaIDrugiAdressOIB_1">BERBER RAZVOJ POSLOVNIH PROJEKATA d.o.o., OIB 33560797580, Pantovčak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Regionali centar Zagreb</item>
      <item>BERBER RAZVOJ POSLOVNIH PROJEKATA d.o.o.</item>
      <item>Ensar Berber</item>
    </izvorni_sadrzaj>
    <derivirana_varijabla naziv="DomainObject.Predmet.SudioniciListNaziv_1">
      <item>FINA Regionali centar Zagreb</item>
      <item>BERBER RAZVOJ POSLOVNIH PROJEKATA d.o.o.</item>
      <item>Ensar Berber</item>
    </derivirana_varijabla>
  </DomainObject.Predmet.SudioniciListNaziv>
  <DomainObject.Predmet.SudioniciListAdressOIB>
    <izvorni_sadrzaj>
      <item>FINA Regionali centar Zagreb, OIB 85821130368, Trg svibanjskih žrtava 1995. 1,10000 Zagreb</item>
      <item>BERBER RAZVOJ POSLOVNIH PROJEKATA d.o.o., OIB 33560797580, Pantovčak 158,10000 Zagreb</item>
      <item>Ensar Berber, OIB 07612559560, Pantovčak 158,10000 Zagreb</item>
    </izvorni_sadrzaj>
    <derivirana_varijabla naziv="DomainObject.Predmet.SudioniciListAdressOIB_1">
      <item>FINA Regionali centar Zagreb, OIB 85821130368, Trg svibanjskih žrtava 1995. 1,10000 Zagreb</item>
      <item>BERBER RAZVOJ POSLOVNIH PROJEKATA d.o.o., OIB 33560797580, Pantovčak 158,10000 Zagreb</item>
      <item>Ensar Berber, OIB 07612559560, Pantovčak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33560797580</item>
      <item>, OIB 07612559560</item>
    </izvorni_sadrzaj>
    <derivirana_varijabla naziv="DomainObject.Predmet.SudioniciListNazivOIB_1">
      <item>, OIB 85821130368</item>
      <item>, OIB 33560797580</item>
      <item>, OIB 07612559560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943442-7F05-437F-978A-6ED61BF0FF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879</properties:Words>
  <properties:Characters>4921</properties:Characters>
  <properties:Lines>105</properties:Lines>
  <properties:Paragraphs>35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2018-01-02T11:36:00Z</dcterms:created>
  <dc:creator>gzubak</dc:creator>
  <cp:lastModifiedBy>Mirjana Gašparić</cp:lastModifiedBy>
  <cp:lastPrinted>2018-01-02T13:12:00Z</cp:lastPrinted>
  <dcterms:modified xmlns:xsi="http://www.w3.org/2001/XMLSchema-instance" xsi:type="dcterms:W3CDTF">2018-01-02T13:13:00Z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