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1e0b" w14:paraId="cf81e0b" w:rsidRDefault="00777AC4" w:rsidP="00777AC4" w:rsidR="00777AC4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777AC4" w:rsidP="00777AC4" w:rsidR="00777AC4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St-853</w:t>
      </w:r>
      <w:r w:rsidRPr="001568BE">
        <w:t>/201</w:t>
      </w:r>
      <w:r>
        <w:t>6</w:t>
      </w:r>
      <w:r w:rsidRPr="001568BE">
        <w:t>-</w:t>
      </w:r>
      <w:r>
        <w:t>50</w:t>
      </w:r>
    </w:p>
    <w:p w:rsidRDefault="00777AC4" w:rsidP="00777AC4" w:rsidR="00777AC4" w:rsidRPr="00AA4F81">
      <w:r w:rsidRPr="00AA4F81">
        <w:t xml:space="preserve"> TRGOVAČKI SUD U </w:t>
      </w:r>
      <w:r>
        <w:t>PAZINU</w:t>
      </w:r>
    </w:p>
    <w:p w:rsidRDefault="00777AC4" w:rsidP="00777AC4" w:rsidR="00777AC4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777AC4" w:rsidP="00777AC4" w:rsidR="00777AC4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77AC4" w:rsidP="00777AC4" w:rsidR="00777AC4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777AC4" w:rsidP="00777AC4" w:rsidR="00777AC4" w:rsidRPr="00A06BE6">
      <w:pPr>
        <w:jc w:val="center"/>
      </w:pPr>
      <w:r w:rsidRPr="00A06BE6">
        <w:t xml:space="preserve">POZIV NA ROČIŠTE </w:t>
      </w:r>
    </w:p>
    <w:p w:rsidRDefault="00777AC4" w:rsidP="00777AC4" w:rsidR="00777AC4" w:rsidRPr="00A06BE6">
      <w:pPr>
        <w:jc w:val="center"/>
      </w:pPr>
      <w:r w:rsidRPr="00A06BE6">
        <w:t>ZA DIOBU KUPOVNINE</w:t>
      </w:r>
    </w:p>
    <w:p w:rsidRDefault="00777AC4" w:rsidP="00777AC4" w:rsidR="00777AC4">
      <w:pPr>
        <w:jc w:val="center"/>
      </w:pPr>
    </w:p>
    <w:p w:rsidRDefault="00777AC4" w:rsidP="00777AC4" w:rsidR="00777AC4" w:rsidRPr="00A06BE6">
      <w:pPr>
        <w:jc w:val="center"/>
      </w:pPr>
    </w:p>
    <w:p w:rsidRDefault="00777AC4" w:rsidP="00415BF5" w:rsidR="00777AC4">
      <w:pPr>
        <w:ind w:firstLine="708"/>
        <w:jc w:val="center"/>
      </w:pPr>
      <w:r w:rsidRPr="000344B4">
        <w:t xml:space="preserve">Pozivate se na ročište za diobu </w:t>
      </w:r>
      <w:proofErr w:type="spellStart"/>
      <w:r w:rsidRPr="000344B4">
        <w:t>kupovnine</w:t>
      </w:r>
      <w:proofErr w:type="spellEnd"/>
      <w:r w:rsidRPr="000344B4">
        <w:t xml:space="preserve"> za nekretnine</w:t>
      </w:r>
    </w:p>
    <w:p w:rsidRDefault="00415BF5" w:rsidP="00415BF5" w:rsidR="00415BF5" w:rsidRPr="00864810">
      <w:pPr>
        <w:ind w:firstLine="708"/>
        <w:jc w:val="center"/>
        <w:rPr>
          <w:b/>
        </w:rPr>
      </w:pPr>
      <w:r>
        <w:t xml:space="preserve">u k.o. </w:t>
      </w:r>
      <w:proofErr w:type="spellStart"/>
      <w:r>
        <w:t>Frata</w:t>
      </w:r>
      <w:proofErr w:type="spellEnd"/>
      <w:r>
        <w:t xml:space="preserve"> </w:t>
      </w:r>
      <w:r w:rsidRPr="00864810">
        <w:t>označene kao</w:t>
      </w:r>
      <w:r>
        <w:t>:</w:t>
      </w:r>
    </w:p>
    <w:p w:rsidRDefault="00415BF5" w:rsidP="00415BF5" w:rsidR="00415BF5" w:rsidRPr="00864810">
      <w:pPr>
        <w:jc w:val="center"/>
        <w:rPr>
          <w:b/>
        </w:rPr>
      </w:pPr>
      <w:r w:rsidRPr="00864810">
        <w:t xml:space="preserve">- </w:t>
      </w:r>
      <w:proofErr w:type="spellStart"/>
      <w:r w:rsidRPr="00864810">
        <w:t>k.č</w:t>
      </w:r>
      <w:proofErr w:type="spellEnd"/>
      <w:r w:rsidRPr="00864810">
        <w:t xml:space="preserve">. 636/4, 636/5, 636/6, 636/7, 636/8 upisane u </w:t>
      </w:r>
      <w:proofErr w:type="spellStart"/>
      <w:r w:rsidRPr="00864810">
        <w:t>zk.ul</w:t>
      </w:r>
      <w:proofErr w:type="spellEnd"/>
      <w:r w:rsidRPr="00864810">
        <w:t>. 2760 (u 184/7952 dijela),</w:t>
      </w:r>
    </w:p>
    <w:p w:rsidRDefault="00415BF5" w:rsidP="00415BF5" w:rsidR="00415BF5" w:rsidRPr="00864810">
      <w:pPr>
        <w:jc w:val="center"/>
        <w:rPr>
          <w:b/>
        </w:rPr>
      </w:pPr>
      <w:r w:rsidRPr="00864810">
        <w:t xml:space="preserve">- </w:t>
      </w:r>
      <w:proofErr w:type="spellStart"/>
      <w:r w:rsidRPr="00864810">
        <w:t>k.č</w:t>
      </w:r>
      <w:proofErr w:type="spellEnd"/>
      <w:r w:rsidRPr="00864810">
        <w:t xml:space="preserve">. 636/3 upisane u </w:t>
      </w:r>
      <w:proofErr w:type="spellStart"/>
      <w:r w:rsidRPr="00864810">
        <w:t>zk.ul</w:t>
      </w:r>
      <w:proofErr w:type="spellEnd"/>
      <w:r w:rsidRPr="00864810">
        <w:t>. 1154 (u 184/7952 dijela),</w:t>
      </w:r>
    </w:p>
    <w:p w:rsidRDefault="00415BF5" w:rsidP="00415BF5" w:rsidR="00415BF5" w:rsidRPr="00864810">
      <w:pPr>
        <w:jc w:val="center"/>
        <w:rPr>
          <w:b/>
        </w:rPr>
      </w:pPr>
      <w:r w:rsidRPr="00864810">
        <w:t xml:space="preserve">- </w:t>
      </w:r>
      <w:proofErr w:type="spellStart"/>
      <w:r w:rsidRPr="00864810">
        <w:t>k.č</w:t>
      </w:r>
      <w:proofErr w:type="spellEnd"/>
      <w:r w:rsidRPr="00864810">
        <w:t xml:space="preserve">. 636/1 upisane u </w:t>
      </w:r>
      <w:proofErr w:type="spellStart"/>
      <w:r w:rsidRPr="00864810">
        <w:t>zk.ul</w:t>
      </w:r>
      <w:proofErr w:type="spellEnd"/>
      <w:r w:rsidRPr="00864810">
        <w:t>. 2836 (u 123/7952 dijela),</w:t>
      </w:r>
    </w:p>
    <w:p w:rsidRDefault="00777AC4" w:rsidP="00777AC4" w:rsidR="00777AC4" w:rsidRPr="000344B4">
      <w:pPr>
        <w:ind w:firstLine="708"/>
        <w:jc w:val="center"/>
      </w:pPr>
      <w:r w:rsidRPr="000344B4">
        <w:t xml:space="preserve">u stečajnom postupku nad dužnikom </w:t>
      </w:r>
    </w:p>
    <w:p w:rsidRDefault="00777AC4" w:rsidP="00777AC4" w:rsidR="00777AC4" w:rsidRPr="000344B4">
      <w:pPr>
        <w:ind w:firstLine="708"/>
        <w:jc w:val="center"/>
      </w:pPr>
      <w:r w:rsidRPr="004F4FE1">
        <w:t>SOL MARIS d.o.o. u stečaju, Poreč, Vukovarska 19, OIB: 449</w:t>
      </w:r>
      <w:r w:rsidRPr="008A21D3">
        <w:t>96906507</w:t>
      </w:r>
      <w:r w:rsidRPr="000344B4">
        <w:t>,</w:t>
      </w:r>
      <w:r w:rsidRPr="000344B4">
        <w:rPr>
          <w:bCs/>
          <w:sz w:val="23"/>
          <w:szCs w:val="23"/>
        </w:rPr>
        <w:t xml:space="preserve"> </w:t>
      </w: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777AC4" w:rsidP="00777AC4" w:rsidR="00777AC4" w:rsidRPr="007511B7">
      <w:pPr>
        <w:jc w:val="both"/>
      </w:pPr>
    </w:p>
    <w:p w:rsidRDefault="00777AC4" w:rsidP="00777AC4" w:rsidR="00777AC4" w:rsidRPr="00A06BE6">
      <w:pPr>
        <w:jc w:val="both"/>
      </w:pPr>
    </w:p>
    <w:p w:rsidRDefault="00777AC4" w:rsidP="00777AC4" w:rsidR="00777AC4" w:rsidRPr="00FF41D0">
      <w:pPr>
        <w:jc w:val="center"/>
      </w:pPr>
      <w:r w:rsidRPr="00E72224">
        <w:t>da</w:t>
      </w:r>
      <w:r w:rsidRPr="00FF41D0">
        <w:t xml:space="preserve">na </w:t>
      </w:r>
      <w:r>
        <w:t>22. prosinca 2017. u 13</w:t>
      </w:r>
      <w:r w:rsidRPr="00FF41D0">
        <w:t>:</w:t>
      </w:r>
      <w:r>
        <w:t>3</w:t>
      </w:r>
      <w:r w:rsidRPr="00FF41D0">
        <w:t xml:space="preserve">0 sati. </w:t>
      </w:r>
    </w:p>
    <w:p w:rsidRDefault="00777AC4" w:rsidP="00777AC4" w:rsidR="00777AC4">
      <w:pPr>
        <w:jc w:val="both"/>
      </w:pPr>
    </w:p>
    <w:p w:rsidRDefault="00777AC4" w:rsidP="00777AC4" w:rsidR="00777AC4" w:rsidRPr="00A06BE6">
      <w:pPr>
        <w:jc w:val="both"/>
      </w:pPr>
    </w:p>
    <w:p w:rsidRDefault="00777AC4" w:rsidP="00777AC4" w:rsidR="00777AC4" w:rsidRPr="008110D5">
      <w:pPr>
        <w:ind w:firstLine="708"/>
        <w:jc w:val="both"/>
      </w:pPr>
      <w:r w:rsidRPr="008110D5">
        <w:t>Stranka odnosno sudionik može imenovati punomoćnika (čl. 89. ZPP-a).</w:t>
      </w:r>
    </w:p>
    <w:p w:rsidRDefault="00777AC4" w:rsidP="00777AC4" w:rsidR="00777AC4" w:rsidRPr="008110D5">
      <w:pPr>
        <w:jc w:val="both"/>
      </w:pPr>
      <w:r w:rsidRPr="008110D5">
        <w:t>UPOZORENJE:</w:t>
      </w:r>
    </w:p>
    <w:p w:rsidRDefault="00777AC4" w:rsidP="00777AC4" w:rsidR="00777AC4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777AC4" w:rsidP="00777AC4" w:rsidR="00777AC4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777AC4" w:rsidP="00777AC4" w:rsidR="00777AC4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777AC4" w:rsidP="00777AC4" w:rsidR="00777AC4"/>
    <w:p w:rsidRDefault="00777AC4" w:rsidP="00777AC4" w:rsidR="00777AC4" w:rsidRPr="008110D5"/>
    <w:p w:rsidRDefault="00777AC4" w:rsidP="00777AC4" w:rsidR="00777AC4" w:rsidRPr="008110D5">
      <w:pPr>
        <w:jc w:val="center"/>
      </w:pPr>
      <w:r w:rsidRPr="008110D5">
        <w:t xml:space="preserve">U Pazinu </w:t>
      </w:r>
      <w:r>
        <w:t>23. studenog</w:t>
      </w:r>
      <w:r w:rsidRPr="008110D5">
        <w:t xml:space="preserve"> 2017.</w:t>
      </w:r>
    </w:p>
    <w:p w:rsidRDefault="00777AC4" w:rsidP="00777AC4" w:rsidR="00777AC4">
      <w:pPr>
        <w:ind w:left="7080"/>
        <w:jc w:val="both"/>
      </w:pPr>
    </w:p>
    <w:p w:rsidRDefault="00777AC4" w:rsidP="00777AC4" w:rsidR="00777AC4">
      <w:pPr>
        <w:ind w:left="7080"/>
        <w:jc w:val="both"/>
      </w:pPr>
    </w:p>
    <w:p w:rsidRDefault="00777AC4" w:rsidP="00777AC4" w:rsidR="00777AC4" w:rsidRPr="00A06BE6">
      <w:pPr>
        <w:ind w:left="6480"/>
        <w:jc w:val="both"/>
      </w:pPr>
      <w:r>
        <w:t xml:space="preserve">   Stečajna sutkinja</w:t>
      </w:r>
    </w:p>
    <w:p w:rsidRDefault="00777AC4" w:rsidP="00777AC4" w:rsidR="00777AC4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777AC4" w:rsidP="00777AC4" w:rsidR="00777AC4">
      <w:pPr>
        <w:jc w:val="both"/>
      </w:pPr>
      <w:r w:rsidRPr="00A06BE6">
        <w:tab/>
      </w:r>
    </w:p>
    <w:p w:rsidRDefault="00777AC4" w:rsidP="00777AC4" w:rsidR="00777AC4">
      <w:pPr>
        <w:jc w:val="both"/>
      </w:pPr>
    </w:p>
    <w:p w:rsidRDefault="00777AC4" w:rsidP="00777AC4" w:rsidR="00777AC4">
      <w:pPr>
        <w:jc w:val="both"/>
      </w:pPr>
    </w:p>
    <w:p w:rsidRDefault="00777AC4" w:rsidP="00777AC4" w:rsidR="00777AC4" w:rsidRPr="005A1E57">
      <w:pPr>
        <w:jc w:val="both"/>
      </w:pPr>
      <w:r w:rsidRPr="005A1E57">
        <w:t>DNA:</w:t>
      </w:r>
    </w:p>
    <w:p w:rsidRDefault="00777AC4" w:rsidP="00777AC4" w:rsidR="00777AC4" w:rsidRPr="005F0B5F">
      <w:pPr>
        <w:rPr>
          <w:b/>
        </w:rPr>
      </w:pPr>
      <w:r w:rsidRPr="005F0B5F">
        <w:t xml:space="preserve">- stečajni upravitelj Dražen </w:t>
      </w:r>
      <w:proofErr w:type="spellStart"/>
      <w:r w:rsidRPr="005F0B5F">
        <w:t>Vidman</w:t>
      </w:r>
      <w:proofErr w:type="spellEnd"/>
      <w:r w:rsidRPr="005F0B5F">
        <w:t xml:space="preserve"> iz </w:t>
      </w:r>
      <w:proofErr w:type="spellStart"/>
      <w:r w:rsidRPr="005F0B5F">
        <w:t>Ivaneca</w:t>
      </w:r>
      <w:proofErr w:type="spellEnd"/>
      <w:r w:rsidRPr="005F0B5F">
        <w:t>, V. Nazora 77</w:t>
      </w:r>
    </w:p>
    <w:p w:rsidRDefault="00777AC4" w:rsidP="00777AC4" w:rsidR="00777AC4" w:rsidRPr="005A1E57">
      <w:r w:rsidRPr="005A1E57">
        <w:t>- Republika Hrvatska po ŽDO Pula, Pula, Rovinjska ul. 2</w:t>
      </w:r>
    </w:p>
    <w:p w:rsidRDefault="00777AC4" w:rsidP="00777AC4" w:rsidR="00777AC4">
      <w:r w:rsidRPr="00761D3B">
        <w:t>- e-oglasna ploča suda (8 dana)</w:t>
      </w:r>
    </w:p>
    <w:p w:rsidRDefault="00777AC4" w:rsidP="00777AC4" w:rsidR="00777AC4"/>
    <w:p w:rsidRDefault="00E21492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AC4"/>
    <w:rsid w:val="00415BF5"/>
    <w:rsid w:val="00554328"/>
    <w:rsid w:val="005A6564"/>
    <w:rsid w:val="00777AC4"/>
    <w:rsid w:val="00985388"/>
    <w:rsid w:val="00E2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A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7A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7A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A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7A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7A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1107</properties:Characters>
  <properties:Lines>46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2017-11-23T09:29:00Z</dcterms:created>
  <dc:creator>Jasmina Matika</dc:creator>
  <cp:lastModifiedBy>Jasmina Matika</cp:lastModifiedBy>
  <dcterms:modified xmlns:xsi="http://www.w3.org/2001/XMLSchema-instance" xsi:type="dcterms:W3CDTF">2017-11-23T09:40:00Z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