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6480" w14:paraId="8986480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0F77CF">
        <w:rPr>
          <w:rFonts w:eastAsia="Times New Roman" w:hAnsi="Times New Roman" w:ascii="Times New Roman"/>
          <w:noProof/>
          <w:szCs w:val="20"/>
          <w:lang w:eastAsia="hr-HR"/>
        </w:rPr>
        <w:t>6</w:t>
      </w:r>
      <w:r w:rsidR="00072C59">
        <w:rPr>
          <w:rFonts w:eastAsia="Times New Roman" w:hAnsi="Times New Roman" w:ascii="Times New Roman"/>
          <w:noProof/>
          <w:szCs w:val="20"/>
          <w:lang w:eastAsia="hr-HR"/>
        </w:rPr>
        <w:t>625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>/16-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E37EB4" w:rsidRPr="00E37EB4">
        <w:rPr>
          <w:rFonts w:hAnsi="Times New Roman" w:ascii="Times New Roman"/>
        </w:rPr>
        <w:t>RUKOMETNI KLUB SISCIA SISAK, Sisak, Trg grada Heidenheima 1, OIB: 79520255519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143791">
        <w:rPr>
          <w:rFonts w:eastAsia="Times New Roman" w:hAnsi="Times New Roman" w:ascii="Times New Roman"/>
          <w:noProof/>
          <w:szCs w:val="20"/>
          <w:lang w:eastAsia="hr-HR"/>
        </w:rPr>
        <w:t>9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ožujka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370E4D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E37EB4" w:rsidRPr="00E37EB4">
        <w:rPr>
          <w:rFonts w:hAnsi="Times New Roman" w:ascii="Times New Roman"/>
        </w:rPr>
        <w:t>RUKOMETNI KLUB SISCIA SISAK, Sisak, Trg grada Heidenheima 1, OIB: 79520255519</w:t>
      </w:r>
      <w:r w:rsidR="00F14F9F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CA0B79">
        <w:rPr>
          <w:rFonts w:hAnsi="Times New Roman" w:ascii="Times New Roman"/>
        </w:rPr>
        <w:t>6</w:t>
      </w:r>
      <w:r w:rsidR="00E37EB4">
        <w:rPr>
          <w:rFonts w:hAnsi="Times New Roman" w:ascii="Times New Roman"/>
        </w:rPr>
        <w:t>625</w:t>
      </w:r>
      <w:r w:rsidR="00DA0C4A">
        <w:rPr>
          <w:rFonts w:hAnsi="Times New Roman" w:ascii="Times New Roman"/>
        </w:rPr>
        <w:t>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</w:t>
      </w:r>
      <w:r w:rsidR="00E25AFB" w:rsidRPr="00E25AFB">
        <w:rPr>
          <w:rFonts w:hAnsi="Times New Roman" w:ascii="Times New Roman"/>
        </w:rPr>
        <w:t xml:space="preserve">FINA-e od 1. </w:t>
      </w:r>
      <w:r w:rsidR="006527DD">
        <w:rPr>
          <w:rFonts w:hAnsi="Times New Roman" w:ascii="Times New Roman"/>
        </w:rPr>
        <w:t xml:space="preserve">veljače </w:t>
      </w:r>
      <w:r w:rsidR="00E25AFB" w:rsidRPr="00E25AFB">
        <w:rPr>
          <w:rFonts w:hAnsi="Times New Roman" w:ascii="Times New Roman"/>
        </w:rPr>
        <w:t>201</w:t>
      </w:r>
      <w:r w:rsidR="006527DD">
        <w:rPr>
          <w:rFonts w:hAnsi="Times New Roman" w:ascii="Times New Roman"/>
        </w:rPr>
        <w:t>8</w:t>
      </w:r>
      <w:r w:rsidR="00E25AFB" w:rsidRPr="00E25AFB">
        <w:rPr>
          <w:rFonts w:hAnsi="Times New Roman" w:ascii="Times New Roman"/>
        </w:rPr>
        <w:t xml:space="preserve">. iz kojeg proizlazi da je na taj dan račun dužnika u blokadi za iznos od </w:t>
      </w:r>
      <w:r w:rsidR="00352F2C">
        <w:rPr>
          <w:rFonts w:hAnsi="Times New Roman" w:ascii="Times New Roman"/>
        </w:rPr>
        <w:t>2.736.759,11</w:t>
      </w:r>
      <w:r w:rsidR="00E25AFB" w:rsidRPr="00E25AFB">
        <w:rPr>
          <w:rFonts w:hAnsi="Times New Roman" w:ascii="Times New Roman"/>
        </w:rPr>
        <w:t xml:space="preserve"> kn te da neprekidna blokada traje </w:t>
      </w:r>
      <w:r w:rsidR="006527DD">
        <w:rPr>
          <w:rFonts w:hAnsi="Times New Roman" w:ascii="Times New Roman"/>
        </w:rPr>
        <w:t>1</w:t>
      </w:r>
      <w:r w:rsidR="00352F2C">
        <w:rPr>
          <w:rFonts w:hAnsi="Times New Roman" w:ascii="Times New Roman"/>
        </w:rPr>
        <w:t>702</w:t>
      </w:r>
      <w:r w:rsidR="00E25AFB" w:rsidRPr="00E25AFB">
        <w:rPr>
          <w:rFonts w:hAnsi="Times New Roman" w:ascii="Times New Roman"/>
        </w:rPr>
        <w:t xml:space="preserve"> dana.</w:t>
      </w:r>
      <w:r w:rsidR="000E5A0E">
        <w:rPr>
          <w:rFonts w:hAnsi="Times New Roman" w:ascii="Times New Roman"/>
        </w:rPr>
        <w:t xml:space="preserve">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370E4D" w:rsidP="001725CA" w:rsidR="00370E4D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F97A1D">
        <w:rPr>
          <w:rFonts w:hAnsi="Times New Roman" w:ascii="Times New Roman"/>
        </w:rPr>
        <w:t>9</w:t>
      </w:r>
      <w:r w:rsidR="00DA0C4A">
        <w:rPr>
          <w:rFonts w:hAnsi="Times New Roman" w:ascii="Times New Roman"/>
        </w:rPr>
        <w:t xml:space="preserve">. </w:t>
      </w:r>
      <w:r w:rsidR="00370E4D">
        <w:rPr>
          <w:rFonts w:hAnsi="Times New Roman" w:ascii="Times New Roman"/>
        </w:rPr>
        <w:t>ožujka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370E4D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E45A6A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88592F" w:rsidP="00B87AEB" w:rsidR="0088592F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E45A6A" w:rsidR="00E45A6A" w:rsidRPr="00E45A6A">
      <w:pPr>
        <w:rPr>
          <w:rFonts w:hAnsi="Times New Roman" w:ascii="Times New Roman"/>
        </w:rPr>
      </w:pPr>
      <w:r w:rsidRPr="00E45A6A">
        <w:rPr>
          <w:rFonts w:hAnsi="Times New Roman" w:ascii="Times New Roman"/>
        </w:rPr>
        <w:t>Za točnost otpravka - ovlašteni službenik</w:t>
      </w:r>
    </w:p>
    <w:p w:rsidRDefault="00E45A6A" w:rsidR="00E45A6A" w:rsidRPr="00E45A6A">
      <w:pPr>
        <w:rPr>
          <w:rFonts w:hAnsi="Times New Roman" w:ascii="Times New Roman"/>
        </w:rPr>
      </w:pPr>
      <w:r w:rsidRPr="00E45A6A">
        <w:rPr>
          <w:rFonts w:hAnsi="Times New Roman" w:ascii="Times New Roman"/>
        </w:rPr>
        <w:tab/>
        <w:t xml:space="preserve">      Ivana Stampf</w:t>
      </w:r>
    </w:p>
    <w:p w:rsidRDefault="00E45A6A" w:rsidP="001725CA" w:rsidR="00E45A6A" w:rsidRPr="00E45A6A">
      <w:pPr>
        <w:jc w:val="both"/>
        <w:rPr>
          <w:rFonts w:hAnsi="Times New Roman" w:ascii="Times New Roman"/>
        </w:rPr>
      </w:pPr>
    </w:p>
    <w:sectPr w:rsidSect="00821309" w:rsidR="00E45A6A" w:rsidRPr="00E45A6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A6A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0F77CF">
      <w:rPr>
        <w:rFonts w:hAnsi="Times New Roman" w:ascii="Times New Roman"/>
      </w:rPr>
      <w:t>6</w:t>
    </w:r>
    <w:r w:rsidR="00072C59">
      <w:rPr>
        <w:rFonts w:hAnsi="Times New Roman" w:ascii="Times New Roman"/>
      </w:rPr>
      <w:t>625</w:t>
    </w:r>
    <w:r w:rsidR="00DA0C4A">
      <w:rPr>
        <w:rFonts w:hAnsi="Times New Roman" w:ascii="Times New Roman"/>
      </w:rPr>
      <w:t>/16-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72C59"/>
    <w:rsid w:val="00074E6B"/>
    <w:rsid w:val="00091756"/>
    <w:rsid w:val="000E2398"/>
    <w:rsid w:val="000E5A0E"/>
    <w:rsid w:val="000F77CF"/>
    <w:rsid w:val="001001D5"/>
    <w:rsid w:val="00143791"/>
    <w:rsid w:val="001511A4"/>
    <w:rsid w:val="00153A2C"/>
    <w:rsid w:val="0016162B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02D4"/>
    <w:rsid w:val="00251887"/>
    <w:rsid w:val="002539F0"/>
    <w:rsid w:val="00267D56"/>
    <w:rsid w:val="00297E37"/>
    <w:rsid w:val="002A4F3C"/>
    <w:rsid w:val="002E4C78"/>
    <w:rsid w:val="002E7BE4"/>
    <w:rsid w:val="002F22E1"/>
    <w:rsid w:val="002F75B0"/>
    <w:rsid w:val="00303A79"/>
    <w:rsid w:val="00320209"/>
    <w:rsid w:val="003234BB"/>
    <w:rsid w:val="00352F2C"/>
    <w:rsid w:val="00354C62"/>
    <w:rsid w:val="00367AC8"/>
    <w:rsid w:val="00370E4D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527DD"/>
    <w:rsid w:val="00665D5F"/>
    <w:rsid w:val="00694A32"/>
    <w:rsid w:val="006A451A"/>
    <w:rsid w:val="006D35E1"/>
    <w:rsid w:val="007035B4"/>
    <w:rsid w:val="00726CAA"/>
    <w:rsid w:val="00752751"/>
    <w:rsid w:val="0077109B"/>
    <w:rsid w:val="00772124"/>
    <w:rsid w:val="00787E99"/>
    <w:rsid w:val="00793798"/>
    <w:rsid w:val="007A3329"/>
    <w:rsid w:val="007B4D18"/>
    <w:rsid w:val="007C5116"/>
    <w:rsid w:val="007C7F81"/>
    <w:rsid w:val="007D4CE5"/>
    <w:rsid w:val="007D50DA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592F"/>
    <w:rsid w:val="0088708A"/>
    <w:rsid w:val="008C063A"/>
    <w:rsid w:val="008C3300"/>
    <w:rsid w:val="008D0FA6"/>
    <w:rsid w:val="008D18B2"/>
    <w:rsid w:val="008F27A7"/>
    <w:rsid w:val="008F53BE"/>
    <w:rsid w:val="00900D3F"/>
    <w:rsid w:val="00916483"/>
    <w:rsid w:val="00931520"/>
    <w:rsid w:val="00946D26"/>
    <w:rsid w:val="009A3118"/>
    <w:rsid w:val="009A3B23"/>
    <w:rsid w:val="009B1FF1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B1BFD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BF6A77"/>
    <w:rsid w:val="00C049BA"/>
    <w:rsid w:val="00C123EA"/>
    <w:rsid w:val="00C3624C"/>
    <w:rsid w:val="00C73EA6"/>
    <w:rsid w:val="00C9757B"/>
    <w:rsid w:val="00CA0B79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67D31"/>
    <w:rsid w:val="00D83115"/>
    <w:rsid w:val="00DA0C4A"/>
    <w:rsid w:val="00DB4F7F"/>
    <w:rsid w:val="00DC1596"/>
    <w:rsid w:val="00DC30D9"/>
    <w:rsid w:val="00DE5A25"/>
    <w:rsid w:val="00E00E55"/>
    <w:rsid w:val="00E25AFB"/>
    <w:rsid w:val="00E37EB4"/>
    <w:rsid w:val="00E45248"/>
    <w:rsid w:val="00E45A6A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914CC"/>
    <w:rsid w:val="00F97A1D"/>
    <w:rsid w:val="00FB00A5"/>
    <w:rsid w:val="00FF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6625</izvorni_sadrzaj>
    <derivirana_varijabla naziv="DomainObject.Predmet.Broj_1">6625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St-6625/2016</izvorni_sadrzaj>
    <derivirana_varijabla naziv="DomainObject.Predmet.OznakaBroj_1">St-6625/2016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SISCIA SISAK zastupanog po punomoćniku Željko Krapljan</izvorni_sadrzaj>
    <derivirana_varijabla naziv="DomainObject.Predmet.ProtustrankaFormated_1">  RUKOMETNI KLUB SISCIA SISAK zastupanog po punomoćniku Željko Krapljan</derivirana_varijabla>
  </DomainObject.Predmet.ProtustrankaFormated>
  <DomainObject.Predmet.ProtustrankaFormatedOIB>
    <izvorni_sadrzaj>  RUKOMETNI KLUB SISCIA SISAK, OIB 79520255519 zastupanog po punomoćniku Željko Krapljan</izvorni_sadrzaj>
    <derivirana_varijabla naziv="DomainObject.Predmet.ProtustrankaFormatedOIB_1">  RUKOMETNI KLUB SISCIA SISAK, OIB 79520255519 zastupanog po punomoćniku Željko Krapljan</derivirana_varijabla>
  </DomainObject.Predmet.ProtustrankaFormatedOIB>
  <DomainObject.Predmet.ProtustrankaFormatedWithAdress>
    <izvorni_sadrzaj> RUKOMETNI KLUB SISCIA SISAK, Trg grada Heidenheima 1, 44000 Sisak zastupanog po punomoćniku Željko Krapljan</izvorni_sadrzaj>
    <derivirana_varijabla naziv="DomainObject.Predmet.ProtustrankaFormatedWithAdress_1"> RUKOMETNI KLUB SISCIA SISAK, Trg grada Heidenheima 1, 44000 Sisak zastupanog po punomoćniku Željko Krapljan</derivirana_varijabla>
  </DomainObject.Predmet.ProtustrankaFormatedWithAdress>
  <DomainObject.Predmet.ProtustrankaFormatedWithAdressOIB>
    <izvorni_sadrzaj> RUKOMETNI KLUB SISCIA SISAK, OIB 79520255519, Trg grada Heidenheima 1, 44000 Sisak zastupanog po punomoćniku Željko Krapljan</izvorni_sadrzaj>
    <derivirana_varijabla naziv="DomainObject.Predmet.ProtustrankaFormatedWithAdressOIB_1"> RUKOMETNI KLUB SISCIA SISAK, OIB 79520255519, Trg grada Heidenheima 1, 44000 Sisak zastupanog po punomoćniku Željko Krapljan</derivirana_varijabla>
  </DomainObject.Predmet.ProtustrankaFormatedWithAdressOIB>
  <DomainObject.Predmet.ProtustrankaWithAdress>
    <izvorni_sadrzaj>RUKOMETNI KLUB SISCIA SISAK Trg grada Heidenheima 1, 44000 Sisak</izvorni_sadrzaj>
    <derivirana_varijabla naziv="DomainObject.Predmet.ProtustrankaWithAdress_1">RUKOMETNI KLUB SISCIA SISAK Trg grada Heidenheima 1, 44000 Sisak</derivirana_varijabla>
  </DomainObject.Predmet.ProtustrankaWithAdress>
  <DomainObject.Predmet.ProtustrankaWithAdressOIB>
    <izvorni_sadrzaj>RUKOMETNI KLUB SISCIA SISAK, OIB 79520255519, Trg grada Heidenheima 1, 44000 Sisak</izvorni_sadrzaj>
    <derivirana_varijabla naziv="DomainObject.Predmet.ProtustrankaWithAdressOIB_1">RUKOMETNI KLUB SISCIA SISAK, OIB 79520255519, Trg grada Heidenheima 1, 44000 Sisak</derivirana_varijabla>
  </DomainObject.Predmet.ProtustrankaWithAdressOIB>
  <DomainObject.Predmet.ProtustrankaNazivFormated>
    <izvorni_sadrzaj>RUKOMETNI KLUB SISCIA SISAK</izvorni_sadrzaj>
    <derivirana_varijabla naziv="DomainObject.Predmet.ProtustrankaNazivFormated_1">RUKOMETNI KLUB SISCIA SISAK</derivirana_varijabla>
  </DomainObject.Predmet.ProtustrankaNazivFormated>
  <DomainObject.Predmet.ProtustrankaNazivFormatedOIB>
    <izvorni_sadrzaj>RUKOMETNI KLUB SISCIA SISAK, OIB 79520255519</izvorni_sadrzaj>
    <derivirana_varijabla naziv="DomainObject.Predmet.ProtustrankaNazivFormatedOIB_1">RUKOMETNI KLUB SISCIA SISAK, OIB 79520255519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društvo s ograničenom odgovornošću za prijevoz robe i putnika u javnom prometu i za turističku agenciju; VJEROVNICI</izvorni_sadrzaj>
    <derivirana_varijabla naziv="DomainObject.Predmet.StrankaFormated_1">  FINA Regionalni centar Zagreb; AUTO PROMET SISAK društvo s ograničenom odgovornošću za prijevoz robe i putnika u javnom prometu i za turističku agenciju; VJEROVNICI</derivirana_varijabla>
  </DomainObject.Predmet.StrankaFormated>
  <DomainObject.Predmet.StrankaFormatedOIB>
    <izvorni_sadrzaj>  FINA Regionalni centar Zagreb, OIB 85821130368; AUTO PROMET SISAK društvo s ograničenom odgovornošću za prijevoz robe i putnika u javnom prometu i za turističku agenciju, OIB 71445870691; VJEROVNICI</izvorni_sadrzaj>
    <derivirana_varijabla naziv="DomainObject.Predmet.StrankaFormatedOIB_1">  FINA Regionalni centar Zagreb, OIB 85821130368; AUTO PROMET SISAK društvo s ograničenom odgovornošću za prijevoz robe i putnika u javnom prometu i za turističku agenciju, OIB 71445870691; VJEROVNICI</derivirana_varijabla>
  </DomainObject.Predmet.StrankaFormatedOIB>
  <DomainObject.Predmet.StrankaFormatedWithAdress>
    <izvorni_sadrzaj> FINA Regionalni centar Zagreb, Trg svibanjskih žrtava 1995. br. 1, 10000 Zagreb; AUTO PROMET SISAK društvo s ograničenom odgovornošću za prijevoz robe i putnika u javnom prometu i za turističku agenciju, Zagrebačka 19, 44000 Sisak; VJEROVNICI</izvorni_sadrzaj>
    <derivirana_varijabla naziv="DomainObject.Predmet.StrankaFormatedWithAdress_1"> FINA Regionalni centar Zagreb, Trg svibanjskih žrtava 1995. br. 1, 10000 Zagreb; AUTO PROMET SISAK društvo s ograničenom odgovornošću za prijevoz robe i putnika u javnom prometu i za turističku agenciju, Zagrebačka 19, 44000 Sisak; VJEROVNICI</derivirana_varijabla>
  </DomainObject.Predmet.StrankaFormatedWithAdress>
  <DomainObject.Predmet.StrankaFormatedWithAdressOIB>
    <izvorni_sadrzaj> FINA Regionalni centar Zagreb, OIB 85821130368, Trg svibanjskih žrtava 1995. br. 1, 10000 Zagreb; AUTO PROMET SISAK društvo s ograničenom odgovornošću za prijevoz robe i putnika u javnom prometu i za turističku agenciju, OIB 71445870691, Zagrebačka 19, 44000 Sisak; VJEROVNICI</izvorni_sadrzaj>
    <derivirana_varijabla naziv="DomainObject.Predmet.StrankaFormatedWithAdressOIB_1"> FINA Regionalni centar Zagreb, OIB 85821130368, Trg svibanjskih žrtava 1995. br. 1, 10000 Zagreb; AUTO PROMET SISAK društvo s ograničenom odgovornošću za prijevoz robe i putnika u javnom prometu i za turističku agenciju, OIB 71445870691, Zagrebačka 19, 44000 Sisak; VJEROVNICI</derivirana_varijabla>
  </DomainObject.Predmet.StrankaFormatedWithAdressOIB>
  <DomainObject.Predmet.StrankaWithAdress>
    <izvorni_sadrzaj>FINA Regionalni centar Zagreb Trg svibanjskih žrtava 1995. br. 1,10000 Zagreb,AUTO PROMET SISAK društvo s ograničenom odgovornošću za prijevoz robe i putnika u javnom prometu i za turističku agenciju Zagrebačka 19,44000 Sisak,VJEROVNICI </izvorni_sadrzaj>
    <derivirana_varijabla naziv="DomainObject.Predmet.StrankaWithAdress_1">FINA Regionalni centar Zagreb Trg svibanjskih žrtava 1995. br. 1,10000 Zagreb,AUTO PROMET SISAK društvo s ograničenom odgovornošću za prijevoz robe i putnika u javnom prometu i za turističku agenciju Zagrebačka 19,44000 Sisak,VJEROVNICI </derivirana_varijabla>
  </DomainObject.Predmet.StrankaWithAdress>
  <DomainObject.Predmet.StrankaWithAdressOIB>
    <izvorni_sadrzaj>FINA Regionalni centar Zagreb, OIB 85821130368, Trg svibanjskih žrtava 1995. br. 1,10000 Zagreb,AUTO PROMET SISAK društvo s ograničenom odgovornošću za prijevoz robe i putnika u javnom prometu i za turističku agenciju, OIB 71445870691, Zagrebačka 19,44000 Sisak,VJEROVNICI</izvorni_sadrzaj>
    <derivirana_varijabla naziv="DomainObject.Predmet.StrankaWithAdressOIB_1">FINA Regionalni centar Zagreb, OIB 85821130368, Trg svibanjskih žrtava 1995. br. 1,10000 Zagreb,AUTO PROMET SISAK društvo s ograničenom odgovornošću za prijevoz robe i putnika u javnom prometu i za turističku agenciju, OIB 71445870691, Zagrebačka 19,44000 Sisak,VJEROVNICI</derivirana_varijabla>
  </DomainObject.Predmet.StrankaWithAdressOIB>
  <DomainObject.Predmet.StrankaNazivFormated>
    <izvorni_sadrzaj>FINA Regionalni centar Zagreb,AUTO PROMET SISAK društvo s ograničenom odgovornošću za prijevoz robe i putnika u javnom prometu i za turističku agenciju,VJEROVNICI</izvorni_sadrzaj>
    <derivirana_varijabla naziv="DomainObject.Predmet.StrankaNazivFormated_1">FINA Regionalni centar Zagreb,AUTO PROMET SISAK društvo s ograničenom odgovornošću za prijevoz robe i putnika u javnom prometu i za turističku agenciju,VJEROVNICI</derivirana_varijabla>
  </DomainObject.Predmet.StrankaNazivFormated>
  <DomainObject.Predmet.StrankaNazivFormatedOIB>
    <izvorni_sadrzaj>FINA Regionalni centar Zagreb, OIB 85821130368,AUTO PROMET SISAK društvo s ograničenom odgovornošću za prijevoz robe i putnika u javnom prometu i za turističku agenciju, OIB 71445870691,VJEROVNICI</izvorni_sadrzaj>
    <derivirana_varijabla naziv="DomainObject.Predmet.StrankaNazivFormatedOIB_1">FINA Regionalni centar Zagreb, OIB 85821130368,AUTO PROMET SISAK društvo s ograničenom odgovornošću za prijevoz robe i putnika u javnom prometu i za turističku agenciju, OIB 71445870691,VJEROVNICI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AUTO PROMET SISAK društvo s ograničenom odgovornošću za prijevoz robe i putnika u javnom prometu i za turističku agenciju</item>
      <item>VJEROVNICI</item>
    </izvorni_sadrzaj>
    <derivirana_varijabla naziv="DomainObject.Predmet.StrankaListFormated_1">
      <item>FINA Regionalni centar Zagreb</item>
      <item>AUTO PROMET SISAK društvo s ograničenom odgovornošću za prijevoz robe i putnika u javnom prometu i za turističku agenciju</item>
      <item>VJEROVNICI</item>
    </derivirana_varijabla>
  </DomainObject.Predmet.StrankaListFormated>
  <DomainObject.Predmet.StrankaListFormatedOIB>
    <izvorni_sadrzaj>
      <item>FINA Regionalni centar Zagreb, OIB 85821130368</item>
      <item>AUTO PROMET SISAK društvo s ograničenom odgovornošću za prijevoz robe i putnika u javnom prometu i za turističku agenciju, OIB 71445870691</item>
      <item>VJEROVNICI</item>
    </izvorni_sadrzaj>
    <derivirana_varijabla naziv="DomainObject.Predmet.StrankaListFormatedOIB_1">
      <item>FINA Regionalni centar Zagreb, OIB 85821130368</item>
      <item>AUTO PROMET SISAK društvo s ograničenom odgovornošću za prijevoz robe i putnika u javnom prometu i za turističku agenciju, OIB 71445870691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AUTO PROMET SISAK društvo s ograničenom odgovornošću za prijevoz robe i putnika u javnom prometu i za turističku agenciju, Zagrebačka 19, 44000 Sisak</item>
      <item>VJEROVNICI</item>
    </izvorni_sadrzaj>
    <derivirana_varijabla naziv="DomainObject.Predmet.StrankaListFormatedWithAdress_1">
      <item>FINA Regionalni centar Zagreb, Trg svibanjskih žrtava 1995. br. 1, 10000 Zagreb</item>
      <item>AUTO PROMET SISAK društvo s ograničenom odgovornošću za prijevoz robe i putnika u javnom prometu i za turističku agenciju, Zagrebačka 19,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</item>
      <item>VJEROVNICI</item>
    </derivirana_varijabla>
  </DomainObject.Predmet.StrankaListFormatedWithAdressOIB>
  <DomainObject.Predmet.StrankaListNazivFormated>
    <izvorni_sadrzaj>
      <item>FINA Regionalni centar Zagreb</item>
      <item>AUTO PROMET SISAK društvo s ograničenom odgovornošću za prijevoz robe i putnika u javnom prometu i za turističku agenciju</item>
      <item>VJEROVNICI</item>
    </izvorni_sadrzaj>
    <derivirana_varijabla naziv="DomainObject.Predmet.StrankaListNazivFormated_1">
      <item>FINA Regionalni centar Zagreb</item>
      <item>AUTO PROMET SISAK društvo s ograničenom odgovornošću za prijevoz robe i putnika u javnom prometu i za turističku agenciju</item>
      <item>VJEROVNICI</item>
    </derivirana_varijabla>
  </DomainObject.Predmet.StrankaListNazivFormated>
  <DomainObject.Predmet.StrankaListNazivFormatedOIB>
    <izvorni_sadrzaj>
      <item>FINA Regionalni centar Zagreb, OIB 85821130368</item>
      <item>AUTO PROMET SISAK društvo s ograničenom odgovornošću za prijevoz robe i putnika u javnom prometu i za turističku agenciju, OIB 71445870691</item>
      <item>VJEROVNICI</item>
    </izvorni_sadrzaj>
    <derivirana_varijabla naziv="DomainObject.Predmet.StrankaListNazivFormatedOIB_1">
      <item>FINA Regionalni centar Zagreb, OIB 85821130368</item>
      <item>AUTO PROMET SISAK društvo s ograničenom odgovornošću za prijevoz robe i putnika u javnom prometu i za turističku agenciju, OIB 71445870691</item>
      <item>VJEROVNICI</item>
    </derivirana_varijabla>
  </DomainObject.Predmet.StrankaListNazivFormatedOIB>
  <DomainObject.Predmet.ProtuStrankaListFormated>
    <izvorni_sadrzaj>
      <item>RUKOMETNI KLUB SISCIA SISAK zastupanog po punomoćniku Željko Krapljan</item>
    </izvorni_sadrzaj>
    <derivirana_varijabla naziv="DomainObject.Predmet.ProtuStrankaListFormated_1">
      <item>RUKOMETNI KLUB SISCIA SISAK zastupanog po punomoćniku Željko Krapljan</item>
    </derivirana_varijabla>
  </DomainObject.Predmet.ProtuStrankaListFormated>
  <DomainObject.Predmet.ProtuStrankaListFormatedOIB>
    <izvorni_sadrzaj>
      <item>RUKOMETNI KLUB SISCIA SISAK, OIB 79520255519 zastupanog po punomoćniku Željko Krapljan</item>
    </izvorni_sadrzaj>
    <derivirana_varijabla naziv="DomainObject.Predmet.ProtuStrankaListFormatedOIB_1">
      <item>RUKOMETNI KLUB SISCIA SISAK, OIB 79520255519 zastupanog po punomoćniku Željko Krapljan</item>
    </derivirana_varijabla>
  </DomainObject.Predmet.ProtuStrankaListFormatedOIB>
  <DomainObject.Predmet.ProtuStrankaListFormatedWithAdress>
    <izvorni_sadrzaj>
      <item>RUKOMETNI KLUB SISCIA SISAK, Trg grada Heidenheima 1, 44000 Sisak zastupanog po punomoćniku Željko Krapljan</item>
    </izvorni_sadrzaj>
    <derivirana_varijabla naziv="DomainObject.Predmet.ProtuStrankaListFormatedWithAdress_1">
      <item>RUKOMETNI KLUB SISCIA SISAK, Trg grada Heidenheima 1, 44000 Sisak zastupanog po punomoćniku Željko Krapljan</item>
    </derivirana_varijabla>
  </DomainObject.Predmet.ProtuStrankaListFormatedWithAdress>
  <DomainObject.Predmet.ProtuStrankaListFormatedWithAdressOIB>
    <izvorni_sadrzaj>
      <item>RUKOMETNI KLUB SISCIA SISAK, OIB 79520255519, Trg grada Heidenheima 1, 44000 Sisak zastupanog po punomoćniku Željko Krapljan</item>
    </izvorni_sadrzaj>
    <derivirana_varijabla naziv="DomainObject.Predmet.ProtuStrankaListFormatedWithAdressOIB_1">
      <item>RUKOMETNI KLUB SISCIA SISAK, OIB 79520255519, Trg grada Heidenheima 1, 44000 Sisak zastupanog po punomoćniku Željko Krapljan</item>
    </derivirana_varijabla>
  </DomainObject.Predmet.ProtuStrankaListFormatedWithAdressOIB>
  <DomainObject.Predmet.ProtuStrankaListNazivFormated>
    <izvorni_sadrzaj>
      <item>RUKOMETNI KLUB SISCIA SISAK</item>
    </izvorni_sadrzaj>
    <derivirana_varijabla naziv="DomainObject.Predmet.ProtuStrankaListNazivFormated_1">
      <item>RUKOMETNI KLUB SISCIA SISAK</item>
    </derivirana_varijabla>
  </DomainObject.Predmet.ProtuStrankaListNazivFormated>
  <DomainObject.Predmet.ProtuStrankaListNazivFormatedOIB>
    <izvorni_sadrzaj>
      <item>RUKOMETNI KLUB SISCIA SISAK, OIB 79520255519</item>
    </izvorni_sadrzaj>
    <derivirana_varijabla naziv="DomainObject.Predmet.ProtuStrankaListNazivFormatedOIB_1">
      <item>RUKOMETNI KLUB SISCIA SISAK, OIB 79520255519</item>
    </derivirana_varijabla>
  </DomainObject.Predmet.ProtuStrankaListNazivFormatedOIB>
  <DomainObject.Predmet.OstaliListFormated>
    <izvorni_sadrzaj>
      <item>Odvj. Danko Kovač</item>
      <item>Željko Krapljan punomoćnik sudionika u postupku RUKOMETNI KLUB SISCIA SISAK</item>
    </izvorni_sadrzaj>
    <derivirana_varijabla naziv="DomainObject.Predmet.OstaliListFormated_1">
      <item>Odvj. Danko Kovač</item>
      <item>Željko Krapljan punomoćnik sudionika u postupku RUKOMETNI KLUB SISCIA SISAK</item>
    </derivirana_varijabla>
  </DomainObject.Predmet.OstaliListFormated>
  <DomainObject.Predmet.OstaliListFormatedOIB>
    <izvorni_sadrzaj>
      <item>Odvj. Danko Kovač</item>
      <item>Željko Krapljan, OIB 45504334005 punomoćnik sudionika u postupku RUKOMETNI KLUB SISCIA SISAK</item>
    </izvorni_sadrzaj>
    <derivirana_varijabla naziv="DomainObject.Predmet.OstaliListFormatedOIB_1">
      <item>Odvj. Danko Kovač</item>
      <item>Željko Krapljan, OIB 45504334005 punomoćnik sudionika u postupku RUKOMETNI KLUB SISCIA SISAK</item>
    </derivirana_varijabla>
  </DomainObject.Predmet.OstaliListFormatedOIB>
  <DomainObject.Predmet.OstaliListFormatedWithAdress>
    <izvorni_sadrzaj>
      <item>Odvj. Danko Kovač, S. i A. Radića 15, 44000 Sisak</item>
      <item>Željko Krapljan, Trg Bana Josipa Jelačića 3, 44000 Sisak punomoćnik sudionika u postupku RUKOMETNI KLUB SISCIA SISAK</item>
    </izvorni_sadrzaj>
    <derivirana_varijabla naziv="DomainObject.Predmet.OstaliListFormatedWithAdress_1">
      <item>Odvj. Danko Kovač, S. i A. Radića 15, 44000 Sisak</item>
      <item>Željko Krapljan, Trg Bana Josipa Jelačića 3, 44000 Sisak punomoćnik sudionika u postupku RUKOMETNI KLUB SISCIA SISAK</item>
    </derivirana_varijabla>
  </DomainObject.Predmet.OstaliListFormatedWithAdress>
  <DomainObject.Predmet.OstaliListFormatedWithAdressOIB>
    <izvorni_sadrzaj>
      <item>Odvj. Danko Kovač, S. i A. Radića 15, 44000 Sisak</item>
      <item>Željko Krapljan, OIB 45504334005, Trg Bana Josipa Jelačića 3, 44000 Sisak punomoćnik sudionika u postupku RUKOMETNI KLUB SISCIA SISAK</item>
    </izvorni_sadrzaj>
    <derivirana_varijabla naziv="DomainObject.Predmet.OstaliListFormatedWithAdressOIB_1">
      <item>Odvj. Danko Kovač, S. i A. Radića 15, 44000 Sisak</item>
      <item>Željko Krapljan, OIB 45504334005, Trg Bana Josipa Jelačića 3, 44000 Sisak punomoćnik sudionika u postupku RUKOMETNI KLUB SISCIA SISAK</item>
    </derivirana_varijabla>
  </DomainObject.Predmet.OstaliListFormatedWithAdressOIB>
  <DomainObject.Predmet.OstaliListNazivFormated>
    <izvorni_sadrzaj>
      <item>Odvj. Danko Kovač</item>
      <item>Željko Krapljan</item>
    </izvorni_sadrzaj>
    <derivirana_varijabla naziv="DomainObject.Predmet.OstaliListNazivFormated_1">
      <item>Odvj. Danko Kovač</item>
      <item>Željko Krapljan</item>
    </derivirana_varijabla>
  </DomainObject.Predmet.OstaliListNazivFormated>
  <DomainObject.Predmet.OstaliListNazivFormatedOIB>
    <izvorni_sadrzaj>
      <item>Odvj. Danko Kovač</item>
      <item>Željko Krapljan, OIB 45504334005</item>
    </izvorni_sadrzaj>
    <derivirana_varijabla naziv="DomainObject.Predmet.OstaliListNazivFormatedOIB_1">
      <item>Odvj. Danko Kovač</item>
      <item>Željko Krapljan, OIB 45504334005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RUKOMETNI KLUB SISCIA SISAK</izvorni_sadrzaj>
    <derivirana_varijabla naziv="DomainObject.Predmet.ProtustrankaIDrugi_1">RUKOMETNI KLUB SISCIA SISAK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RUKOMETNI KLUB SISCIA SISAK, OIB 79520255519, Trg grada Heidenheima 1, 44000 Sisak</izvorni_sadrzaj>
    <derivirana_varijabla naziv="DomainObject.Predmet.ProtustrankaIDrugiAdressOIB_1">RUKOMETNI KLUB SISCIA SISAK, OIB 79520255519, Trg grada Heidenheima 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RUKOMETNI KLUB SISCIA SISAK</item>
      <item>AUTO PROMET SISAK društvo s ograničenom odgovornošću za prijevoz robe i putnika u javnom prometu i za turističku agenciju</item>
      <item>Odvj. Danko Kovač</item>
      <item>Željko Krapljan</item>
      <item>VJEROVNICI</item>
    </izvorni_sadrzaj>
    <derivirana_varijabla naziv="DomainObject.Predmet.SudioniciListNaziv_1">
      <item>FINA Regionalni centar Zagreb</item>
      <item>RUKOMETNI KLUB SISCIA SISAK</item>
      <item>AUTO PROMET SISAK društvo s ograničenom odgovornošću za prijevoz robe i putnika u javnom prometu i za turističku agenciju</item>
      <item>Odvj. Danko Kovač</item>
      <item>Željko Krapljan</item>
      <item>VJEROVNICI</item>
    </derivirana_varijabla>
  </DomainObject.Predmet.SudioniciListNaziv>
  <DomainObject.Predmet.SudioniciListAdressOIB>
    <izvorni_sadrzaj>
      <item>RUKOMETNI KLUB SISCIA SISAK, OIB 79520255519, Trg grada Heidenheima 1,44000 Sisak</item>
      <item>FINA Regionalni centar Zagreb, OIB 85821130368, Trg svibanjskih žrtava 1995. br. 1,10000 Zagreb</item>
      <item>AUTO PROMET SISAK društvo s ograničenom odgovornošću za prijevoz robe i putnika u javnom prometu i za turističku agenciju, OIB 71445870691, Zagrebačka 19,44000 Sisak</item>
      <item>Odvj. Danko Kovač, S. i A. Radića 15,44000 Sisak</item>
      <item>Željko Krapljan, OIB 45504334005, Trg Bana Josipa Jelačića 3,44000 Sisak</item>
      <item>VJEROVNICI</item>
    </izvorni_sadrzaj>
    <derivirana_varijabla naziv="DomainObject.Predmet.SudioniciListAdressOIB_1">
      <item>RUKOMETNI KLUB SISCIA SISAK, OIB 79520255519, Trg grada Heidenheima 1,44000 Sisak</item>
      <item>FINA Regionalni centar Zagreb, OIB 85821130368, Trg svibanjskih žrtava 1995. br. 1,10000 Zagreb</item>
      <item>AUTO PROMET SISAK društvo s ograničenom odgovornošću za prijevoz robe i putnika u javnom prometu i za turističku agenciju, OIB 71445870691, Zagrebačka 19,44000 Sisak</item>
      <item>Odvj. Danko Kovač, S. i A. Radića 15,44000 Sisak</item>
      <item>Željko Krapljan, OIB 45504334005, Trg Bana Josipa Jelačića 3,44000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79520255519</item>
      <item>, OIB 71445870691</item>
      <item>, OIB null</item>
      <item>, OIB 45504334005</item>
      <item>, OIB null</item>
    </izvorni_sadrzaj>
    <derivirana_varijabla naziv="DomainObject.Predmet.SudioniciListNazivOIB_1">
      <item>, OIB 85821130368</item>
      <item>, OIB 79520255519</item>
      <item>, OIB 71445870691</item>
      <item>, OIB null</item>
      <item>, OIB 45504334005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DF331-7721-4F13-A4D6-5FC7BD913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2585</properties:Characters>
  <properties:Lines>62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2018-03-09T11:55:00Z</dcterms:created>
  <dc:creator>Vesna Fundurulić Perišin</dc:creator>
  <cp:lastModifiedBy>Ivana Stampf</cp:lastModifiedBy>
  <cp:lastPrinted>2017-12-01T13:22:00Z</cp:lastPrinted>
  <dcterms:modified xmlns:xsi="http://www.w3.org/2001/XMLSchema-instance" xsi:type="dcterms:W3CDTF">2018-03-09T12:25:00Z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 St-6625-16 poziv vjerovnicima čl 132 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