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d889" w14:paraId="292d889" w:rsidRDefault="001E4DAB" w:rsidP="00910611" w:rsidR="001E4D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DAB" w:rsidP="00910611" w:rsidR="001E4DAB">
      <w:r>
        <w:rPr>
          <w:rFonts w:eastAsia="MS Mincho"/>
          <w:szCs w:val="24"/>
        </w:rPr>
        <w:t>REPUBLIKA HRVATSKA</w:t>
      </w:r>
    </w:p>
    <w:p w:rsidRDefault="001E4DAB" w:rsidP="00910611" w:rsidR="001E4DAB">
      <w:r>
        <w:rPr>
          <w:rFonts w:eastAsia="MS Mincho"/>
          <w:szCs w:val="24"/>
        </w:rPr>
        <w:t>TRGOVAČKI SUD U RIJECI</w:t>
      </w:r>
    </w:p>
    <w:p w:rsidRDefault="001E4DAB" w:rsidR="001E4DA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A2225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CA2225" w:rsidRPr="00CA2225">
        <w:rPr>
          <w:rFonts w:eastAsiaTheme="minorHAnsi"/>
          <w:sz w:val="24"/>
          <w:szCs w:val="24"/>
          <w:lang w:eastAsia="en-US"/>
        </w:rPr>
        <w:t>UDRUGA ZA POSMRTNU POMOC "MIMOZA" Sušicka 10, Jelenje</w:t>
      </w:r>
      <w:r w:rsidR="00F423DF" w:rsidRPr="00CA2225">
        <w:rPr>
          <w:sz w:val="24"/>
          <w:szCs w:val="24"/>
        </w:rPr>
        <w:t xml:space="preserve">, </w:t>
      </w:r>
      <w:r w:rsidR="007D0517" w:rsidRPr="00CA222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A2225" w:rsidRPr="00CA2225">
        <w:rPr>
          <w:rFonts w:eastAsiaTheme="minorHAnsi"/>
          <w:sz w:val="24"/>
          <w:szCs w:val="24"/>
          <w:lang w:eastAsia="en-US"/>
        </w:rPr>
        <w:t>08001279</w:t>
      </w:r>
      <w:r w:rsidRPr="00CA2225">
        <w:rPr>
          <w:sz w:val="24"/>
          <w:szCs w:val="24"/>
        </w:rPr>
        <w:t xml:space="preserve">, OIB: </w:t>
      </w:r>
      <w:r w:rsidR="00CA2225" w:rsidRPr="00CA2225">
        <w:rPr>
          <w:rFonts w:eastAsiaTheme="minorHAnsi"/>
          <w:sz w:val="24"/>
          <w:szCs w:val="24"/>
          <w:lang w:eastAsia="en-US"/>
        </w:rPr>
        <w:t>87258484404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A2225" w:rsidRPr="00CA2225">
        <w:rPr>
          <w:rFonts w:eastAsiaTheme="minorHAnsi"/>
          <w:sz w:val="24"/>
          <w:szCs w:val="24"/>
          <w:lang w:eastAsia="en-US"/>
        </w:rPr>
        <w:t>UDRUGA ZA POSMRTNU POMOC "MIMOZA" Sušicka 10, Jelenje</w:t>
      </w:r>
      <w:r w:rsidR="00CA2225" w:rsidRPr="00CA2225">
        <w:rPr>
          <w:sz w:val="24"/>
          <w:szCs w:val="24"/>
        </w:rPr>
        <w:t xml:space="preserve">, </w:t>
      </w:r>
      <w:r w:rsidR="00CA2225" w:rsidRPr="00CA222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A2225" w:rsidRPr="00CA2225">
        <w:rPr>
          <w:rFonts w:eastAsiaTheme="minorHAnsi"/>
          <w:sz w:val="24"/>
          <w:szCs w:val="24"/>
          <w:lang w:eastAsia="en-US"/>
        </w:rPr>
        <w:t>08001279</w:t>
      </w:r>
      <w:r w:rsidR="00CA2225" w:rsidRPr="00CA2225">
        <w:rPr>
          <w:sz w:val="24"/>
          <w:szCs w:val="24"/>
        </w:rPr>
        <w:t xml:space="preserve">, OIB: </w:t>
      </w:r>
      <w:r w:rsidR="00CA2225" w:rsidRPr="00CA2225">
        <w:rPr>
          <w:rFonts w:eastAsiaTheme="minorHAnsi"/>
          <w:sz w:val="24"/>
          <w:szCs w:val="24"/>
          <w:lang w:eastAsia="en-US"/>
        </w:rPr>
        <w:t>87258484404</w:t>
      </w:r>
      <w:r w:rsidR="00CA222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A2225" w:rsidRPr="00CA2225">
        <w:rPr>
          <w:rFonts w:eastAsiaTheme="minorHAnsi"/>
          <w:sz w:val="24"/>
          <w:szCs w:val="24"/>
          <w:lang w:eastAsia="en-US"/>
        </w:rPr>
        <w:t>UDRUGA ZA POSMRTNU POMOC "MIMOZA" Sušicka 10, Jelenje</w:t>
      </w:r>
      <w:r w:rsidR="00CA2225" w:rsidRPr="00CA2225">
        <w:rPr>
          <w:sz w:val="24"/>
          <w:szCs w:val="24"/>
        </w:rPr>
        <w:t xml:space="preserve">, </w:t>
      </w:r>
      <w:r w:rsidR="00CA2225" w:rsidRPr="00CA2225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A2225" w:rsidRPr="00CA2225">
        <w:rPr>
          <w:rFonts w:eastAsiaTheme="minorHAnsi"/>
          <w:sz w:val="24"/>
          <w:szCs w:val="24"/>
          <w:lang w:eastAsia="en-US"/>
        </w:rPr>
        <w:t>08001279</w:t>
      </w:r>
      <w:r w:rsidR="00CA2225" w:rsidRPr="00CA2225">
        <w:rPr>
          <w:sz w:val="24"/>
          <w:szCs w:val="24"/>
        </w:rPr>
        <w:t xml:space="preserve">, OIB: </w:t>
      </w:r>
      <w:r w:rsidR="00CA2225" w:rsidRPr="00CA2225">
        <w:rPr>
          <w:rFonts w:eastAsiaTheme="minorHAnsi"/>
          <w:sz w:val="24"/>
          <w:szCs w:val="24"/>
          <w:lang w:eastAsia="en-US"/>
        </w:rPr>
        <w:t>87258484404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C51" w:rsidP="00C31925" w:rsidR="00873C51">
      <w:r>
        <w:separator/>
      </w:r>
    </w:p>
  </w:endnote>
  <w:endnote w:id="0" w:type="continuationSeparator">
    <w:p w:rsidRDefault="00873C51" w:rsidP="00C31925" w:rsidR="0087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C51" w:rsidP="00C31925" w:rsidR="00873C51">
      <w:r>
        <w:separator/>
      </w:r>
    </w:p>
  </w:footnote>
  <w:footnote w:id="0" w:type="continuationSeparator">
    <w:p w:rsidRDefault="00873C51" w:rsidP="00C31925" w:rsidR="00873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A2225">
      <w:rPr>
        <w:sz w:val="24"/>
        <w:szCs w:val="24"/>
      </w:rPr>
      <w:t>601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1A7882"/>
    <w:rsid w:val="001E4DAB"/>
    <w:rsid w:val="00490DF2"/>
    <w:rsid w:val="004F6C16"/>
    <w:rsid w:val="005A0B0E"/>
    <w:rsid w:val="006701D2"/>
    <w:rsid w:val="00693821"/>
    <w:rsid w:val="006C4BD1"/>
    <w:rsid w:val="00762D29"/>
    <w:rsid w:val="007D0517"/>
    <w:rsid w:val="007E0807"/>
    <w:rsid w:val="007E6B06"/>
    <w:rsid w:val="00873C51"/>
    <w:rsid w:val="00942A0F"/>
    <w:rsid w:val="009E7247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E518D1"/>
    <w:rsid w:val="00EF5E1C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posmrtnu pomoć MIMOZA  Dražice</izvorni_sadrzaj>
    <derivirana_varijabla naziv="DomainObject.Predmet.ProtustrankaFormated_1">  Udruga za posmrtnu pomoć MIMOZA  Dražice</derivirana_varijabla>
  </DomainObject.Predmet.ProtustrankaFormated>
  <DomainObject.Predmet.ProtustrankaFormatedOIB>
    <izvorni_sadrzaj>  Udruga za posmrtnu pomoć MIMOZA  Dražice, OIB 87258484404</izvorni_sadrzaj>
    <derivirana_varijabla naziv="DomainObject.Predmet.ProtustrankaFormatedOIB_1">  Udruga za posmrtnu pomoć MIMOZA  Dražice, OIB 87258484404</derivirana_varijabla>
  </DomainObject.Predmet.ProtustrankaFormatedOIB>
  <DomainObject.Predmet.ProtustrankaFormatedWithAdress>
    <izvorni_sadrzaj> Udruga za posmrtnu pomoć MIMOZA  Dražice, Sušička 10, 51218 Dražice</izvorni_sadrzaj>
    <derivirana_varijabla naziv="DomainObject.Predmet.ProtustrankaFormatedWithAdress_1"> Udruga za posmrtnu pomoć MIMOZA  Dražice, Sušička 10, 51218 Dražice</derivirana_varijabla>
  </DomainObject.Predmet.ProtustrankaFormatedWithAdress>
  <DomainObject.Predmet.ProtustrankaFormatedWithAdressOIB>
    <izvorni_sadrzaj> Udruga za posmrtnu pomoć MIMOZA  Dražice, OIB 87258484404, Sušička 10, 51218 Dražice</izvorni_sadrzaj>
    <derivirana_varijabla naziv="DomainObject.Predmet.ProtustrankaFormatedWithAdressOIB_1"> Udruga za posmrtnu pomoć MIMOZA  Dražice, OIB 87258484404, Sušička 10, 51218 Dražice</derivirana_varijabla>
  </DomainObject.Predmet.ProtustrankaFormatedWithAdressOIB>
  <DomainObject.Predmet.ProtustrankaWithAdress>
    <izvorni_sadrzaj>Udruga za posmrtnu pomoć MIMOZA  Dražice Sušička 10, 51218 Dražice</izvorni_sadrzaj>
    <derivirana_varijabla naziv="DomainObject.Predmet.ProtustrankaWithAdress_1">Udruga za posmrtnu pomoć MIMOZA  Dražice Sušička 10, 51218 Dražice</derivirana_varijabla>
  </DomainObject.Predmet.ProtustrankaWithAdress>
  <DomainObject.Predmet.ProtustrankaWithAdressOIB>
    <izvorni_sadrzaj>Udruga za posmrtnu pomoć MIMOZA  Dražice, OIB 87258484404, Sušička 10, 51218 Dražice</izvorni_sadrzaj>
    <derivirana_varijabla naziv="DomainObject.Predmet.ProtustrankaWithAdressOIB_1">Udruga za posmrtnu pomoć MIMOZA  Dražice, OIB 87258484404, Sušička 10, 51218 Dražice</derivirana_varijabla>
  </DomainObject.Predmet.ProtustrankaWithAdressOIB>
  <DomainObject.Predmet.ProtustrankaNazivFormated>
    <izvorni_sadrzaj>Udruga za posmrtnu pomoć MIMOZA  Dražice</izvorni_sadrzaj>
    <derivirana_varijabla naziv="DomainObject.Predmet.ProtustrankaNazivFormated_1">Udruga za posmrtnu pomoć MIMOZA  Dražice</derivirana_varijabla>
  </DomainObject.Predmet.ProtustrankaNazivFormated>
  <DomainObject.Predmet.ProtustrankaNazivFormatedOIB>
    <izvorni_sadrzaj>Udruga za posmrtnu pomoć MIMOZA  Dražice, OIB 87258484404</izvorni_sadrzaj>
    <derivirana_varijabla naziv="DomainObject.Predmet.ProtustrankaNazivFormatedOIB_1">Udruga za posmrtnu pomoć MIMOZA  Dražice, OIB 87258484404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posmrtnu pomoć MIMOZA  Dražice</item>
    </izvorni_sadrzaj>
    <derivirana_varijabla naziv="DomainObject.Predmet.ProtuStrankaListFormated_1">
      <item>Udruga za posmrtnu pomoć MIMOZA  Dražice</item>
    </derivirana_varijabla>
  </DomainObject.Predmet.ProtuStrankaListFormated>
  <DomainObject.Predmet.ProtuStrankaListFormatedOIB>
    <izvorni_sadrzaj>
      <item>Udruga za posmrtnu pomoć MIMOZA  Dražice, OIB 87258484404</item>
    </izvorni_sadrzaj>
    <derivirana_varijabla naziv="DomainObject.Predmet.ProtuStrankaListFormatedOIB_1">
      <item>Udruga za posmrtnu pomoć MIMOZA  Dražice, OIB 87258484404</item>
    </derivirana_varijabla>
  </DomainObject.Predmet.ProtuStrankaListFormatedOIB>
  <DomainObject.Predmet.ProtuStrankaListFormatedWithAdress>
    <izvorni_sadrzaj>
      <item>Udruga za posmrtnu pomoć MIMOZA  Dražice, Sušička 10, 51218 Dražice</item>
    </izvorni_sadrzaj>
    <derivirana_varijabla naziv="DomainObject.Predmet.ProtuStrankaListFormatedWithAdress_1">
      <item>Udruga za posmrtnu pomoć MIMOZA  Dražice, Sušička 10, 51218 Dražice</item>
    </derivirana_varijabla>
  </DomainObject.Predmet.ProtuStrankaListFormatedWithAdress>
  <DomainObject.Predmet.ProtuStrankaListFormatedWithAdressOIB>
    <izvorni_sadrzaj>
      <item>Udruga za posmrtnu pomoć MIMOZA  Dražice, OIB 87258484404, Sušička 10, 51218 Dražice</item>
    </izvorni_sadrzaj>
    <derivirana_varijabla naziv="DomainObject.Predmet.ProtuStrankaListFormatedWithAdressOIB_1">
      <item>Udruga za posmrtnu pomoć MIMOZA  Dražice, OIB 87258484404, Sušička 10, 51218 Dražice</item>
    </derivirana_varijabla>
  </DomainObject.Predmet.ProtuStrankaListFormatedWithAdressOIB>
  <DomainObject.Predmet.ProtuStrankaListNazivFormated>
    <izvorni_sadrzaj>
      <item>Udruga za posmrtnu pomoć MIMOZA  Dražice</item>
    </izvorni_sadrzaj>
    <derivirana_varijabla naziv="DomainObject.Predmet.ProtuStrankaListNazivFormated_1">
      <item>Udruga za posmrtnu pomoć MIMOZA  Dražice</item>
    </derivirana_varijabla>
  </DomainObject.Predmet.ProtuStrankaListNazivFormated>
  <DomainObject.Predmet.ProtuStrankaListNazivFormatedOIB>
    <izvorni_sadrzaj>
      <item>Udruga za posmrtnu pomoć MIMOZA  Dražice, OIB 87258484404</item>
    </izvorni_sadrzaj>
    <derivirana_varijabla naziv="DomainObject.Predmet.ProtuStrankaListNazivFormatedOIB_1">
      <item>Udruga za posmrtnu pomoć MIMOZA  Dražice, OIB 87258484404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posmrtnu pomoć MIMOZA  Dražice</izvorni_sadrzaj>
    <derivirana_varijabla naziv="DomainObject.Predmet.ProtustrankaIDrugi_1">Udruga za posmrtnu pomoć MIMOZA  Dražice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 posmrtnu pomoć MIMOZA  Dražice, OIB 87258484404, Sušička 10, 51218 Dražice</izvorni_sadrzaj>
    <derivirana_varijabla naziv="DomainObject.Predmet.ProtustrankaIDrugiAdressOIB_1">Udruga za posmrtnu pomoć MIMOZA  Dražice, OIB 87258484404, Sušička 10,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posmrtnu pomoć MIMOZA  Dražice</item>
    </izvorni_sadrzaj>
    <derivirana_varijabla naziv="DomainObject.Predmet.SudioniciListNaziv_1">
      <item>FINA Rijeka</item>
      <item>Udruga za posmrtnu pomoć MIMOZA  Dražice</item>
    </derivirana_varijabla>
  </DomainObject.Predmet.SudioniciListNaziv>
  <DomainObject.Predmet.SudioniciListAdressOIB>
    <izvorni_sadrzaj>
      <item>FINA Rijeka, OIB 85821130368, Frana Kurelca 8,51000 Rijeka</item>
      <item>Udruga za posmrtnu pomoć MIMOZA  Dražice, OIB 87258484404, Sušička 10,51218 Dražice</item>
    </izvorni_sadrzaj>
    <derivirana_varijabla naziv="DomainObject.Predmet.SudioniciListAdressOIB_1">
      <item>FINA Rijeka, OIB 85821130368, Frana Kurelca 8,51000 Rijeka</item>
      <item>Udruga za posmrtnu pomoć MIMOZA  Dražice, OIB 87258484404, Sušička 10,51218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87258484404</item>
    </izvorni_sadrzaj>
    <derivirana_varijabla naziv="DomainObject.Predmet.SudioniciListNazivOIB_1">
      <item>, OIB 85821130368</item>
      <item>, OIB 87258484404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1983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2015-12-04T14:31:00Z</dcterms:created>
  <dc:creator>Vera Jelenović</dc:creator>
  <cp:lastModifiedBy>wsadmin</cp:lastModifiedBy>
  <dcterms:modified xmlns:xsi="http://www.w3.org/2001/XMLSchema-instance" xsi:type="dcterms:W3CDTF">2015-12-04T14:32:00Z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