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335a" w14:paraId="91e335a" w:rsidRDefault="00F008E9" w:rsidP="0022185F" w:rsidR="007F0F70" w:rsidRPr="0022185F">
      <w:pPr>
        <w:ind w:firstLine="708" w:left="708"/>
        <w15:collapsed w:val="false"/>
        <w:rPr>
          <w:color w:val="000000"/>
        </w:rPr>
      </w:pPr>
      <w:bookmarkStart w:name="_GoBack" w:id="0"/>
      <w:bookmarkEnd w:id="0"/>
      <w:r w:rsidRPr="000B2CBA">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t xml:space="preserve"> </w:t>
      </w:r>
    </w:p>
    <w:p w:rsidRDefault="008F0D0C" w:rsidP="007F0F70" w:rsidR="008F0D0C" w:rsidRPr="000B2CBA">
      <w:pPr>
        <w:rPr>
          <w:b/>
          <w:color w:val="000000"/>
          <w:u w:val="single"/>
        </w:rPr>
      </w:pPr>
      <w:r w:rsidRPr="000B2CBA">
        <w:rPr>
          <w:b/>
        </w:rPr>
        <w:t>REPUBLIKA HRVATSKA</w:t>
      </w:r>
    </w:p>
    <w:p w:rsidRDefault="008F0D0C" w:rsidP="00196875" w:rsidR="008F0D0C" w:rsidRPr="000B2CBA">
      <w:pPr>
        <w:rPr>
          <w:b/>
        </w:rPr>
      </w:pPr>
      <w:r w:rsidRPr="000B2CBA">
        <w:rPr>
          <w:b/>
        </w:rPr>
        <w:t xml:space="preserve">TRGOVAČKI SUD U </w:t>
      </w:r>
      <w:r w:rsidR="005B4D97">
        <w:rPr>
          <w:b/>
        </w:rPr>
        <w:t>DUBROVNIK</w:t>
      </w:r>
      <w:r w:rsidRPr="000B2CBA">
        <w:rPr>
          <w:b/>
        </w:rPr>
        <w:t>U</w:t>
      </w:r>
    </w:p>
    <w:p w:rsidRDefault="005B4D97" w:rsidP="007F0F70" w:rsidR="00654287">
      <w:pPr>
        <w:rPr>
          <w:b/>
        </w:rPr>
      </w:pPr>
      <w:r>
        <w:rPr>
          <w:b/>
        </w:rPr>
        <w:t>Dubrovnik, Dr. Ante Starčevića 23</w:t>
      </w:r>
      <w:r w:rsidR="00457FD8" w:rsidRPr="000B2CBA">
        <w:rPr>
          <w:b/>
        </w:rPr>
        <w:tab/>
      </w:r>
      <w:r w:rsidR="00457FD8" w:rsidRPr="000B2CBA">
        <w:rPr>
          <w:b/>
        </w:rPr>
        <w:tab/>
      </w:r>
      <w:r w:rsidR="00B1513D">
        <w:rPr>
          <w:b/>
        </w:rPr>
        <w:tab/>
      </w:r>
      <w:r w:rsidR="007F0F70" w:rsidRPr="000B2CBA">
        <w:rPr>
          <w:b/>
        </w:rPr>
        <w:tab/>
      </w:r>
    </w:p>
    <w:p w:rsidRDefault="00E30DF1" w:rsidP="0022185F" w:rsidR="008F0D0C">
      <w:pPr>
        <w:ind w:firstLine="708" w:left="4956"/>
        <w:rPr>
          <w:b/>
        </w:rPr>
      </w:pPr>
      <w:r>
        <w:rPr>
          <w:b/>
        </w:rPr>
        <w:t xml:space="preserve">  </w:t>
      </w:r>
      <w:r w:rsidR="009E7971" w:rsidRPr="000B2CBA">
        <w:rPr>
          <w:b/>
        </w:rPr>
        <w:t>Posl. br. 18 St-</w:t>
      </w:r>
      <w:r w:rsidR="005846AB">
        <w:rPr>
          <w:b/>
        </w:rPr>
        <w:t>17</w:t>
      </w:r>
      <w:r>
        <w:rPr>
          <w:b/>
        </w:rPr>
        <w:t>5</w:t>
      </w:r>
      <w:r w:rsidR="009E7971" w:rsidRPr="000B2CBA">
        <w:rPr>
          <w:b/>
        </w:rPr>
        <w:t>/201</w:t>
      </w:r>
      <w:r w:rsidR="005B4D97">
        <w:rPr>
          <w:b/>
        </w:rPr>
        <w:t>9</w:t>
      </w:r>
    </w:p>
    <w:p w:rsidRDefault="00E30DF1" w:rsidP="0022185F" w:rsidR="005B4D97" w:rsidRPr="000B2CBA">
      <w:pPr>
        <w:ind w:firstLine="708" w:left="4956"/>
        <w:rPr>
          <w:b/>
        </w:rPr>
      </w:pPr>
      <w:r>
        <w:rPr>
          <w:b/>
        </w:rPr>
        <w:t xml:space="preserve">  (stari broj St-113</w:t>
      </w:r>
      <w:r w:rsidR="005B4D97">
        <w:rPr>
          <w:b/>
        </w:rPr>
        <w:t>/2017)</w:t>
      </w:r>
    </w:p>
    <w:p w:rsidRDefault="009A52DF" w:rsidP="005846AB" w:rsidR="009A52DF">
      <w:pPr>
        <w:rPr>
          <w:b/>
        </w:rPr>
      </w:pPr>
    </w:p>
    <w:p w:rsidRDefault="008F0D0C" w:rsidP="005846AB" w:rsidR="009A52DF">
      <w:pPr>
        <w:jc w:val="center"/>
        <w:rPr>
          <w:b/>
        </w:rPr>
      </w:pPr>
      <w:r w:rsidRPr="000B2CBA">
        <w:rPr>
          <w:b/>
        </w:rPr>
        <w:t xml:space="preserve">R E P U B L I K </w:t>
      </w:r>
      <w:r w:rsidR="004F6327" w:rsidRPr="000B2CBA">
        <w:rPr>
          <w:b/>
        </w:rPr>
        <w:t>A</w:t>
      </w:r>
      <w:r w:rsidRPr="000B2CBA">
        <w:rPr>
          <w:b/>
        </w:rPr>
        <w:t xml:space="preserve">    H R V A T S K </w:t>
      </w:r>
      <w:r w:rsidR="004F6327" w:rsidRPr="000B2CBA">
        <w:rPr>
          <w:b/>
        </w:rPr>
        <w:t>A</w:t>
      </w:r>
    </w:p>
    <w:p w:rsidRDefault="00E30DF1" w:rsidP="005846AB" w:rsidR="00E30DF1" w:rsidRPr="000B2CBA">
      <w:pPr>
        <w:jc w:val="center"/>
        <w:rPr>
          <w:b/>
        </w:rPr>
      </w:pPr>
    </w:p>
    <w:p w:rsidRDefault="008F0D0C" w:rsidP="00B70172" w:rsidR="008F0D0C" w:rsidRPr="000B2CBA">
      <w:pPr>
        <w:jc w:val="center"/>
        <w:rPr>
          <w:b/>
        </w:rPr>
      </w:pPr>
      <w:r w:rsidRPr="000B2CBA">
        <w:rPr>
          <w:b/>
        </w:rPr>
        <w:t>R J E Š E N J E</w:t>
      </w:r>
    </w:p>
    <w:p w:rsidRDefault="008F0D0C" w:rsidP="00CE1874" w:rsidR="008F0D0C" w:rsidRPr="000B2CBA">
      <w:pPr>
        <w:rPr>
          <w:b/>
        </w:rPr>
      </w:pPr>
    </w:p>
    <w:p w:rsidRDefault="008F0D0C" w:rsidP="00B70172" w:rsidR="008F0D0C" w:rsidRPr="000B2CBA">
      <w:pPr>
        <w:jc w:val="both"/>
      </w:pPr>
      <w:r w:rsidRPr="000B2CBA">
        <w:tab/>
        <w:t xml:space="preserve">Trgovački sud u </w:t>
      </w:r>
      <w:r w:rsidR="005B4D97">
        <w:t>Dubrovnik</w:t>
      </w:r>
      <w:r w:rsidRPr="000B2CBA">
        <w:t>u,</w:t>
      </w:r>
      <w:r w:rsidR="00FC03BE">
        <w:t xml:space="preserve"> </w:t>
      </w:r>
      <w:r w:rsidRPr="000B2CBA">
        <w:t xml:space="preserve">po sucu tog suda </w:t>
      </w:r>
      <w:r w:rsidR="009E7971" w:rsidRPr="000B2CBA">
        <w:t>Katarini Franković</w:t>
      </w:r>
      <w:r w:rsidRPr="000B2CBA">
        <w:t xml:space="preserve">, kao sucu pojedincu, u stečajnom postupku nad dužnikom </w:t>
      </w:r>
      <w:r w:rsidR="00E30DF1" w:rsidRPr="00E30DF1">
        <w:t>Stečajna masa iza EGIDA d.o.o. u stečaju   MBS: 060395386, OIB: 05433003227, Ivanec, V. Nazora 77, zastupana po stečajnom upravitelju  Draženu Vidman, OIB: 42883746819, Ivanec, V. Nazora 77</w:t>
      </w:r>
      <w:r w:rsidRPr="000B2CBA">
        <w:t xml:space="preserve">, </w:t>
      </w:r>
      <w:r w:rsidR="00026DB2" w:rsidRPr="000B2CBA">
        <w:t>dana</w:t>
      </w:r>
      <w:r w:rsidR="00EE7E50" w:rsidRPr="000B2CBA">
        <w:t xml:space="preserve"> </w:t>
      </w:r>
      <w:r w:rsidR="00E30DF1">
        <w:t>28</w:t>
      </w:r>
      <w:r w:rsidR="00483A5E" w:rsidRPr="000B2CBA">
        <w:t xml:space="preserve">. </w:t>
      </w:r>
      <w:r w:rsidR="005846AB">
        <w:t>veljače</w:t>
      </w:r>
      <w:r w:rsidR="00483A5E" w:rsidRPr="000B2CBA">
        <w:t xml:space="preserve"> </w:t>
      </w:r>
      <w:r w:rsidR="00026DB2" w:rsidRPr="000B2CBA">
        <w:t>201</w:t>
      </w:r>
      <w:r w:rsidR="005B4D97">
        <w:t>9</w:t>
      </w:r>
      <w:r w:rsidR="00026DB2" w:rsidRPr="000B2CBA">
        <w:t>. godine</w:t>
      </w:r>
    </w:p>
    <w:p w:rsidRDefault="009A52DF" w:rsidP="005846AB" w:rsidR="009A52DF">
      <w:pPr>
        <w:rPr>
          <w:b/>
        </w:rPr>
      </w:pPr>
    </w:p>
    <w:p w:rsidRDefault="008F0D0C" w:rsidP="00B70172" w:rsidR="008F0D0C" w:rsidRPr="000B2CBA">
      <w:pPr>
        <w:jc w:val="center"/>
        <w:rPr>
          <w:b/>
        </w:rPr>
      </w:pPr>
      <w:r w:rsidRPr="000B2CBA">
        <w:rPr>
          <w:b/>
        </w:rPr>
        <w:t>r i j e š i o    j e</w:t>
      </w:r>
    </w:p>
    <w:p w:rsidRDefault="00B2638F" w:rsidP="00CE1874" w:rsidR="00B2638F" w:rsidRPr="000B2CBA">
      <w:pPr>
        <w:rPr>
          <w:b/>
        </w:rPr>
      </w:pPr>
    </w:p>
    <w:p w:rsidRDefault="00967160" w:rsidP="00967160" w:rsidR="00967160" w:rsidRPr="000B2CBA">
      <w:pPr>
        <w:ind w:hanging="705" w:left="705"/>
        <w:jc w:val="both"/>
      </w:pPr>
      <w:r w:rsidRPr="000B2CBA">
        <w:rPr>
          <w:b/>
        </w:rPr>
        <w:t>I.</w:t>
      </w:r>
      <w:r w:rsidRPr="000B2CBA">
        <w:rPr>
          <w:b/>
        </w:rPr>
        <w:tab/>
      </w:r>
      <w:r w:rsidRPr="000B2CBA">
        <w:t xml:space="preserve">Obustavlja se i zaključuje stečajni postupak nad </w:t>
      </w:r>
      <w:r w:rsidR="00E30DF1" w:rsidRPr="00E30DF1">
        <w:t>Stečajna masa iza EGIDA d.o.o. u stečaju   MBS: 060395386, OIB: 05433003227, Ivanec, V. Nazora 77</w:t>
      </w:r>
      <w:r w:rsidR="00654287" w:rsidRPr="00654287">
        <w:t xml:space="preserve">, </w:t>
      </w:r>
      <w:r w:rsidR="00274E1C" w:rsidRPr="000B2CBA">
        <w:t>a temeljem odredbe čl. 293. Stečajnog zakona (Narodne novine 71/</w:t>
      </w:r>
      <w:r w:rsidR="00B1513D">
        <w:t>20</w:t>
      </w:r>
      <w:r w:rsidR="00274E1C" w:rsidRPr="000B2CBA">
        <w:t>15,</w:t>
      </w:r>
      <w:r w:rsidR="00B1513D">
        <w:t xml:space="preserve"> 104/2017</w:t>
      </w:r>
      <w:r w:rsidR="00274E1C" w:rsidRPr="000B2CBA">
        <w:t xml:space="preserve"> dalje u tekstu: SZ)</w:t>
      </w:r>
      <w:r w:rsidRPr="000B2CBA">
        <w:t>.</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II.</w:t>
      </w:r>
      <w:r w:rsidRPr="000B2CBA">
        <w:rPr>
          <w:b/>
        </w:rPr>
        <w:tab/>
      </w:r>
      <w:r w:rsidRPr="000B2CBA">
        <w:t xml:space="preserve">Nastavlja se postupak u korist stečajne mase stečajnog dužnika </w:t>
      </w:r>
      <w:r w:rsidR="00E30DF1" w:rsidRPr="00E30DF1">
        <w:t>Stečajna masa iza EGIDA d.o.o. u stečaju   MBS: 060395386, OIB: 05433003227, Ivanec, V. Nazora 77</w:t>
      </w:r>
      <w:r w:rsidR="00AA194B" w:rsidRPr="000B2CBA">
        <w:t>.</w:t>
      </w:r>
    </w:p>
    <w:p w:rsidRDefault="00AA194B" w:rsidP="00967160" w:rsidR="00AA194B" w:rsidRPr="000B2CBA">
      <w:pPr>
        <w:ind w:hanging="705" w:left="705"/>
        <w:jc w:val="both"/>
        <w:rPr>
          <w:b/>
        </w:rPr>
      </w:pPr>
    </w:p>
    <w:p w:rsidRDefault="00967160" w:rsidP="00967160" w:rsidR="00967160" w:rsidRPr="000B2CBA">
      <w:pPr>
        <w:ind w:hanging="705" w:left="705"/>
        <w:jc w:val="both"/>
      </w:pPr>
      <w:r w:rsidRPr="000B2CBA">
        <w:rPr>
          <w:b/>
        </w:rPr>
        <w:t>III.</w:t>
      </w:r>
      <w:r w:rsidRPr="000B2CBA">
        <w:rPr>
          <w:b/>
        </w:rPr>
        <w:tab/>
      </w:r>
      <w:r w:rsidRPr="000B2CBA">
        <w:t>Ovo rješenje i osnova zaključenja stečajnog postupka objavit će se na e oglasnoj ploči.</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IV.</w:t>
      </w:r>
      <w:r w:rsidRPr="000B2CBA">
        <w:rPr>
          <w:b/>
        </w:rPr>
        <w:tab/>
      </w:r>
      <w:r w:rsidRPr="000B2CBA">
        <w:t>Po pravomoćnosti ovog rješenja registarski odjel provest će brisanje dužnika iz registra.</w:t>
      </w:r>
    </w:p>
    <w:p w:rsidRDefault="00967160" w:rsidP="00967160" w:rsidR="00967160" w:rsidRPr="000B2CBA">
      <w:pPr>
        <w:ind w:hanging="705" w:left="705"/>
        <w:jc w:val="both"/>
      </w:pPr>
    </w:p>
    <w:p w:rsidRDefault="00967160" w:rsidP="009A52DF" w:rsidR="00B2638F">
      <w:pPr>
        <w:ind w:hanging="705" w:left="705"/>
        <w:jc w:val="both"/>
      </w:pPr>
      <w:r w:rsidRPr="000B2CBA">
        <w:rPr>
          <w:b/>
        </w:rPr>
        <w:t>V.</w:t>
      </w:r>
      <w:r w:rsidRPr="000B2CBA">
        <w:rPr>
          <w:b/>
        </w:rPr>
        <w:tab/>
      </w:r>
      <w:r w:rsidR="00274E1C" w:rsidRPr="000B2CBA">
        <w:t xml:space="preserve">Ovlašćuje se stečajni upravitelj </w:t>
      </w:r>
      <w:r w:rsidR="00E30DF1">
        <w:t>Dražen</w:t>
      </w:r>
      <w:r w:rsidR="00E30DF1" w:rsidRPr="00E30DF1">
        <w:t xml:space="preserve"> Vidman, OIB: 42883746819, Ivanec, V. Nazora 77</w:t>
      </w:r>
      <w:r w:rsidR="00E30DF1">
        <w:t xml:space="preserve">, </w:t>
      </w:r>
      <w:r w:rsidR="00274E1C" w:rsidRPr="000B2CBA">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5B4D97" w:rsidP="00967160" w:rsidR="005B4D97">
      <w:pPr>
        <w:jc w:val="both"/>
      </w:pPr>
    </w:p>
    <w:p w:rsidRDefault="00967160" w:rsidP="00654287" w:rsidR="00654287" w:rsidRPr="000B2CBA">
      <w:pPr>
        <w:jc w:val="center"/>
        <w:rPr>
          <w:b/>
        </w:rPr>
      </w:pPr>
      <w:r w:rsidRPr="000B2CBA">
        <w:rPr>
          <w:b/>
        </w:rPr>
        <w:t>Obrazloženje</w:t>
      </w:r>
    </w:p>
    <w:p w:rsidRDefault="009A52DF" w:rsidP="009A52DF" w:rsidR="009A52DF">
      <w:pPr>
        <w:ind w:firstLine="708"/>
        <w:jc w:val="both"/>
        <w:rPr>
          <w:b/>
        </w:rPr>
      </w:pPr>
    </w:p>
    <w:p w:rsidRDefault="00E30DF1" w:rsidP="00E30DF1" w:rsidR="00E30DF1">
      <w:pPr>
        <w:ind w:firstLine="708"/>
        <w:jc w:val="both"/>
      </w:pPr>
      <w:r>
        <w:t xml:space="preserve">Rješenjem ovog suda posl.br. St-2758/2015 od 02. lipnja 2016. godine, otvoren je i zaključen skraćeni stečajni postupak nad dužnikom Stečajna masa iza EGIDA d.o.o. u stečaju, Kamen (Grad Split), Stari Put 13, OIB: 72335632630, MBS: </w:t>
      </w:r>
      <w:r>
        <w:lastRenderedPageBreak/>
        <w:t>060276540, te je za stečajnog upravitelja imenovan Vencel Čuljak, Osijek, Plješevićka 16 E.</w:t>
      </w:r>
    </w:p>
    <w:p w:rsidRDefault="00E30DF1" w:rsidP="00E30DF1" w:rsidR="00E30DF1">
      <w:pPr>
        <w:ind w:firstLine="708"/>
        <w:jc w:val="both"/>
      </w:pPr>
    </w:p>
    <w:p w:rsidRDefault="00E30DF1" w:rsidP="00E30DF1" w:rsidR="00E30DF1">
      <w:pPr>
        <w:ind w:firstLine="708"/>
        <w:jc w:val="both"/>
      </w:pPr>
      <w:r>
        <w:t>Podneskom je stečajni upravitelj Vencel Čuljak obavijestio sud da dužnik ima imovine koja ulazi u stečajnu masu a koja je naknadno pronađena i to prema podacima Županijskog državnog odvjetništva u Splitu,  imovina koju potrebno unovčiti, te je predložio nastavak postupka radi naknadno pronađene imovine.</w:t>
      </w:r>
    </w:p>
    <w:p w:rsidRDefault="00E30DF1" w:rsidP="00E30DF1" w:rsidR="00E30DF1">
      <w:pPr>
        <w:ind w:firstLine="708"/>
        <w:jc w:val="both"/>
      </w:pPr>
    </w:p>
    <w:p w:rsidRDefault="00E30DF1" w:rsidP="00E30DF1" w:rsidR="00E30DF1">
      <w:pPr>
        <w:ind w:firstLine="708"/>
        <w:jc w:val="both"/>
      </w:pPr>
      <w:r>
        <w:t xml:space="preserve">Rješenjem Trgovačkog suda u Splitu posl.br. St- 113/2017  od 11. listopada 2018. godine određen je nastavak postupak radi naknadne diobe nad stečajnim dužnikom, te je određeno ispitno i izvještajno ročište. Na ispitnom i izvještajnom ročištu stečajni upravitelj je naveo da stečajna masa trenutno nije dovoljna za pokriće troškova stečajnog postupka. </w:t>
      </w:r>
    </w:p>
    <w:p w:rsidRDefault="00E30DF1" w:rsidP="00E30DF1" w:rsidR="00E30DF1">
      <w:pPr>
        <w:ind w:firstLine="708"/>
        <w:jc w:val="both"/>
      </w:pPr>
    </w:p>
    <w:p w:rsidRDefault="00E30DF1" w:rsidP="00E30DF1" w:rsidR="005846AB">
      <w:pPr>
        <w:ind w:firstLine="708"/>
        <w:jc w:val="both"/>
      </w:pPr>
      <w:r>
        <w:tab/>
        <w:t>Stečajni upravitelj je predložio sukladno čl. 293. Stečajnog zakona (NN 71/15) ovaj postupak obustaviti zbog toga što dužnik nema trenutno imovine odnosno zbog nedostatnosti imovine za namirenje troškova stečajnog postupka. Stečajni upravitelj navodi na izvještajnom ročištu da kod ovog stečajnog dužnika nije pronađena nikakva imovina, a troškovi stečajnog postupka su sigurno preko 20.000,00 kuna ukoliko se provodi cijeli postupak.</w:t>
      </w:r>
    </w:p>
    <w:p w:rsidRDefault="00E30DF1" w:rsidP="00E30DF1" w:rsidR="00E30DF1">
      <w:pPr>
        <w:ind w:firstLine="708"/>
        <w:jc w:val="both"/>
      </w:pPr>
    </w:p>
    <w:p w:rsidRDefault="001303E4" w:rsidP="001303E4" w:rsidR="001303E4" w:rsidRPr="000B2CBA">
      <w:pPr>
        <w:ind w:firstLine="708"/>
        <w:jc w:val="both"/>
      </w:pPr>
      <w:r w:rsidRPr="000B2CBA">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1303E4" w:rsidP="001303E4" w:rsidR="001303E4" w:rsidRPr="000B2CBA">
      <w:pPr>
        <w:ind w:firstLine="708"/>
        <w:jc w:val="both"/>
      </w:pPr>
    </w:p>
    <w:p w:rsidRDefault="00015AAC" w:rsidP="00015AAC" w:rsidR="00967160" w:rsidRPr="000B2CBA">
      <w:pPr>
        <w:ind w:firstLine="708"/>
        <w:jc w:val="both"/>
      </w:pPr>
      <w:r w:rsidRPr="000B2CBA">
        <w:t>Poziv na očitovanje objavlj</w:t>
      </w:r>
      <w:r w:rsidR="004E6C19" w:rsidRPr="000B2CBA">
        <w:t xml:space="preserve">en je na e-oglasnoj ploči suda </w:t>
      </w:r>
      <w:r w:rsidRPr="000B2CBA">
        <w:t>godine i u ostavljenom roku od 15 dana, i do donošenja ovog rješenja nije pristiglo bilo kakvo očitovanje</w:t>
      </w:r>
      <w:r w:rsidR="009A52DF">
        <w:t xml:space="preserve">. </w:t>
      </w:r>
    </w:p>
    <w:p w:rsidRDefault="008F5F97" w:rsidP="005A0EC3" w:rsidR="008F5F97" w:rsidRPr="000B2CBA">
      <w:pPr>
        <w:jc w:val="both"/>
      </w:pPr>
    </w:p>
    <w:p w:rsidRDefault="008F5F97" w:rsidP="00015AAC" w:rsidR="008F5F97" w:rsidRPr="000B2CBA">
      <w:pPr>
        <w:ind w:firstLine="708"/>
        <w:jc w:val="both"/>
      </w:pPr>
      <w:r w:rsidRPr="000B2CBA">
        <w:t>U smislu čl. 293. st.4. SZ-a stečajni upravitelj je nakon zaključenja stečajnog postupka dužan u ime stečajnog dužnika, a za račun stečajne mase unovčiti eventualno naknadno pronađenu imovinu dužnika i prikupljenim sredstvima podmiriti nastale troškove stečajnog postupka, a eventualni ostatak uplatiti u državni proračun. Stoga je trebalo je ovlastiti stečajnog upravitelja za pokretanje i vođenje eventualnih postupaka glede imovine koja bi se nakon obustave i zaključenja ovog stečajnog postupka pronašla, a koja ulazi u stečajnu masu.</w:t>
      </w:r>
    </w:p>
    <w:p w:rsidRDefault="009A52DF" w:rsidP="005B4D97" w:rsidR="009A52DF">
      <w:pPr>
        <w:jc w:val="both"/>
      </w:pPr>
    </w:p>
    <w:p w:rsidRDefault="00967160" w:rsidP="00967160" w:rsidR="00967160" w:rsidRPr="000B2CBA">
      <w:pPr>
        <w:ind w:firstLine="708"/>
        <w:jc w:val="both"/>
      </w:pPr>
      <w:r w:rsidRPr="000B2CBA">
        <w:t>Zbog izloženog, na temelju spomenutih propisa, odlučeno je kao u izreci.</w:t>
      </w:r>
    </w:p>
    <w:p w:rsidRDefault="009A52DF" w:rsidP="005B4D97" w:rsidR="009A52DF">
      <w:pPr>
        <w:rPr>
          <w:b/>
        </w:rPr>
      </w:pPr>
    </w:p>
    <w:p w:rsidRDefault="008F0D0C" w:rsidP="001936C6" w:rsidR="008F0D0C" w:rsidRPr="000B2CBA">
      <w:pPr>
        <w:jc w:val="center"/>
        <w:rPr>
          <w:b/>
        </w:rPr>
      </w:pPr>
      <w:r w:rsidRPr="000B2CBA">
        <w:rPr>
          <w:b/>
        </w:rPr>
        <w:t xml:space="preserve">U </w:t>
      </w:r>
      <w:r w:rsidR="005B4D97">
        <w:rPr>
          <w:b/>
        </w:rPr>
        <w:t>Dubrovnik</w:t>
      </w:r>
      <w:r w:rsidRPr="000B2CBA">
        <w:rPr>
          <w:b/>
        </w:rPr>
        <w:t xml:space="preserve">u, </w:t>
      </w:r>
      <w:r w:rsidR="00E30DF1">
        <w:rPr>
          <w:b/>
        </w:rPr>
        <w:t>28</w:t>
      </w:r>
      <w:r w:rsidR="005846AB">
        <w:rPr>
          <w:b/>
        </w:rPr>
        <w:t>. veljače</w:t>
      </w:r>
      <w:r w:rsidRPr="000B2CBA">
        <w:rPr>
          <w:b/>
        </w:rPr>
        <w:t xml:space="preserve"> 201</w:t>
      </w:r>
      <w:r w:rsidR="005B4D97">
        <w:rPr>
          <w:b/>
        </w:rPr>
        <w:t>9</w:t>
      </w:r>
      <w:r w:rsidRPr="000B2CBA">
        <w:rPr>
          <w:b/>
        </w:rPr>
        <w:t>. godine</w:t>
      </w:r>
    </w:p>
    <w:p w:rsidRDefault="008F0D0C" w:rsidP="001936C6" w:rsidR="008F0D0C" w:rsidRPr="000B2CBA">
      <w:pPr>
        <w:jc w:val="both"/>
      </w:pPr>
    </w:p>
    <w:p w:rsidRDefault="008F0D0C" w:rsidP="001936C6" w:rsidR="008F0D0C" w:rsidRPr="000B2CBA">
      <w:pPr>
        <w:jc w:val="both"/>
        <w:rPr>
          <w:b/>
        </w:rPr>
      </w:pPr>
      <w:r w:rsidRPr="000B2CBA">
        <w:tab/>
      </w:r>
      <w:r w:rsidRPr="000B2CBA">
        <w:tab/>
      </w:r>
      <w:r w:rsidRPr="000B2CBA">
        <w:tab/>
      </w:r>
      <w:r w:rsidRPr="000B2CBA">
        <w:tab/>
      </w:r>
      <w:r w:rsidRPr="000B2CBA">
        <w:tab/>
      </w:r>
      <w:r w:rsidRPr="000B2CBA">
        <w:tab/>
      </w:r>
      <w:r w:rsidRPr="000B2CBA">
        <w:tab/>
      </w:r>
      <w:r w:rsidRPr="000B2CBA">
        <w:tab/>
      </w:r>
      <w:r w:rsidR="008A44B4" w:rsidRPr="000B2CBA">
        <w:rPr>
          <w:b/>
        </w:rPr>
        <w:t>S</w:t>
      </w:r>
      <w:r w:rsidRPr="000B2CBA">
        <w:rPr>
          <w:b/>
        </w:rPr>
        <w:t>udac:</w:t>
      </w:r>
    </w:p>
    <w:p w:rsidRDefault="008F0D0C" w:rsidP="001936C6" w:rsidR="008F0D0C" w:rsidRPr="000B2CBA">
      <w:pPr>
        <w:jc w:val="both"/>
        <w:rPr>
          <w:b/>
        </w:rPr>
      </w:pPr>
    </w:p>
    <w:p w:rsidRDefault="008F0D0C" w:rsidP="002A07D5" w:rsidR="009A52DF">
      <w:pPr>
        <w:jc w:val="both"/>
        <w:rPr>
          <w:b/>
        </w:rPr>
      </w:pP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p>
    <w:p w:rsidRDefault="00D70C25" w:rsidP="009A52DF" w:rsidR="00FC03BE">
      <w:pPr>
        <w:ind w:left="5664"/>
        <w:jc w:val="both"/>
        <w:rPr>
          <w:b/>
        </w:rPr>
      </w:pPr>
      <w:r w:rsidRPr="000B2CBA">
        <w:rPr>
          <w:b/>
        </w:rPr>
        <w:t>Katarina Franković</w:t>
      </w:r>
    </w:p>
    <w:p w:rsidRDefault="00FC03BE" w:rsidP="002A07D5" w:rsidR="00FC03BE">
      <w:pPr>
        <w:jc w:val="both"/>
        <w:rPr>
          <w:b/>
        </w:rPr>
      </w:pPr>
    </w:p>
    <w:p w:rsidRDefault="009A52DF" w:rsidP="002A07D5" w:rsidR="009A52DF">
      <w:pPr>
        <w:jc w:val="both"/>
        <w:rPr>
          <w:b/>
        </w:rPr>
      </w:pPr>
    </w:p>
    <w:p w:rsidRDefault="009F053B" w:rsidP="002A07D5" w:rsidR="009F053B">
      <w:pPr>
        <w:jc w:val="both"/>
        <w:rPr>
          <w:b/>
        </w:rPr>
      </w:pPr>
    </w:p>
    <w:p w:rsidRDefault="002A07D5" w:rsidP="002A07D5" w:rsidR="002A07D5" w:rsidRPr="000B2CBA">
      <w:pPr>
        <w:jc w:val="both"/>
        <w:rPr>
          <w:b/>
        </w:rPr>
      </w:pPr>
      <w:r w:rsidRPr="000B2CBA">
        <w:rPr>
          <w:b/>
        </w:rPr>
        <w:t>POUKA O PRAVNOM LIJEKU</w:t>
      </w:r>
    </w:p>
    <w:p w:rsidRDefault="002A07D5" w:rsidP="002A07D5" w:rsidR="002A07D5" w:rsidRPr="000B2CBA">
      <w:pPr>
        <w:jc w:val="both"/>
      </w:pPr>
      <w:r w:rsidRPr="000B2CBA">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B2CBA">
          <w:t>11. st</w:t>
        </w:r>
      </w:smartTag>
      <w:r w:rsidRPr="000B2CBA">
        <w:t xml:space="preserve">. </w:t>
      </w:r>
      <w:smartTag w:element="metricconverter" w:uri="urn:schemas-microsoft-com:office:smarttags">
        <w:smartTagPr>
          <w:attr w:val="4. OZ" w:name="ProductID"/>
        </w:smartTagPr>
        <w:r w:rsidRPr="000B2CBA">
          <w:t>4. OZ</w:t>
        </w:r>
      </w:smartTag>
      <w:r w:rsidRPr="000B2CBA">
        <w:t>).</w:t>
      </w:r>
    </w:p>
    <w:p w:rsidRDefault="008F0D0C" w:rsidP="001936C6" w:rsidR="008F0D0C" w:rsidRPr="000B2CBA">
      <w:pPr>
        <w:jc w:val="both"/>
        <w:rPr>
          <w:b/>
        </w:rPr>
      </w:pPr>
      <w:r w:rsidRPr="000B2CBA">
        <w:rPr>
          <w:b/>
        </w:rPr>
        <w:t>DN-a:</w:t>
      </w:r>
    </w:p>
    <w:p w:rsidRDefault="00D70C25" w:rsidP="00D70C25" w:rsidR="00D70C25" w:rsidRPr="000B2CBA">
      <w:pPr>
        <w:numPr>
          <w:ilvl w:val="0"/>
          <w:numId w:val="1"/>
        </w:numPr>
        <w:tabs>
          <w:tab w:pos="142" w:val="left"/>
        </w:tabs>
        <w:jc w:val="both"/>
      </w:pPr>
      <w:r w:rsidRPr="000B2CBA">
        <w:t>stečajnom upravitelju,</w:t>
      </w:r>
      <w:r w:rsidR="0022185F">
        <w:t xml:space="preserve"> putem e oglasna ploča</w:t>
      </w:r>
    </w:p>
    <w:p w:rsidRDefault="00D70C25" w:rsidP="00D70C25" w:rsidR="00D70C25" w:rsidRPr="000B2CBA">
      <w:pPr>
        <w:numPr>
          <w:ilvl w:val="0"/>
          <w:numId w:val="1"/>
        </w:numPr>
        <w:tabs>
          <w:tab w:pos="142" w:val="left"/>
        </w:tabs>
        <w:jc w:val="both"/>
      </w:pPr>
      <w:r w:rsidRPr="000B2CBA">
        <w:t xml:space="preserve">FINA, </w:t>
      </w:r>
    </w:p>
    <w:p w:rsidRDefault="00D70C25" w:rsidP="00D70C25" w:rsidR="00D70C25" w:rsidRPr="000B2CBA">
      <w:pPr>
        <w:numPr>
          <w:ilvl w:val="0"/>
          <w:numId w:val="1"/>
        </w:numPr>
        <w:tabs>
          <w:tab w:pos="142" w:val="left"/>
        </w:tabs>
        <w:jc w:val="both"/>
      </w:pPr>
      <w:r w:rsidRPr="000B2CBA">
        <w:t>Porezna uprava Ispostava prema sjedištu dužnika,</w:t>
      </w:r>
    </w:p>
    <w:p w:rsidRDefault="00D70C25" w:rsidP="00D70C25" w:rsidR="00D70C25" w:rsidRPr="000B2CBA">
      <w:pPr>
        <w:numPr>
          <w:ilvl w:val="0"/>
          <w:numId w:val="1"/>
        </w:numPr>
        <w:tabs>
          <w:tab w:pos="142" w:val="left"/>
        </w:tabs>
        <w:jc w:val="both"/>
      </w:pPr>
      <w:r w:rsidRPr="000B2CBA">
        <w:t>Županijskom državnom odvjetništvu</w:t>
      </w:r>
      <w:r w:rsidR="000B2CBA" w:rsidRPr="000B2CBA">
        <w:t xml:space="preserve"> u </w:t>
      </w:r>
      <w:r w:rsidR="009A52DF">
        <w:t>Split</w:t>
      </w:r>
      <w:r w:rsidR="0022185F">
        <w:t>u</w:t>
      </w:r>
      <w:r w:rsidRPr="000B2CBA">
        <w:t>, Građansko-upravni odjel,</w:t>
      </w:r>
      <w:r w:rsidR="00351C97" w:rsidRPr="000B2CBA">
        <w:t xml:space="preserve"> </w:t>
      </w:r>
      <w:r w:rsidR="00E30DF1">
        <w:t>putem e oglasna ploča</w:t>
      </w:r>
    </w:p>
    <w:p w:rsidRDefault="005846AB" w:rsidP="00D70C25" w:rsidR="004E6C19" w:rsidRPr="000B2CBA">
      <w:pPr>
        <w:numPr>
          <w:ilvl w:val="0"/>
          <w:numId w:val="1"/>
        </w:numPr>
        <w:tabs>
          <w:tab w:pos="142" w:val="left"/>
        </w:tabs>
        <w:jc w:val="both"/>
      </w:pPr>
      <w:r>
        <w:t>registar Trgovačkog suda</w:t>
      </w:r>
      <w:r w:rsidR="00E30DF1">
        <w:t xml:space="preserve"> u Splitu</w:t>
      </w:r>
      <w:r w:rsidR="00D70C25" w:rsidRPr="000B2CBA">
        <w:t>,</w:t>
      </w:r>
      <w:r w:rsidR="00FC03BE">
        <w:t xml:space="preserve"> </w:t>
      </w:r>
      <w:r w:rsidR="003F2E25">
        <w:t>nakon pravomoćnosti</w:t>
      </w:r>
      <w:r w:rsidR="00251D53" w:rsidRPr="000B2CBA">
        <w:t xml:space="preserve"> </w:t>
      </w:r>
    </w:p>
    <w:p w:rsidRDefault="00D70C25" w:rsidP="00AC7FC2" w:rsidR="00D70C25" w:rsidRPr="000B2CBA">
      <w:pPr>
        <w:pStyle w:val="Odlomakpopisa"/>
        <w:numPr>
          <w:ilvl w:val="0"/>
          <w:numId w:val="1"/>
        </w:numPr>
      </w:pPr>
      <w:r w:rsidRPr="000B2CBA">
        <w:t>mrežna</w:t>
      </w:r>
      <w:r w:rsidR="00AC7FC2" w:rsidRPr="000B2CBA">
        <w:t xml:space="preserve"> stranica e-Oglasna ploča suda</w:t>
      </w:r>
    </w:p>
    <w:sectPr w:rsidSect="00DB4AC8" w:rsidR="00D70C25" w:rsidRPr="000B2CBA">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7A2FCB">
      <w:rPr>
        <w:rStyle w:val="Brojstranice"/>
        <w:noProof/>
        <w:sz w:val="22"/>
        <w:szCs w:val="22"/>
      </w:rPr>
      <w:t>3</w:t>
    </w:r>
    <w:r w:rsidRPr="004B3B4F">
      <w:rPr>
        <w:rStyle w:val="Brojstranice"/>
        <w:sz w:val="22"/>
        <w:szCs w:val="22"/>
      </w:rPr>
      <w:fldChar w:fldCharType="end"/>
    </w:r>
  </w:p>
  <w:p w:rsidRDefault="00E30DF1" w:rsidP="00E30DF1" w:rsidR="00E30DF1" w:rsidRPr="00E30DF1">
    <w:pPr>
      <w:jc w:val="right"/>
      <w:rPr>
        <w:b/>
        <w:sz w:val="22"/>
        <w:szCs w:val="22"/>
      </w:rPr>
    </w:pPr>
    <w:r w:rsidRPr="00E30DF1">
      <w:rPr>
        <w:b/>
        <w:sz w:val="22"/>
        <w:szCs w:val="22"/>
      </w:rPr>
      <w:t>Posl. br. 18 St-175/2019</w:t>
    </w:r>
  </w:p>
  <w:p w:rsidRDefault="00E30DF1" w:rsidP="00E30DF1" w:rsidR="008F0D0C" w:rsidRPr="001C3FC7">
    <w:pPr>
      <w:jc w:val="right"/>
      <w:rPr>
        <w:b/>
        <w:sz w:val="22"/>
        <w:szCs w:val="22"/>
      </w:rPr>
    </w:pPr>
    <w:r w:rsidRPr="00E30DF1">
      <w:rPr>
        <w:b/>
        <w:sz w:val="22"/>
        <w:szCs w:val="22"/>
      </w:rPr>
      <w:t xml:space="preserve">  (stari broj St-113/2017)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CBA"/>
    <w:rsid w:val="000B2F5E"/>
    <w:rsid w:val="000B3478"/>
    <w:rsid w:val="000B3E33"/>
    <w:rsid w:val="000B48E5"/>
    <w:rsid w:val="000C0655"/>
    <w:rsid w:val="000D280F"/>
    <w:rsid w:val="000E3663"/>
    <w:rsid w:val="000E733F"/>
    <w:rsid w:val="000F00A0"/>
    <w:rsid w:val="00105FEC"/>
    <w:rsid w:val="001303E4"/>
    <w:rsid w:val="00141887"/>
    <w:rsid w:val="001574D1"/>
    <w:rsid w:val="00182518"/>
    <w:rsid w:val="001936C6"/>
    <w:rsid w:val="00196875"/>
    <w:rsid w:val="001A66AE"/>
    <w:rsid w:val="001B14F0"/>
    <w:rsid w:val="001C361B"/>
    <w:rsid w:val="001C3FC7"/>
    <w:rsid w:val="001C6AD2"/>
    <w:rsid w:val="001D533A"/>
    <w:rsid w:val="001E1AA3"/>
    <w:rsid w:val="001E65BA"/>
    <w:rsid w:val="001F5233"/>
    <w:rsid w:val="001F7BD3"/>
    <w:rsid w:val="00203A61"/>
    <w:rsid w:val="00211AE3"/>
    <w:rsid w:val="0022185F"/>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143B"/>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3F2E25"/>
    <w:rsid w:val="0042505E"/>
    <w:rsid w:val="00427818"/>
    <w:rsid w:val="00430258"/>
    <w:rsid w:val="00437DC8"/>
    <w:rsid w:val="004408D6"/>
    <w:rsid w:val="00443A63"/>
    <w:rsid w:val="00445ABB"/>
    <w:rsid w:val="0045359A"/>
    <w:rsid w:val="00457FD8"/>
    <w:rsid w:val="00460156"/>
    <w:rsid w:val="0046556C"/>
    <w:rsid w:val="00467A95"/>
    <w:rsid w:val="004737B3"/>
    <w:rsid w:val="00480285"/>
    <w:rsid w:val="0048092B"/>
    <w:rsid w:val="00481824"/>
    <w:rsid w:val="00483A5E"/>
    <w:rsid w:val="00485782"/>
    <w:rsid w:val="00486C03"/>
    <w:rsid w:val="004B13DF"/>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46AB"/>
    <w:rsid w:val="00586ACC"/>
    <w:rsid w:val="00594B07"/>
    <w:rsid w:val="005A0326"/>
    <w:rsid w:val="005A0EC3"/>
    <w:rsid w:val="005A220B"/>
    <w:rsid w:val="005B01B0"/>
    <w:rsid w:val="005B18B0"/>
    <w:rsid w:val="005B4D97"/>
    <w:rsid w:val="005B6956"/>
    <w:rsid w:val="005C6966"/>
    <w:rsid w:val="005D7654"/>
    <w:rsid w:val="005E6A97"/>
    <w:rsid w:val="0061647E"/>
    <w:rsid w:val="00616A68"/>
    <w:rsid w:val="00622F4E"/>
    <w:rsid w:val="00625FFE"/>
    <w:rsid w:val="0063094D"/>
    <w:rsid w:val="00630CF7"/>
    <w:rsid w:val="006351C6"/>
    <w:rsid w:val="006360BD"/>
    <w:rsid w:val="006368EB"/>
    <w:rsid w:val="00654287"/>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A2FCB"/>
    <w:rsid w:val="007B4752"/>
    <w:rsid w:val="007B5F11"/>
    <w:rsid w:val="007B5FA2"/>
    <w:rsid w:val="007B6140"/>
    <w:rsid w:val="007C0CA1"/>
    <w:rsid w:val="007C3038"/>
    <w:rsid w:val="007D68C3"/>
    <w:rsid w:val="007E40BC"/>
    <w:rsid w:val="007E75F9"/>
    <w:rsid w:val="007F0F70"/>
    <w:rsid w:val="00801AA6"/>
    <w:rsid w:val="008035C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2DF"/>
    <w:rsid w:val="009A5CC2"/>
    <w:rsid w:val="009A6E6E"/>
    <w:rsid w:val="009B26C3"/>
    <w:rsid w:val="009B4051"/>
    <w:rsid w:val="009B7D69"/>
    <w:rsid w:val="009D2643"/>
    <w:rsid w:val="009D2E14"/>
    <w:rsid w:val="009D415E"/>
    <w:rsid w:val="009D5F53"/>
    <w:rsid w:val="009E3728"/>
    <w:rsid w:val="009E7971"/>
    <w:rsid w:val="009F0519"/>
    <w:rsid w:val="009F053B"/>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41F35"/>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6DCE"/>
    <w:rsid w:val="00A97397"/>
    <w:rsid w:val="00AA122E"/>
    <w:rsid w:val="00AA194B"/>
    <w:rsid w:val="00AC1A08"/>
    <w:rsid w:val="00AC2766"/>
    <w:rsid w:val="00AC7FC2"/>
    <w:rsid w:val="00AD69A2"/>
    <w:rsid w:val="00AD75F5"/>
    <w:rsid w:val="00AF51CE"/>
    <w:rsid w:val="00B00737"/>
    <w:rsid w:val="00B062F2"/>
    <w:rsid w:val="00B108C8"/>
    <w:rsid w:val="00B11A94"/>
    <w:rsid w:val="00B1513D"/>
    <w:rsid w:val="00B2638F"/>
    <w:rsid w:val="00B26ED9"/>
    <w:rsid w:val="00B3737E"/>
    <w:rsid w:val="00B37DC1"/>
    <w:rsid w:val="00B41AE3"/>
    <w:rsid w:val="00B427B6"/>
    <w:rsid w:val="00B4286B"/>
    <w:rsid w:val="00B4785D"/>
    <w:rsid w:val="00B50A1E"/>
    <w:rsid w:val="00B53162"/>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6375E"/>
    <w:rsid w:val="00C7637C"/>
    <w:rsid w:val="00C87615"/>
    <w:rsid w:val="00C9702E"/>
    <w:rsid w:val="00CB5C61"/>
    <w:rsid w:val="00CD713B"/>
    <w:rsid w:val="00CD7839"/>
    <w:rsid w:val="00CE0779"/>
    <w:rsid w:val="00CE0B7A"/>
    <w:rsid w:val="00CE1874"/>
    <w:rsid w:val="00CE637D"/>
    <w:rsid w:val="00CE7A86"/>
    <w:rsid w:val="00CF2B2D"/>
    <w:rsid w:val="00CF4FFE"/>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41D9"/>
    <w:rsid w:val="00E306EB"/>
    <w:rsid w:val="00E30DF1"/>
    <w:rsid w:val="00E33DCE"/>
    <w:rsid w:val="00E35D17"/>
    <w:rsid w:val="00E37A9C"/>
    <w:rsid w:val="00E4530F"/>
    <w:rsid w:val="00E4722D"/>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03BE"/>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St-175/2019</izvorni_sadrzaj>
    <derivirana_varijabla naziv="DomainObject.Predmet.OznakaBroj_1">St-175/2019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EGIDA d.o.o. za usluge</izvorni_sadrzaj>
    <derivirana_varijabla naziv="DomainObject.Predmet.ProtustrankaFormated_1">  Stečajna masa EGIDA d.o.o. za usluge</derivirana_varijabla>
  </DomainObject.Predmet.ProtustrankaFormated>
  <DomainObject.Predmet.ProtustrankaFormatedOIB>
    <izvorni_sadrzaj>  Stečajna masa EGIDA d.o.o. za usluge, OIB 72335632630</izvorni_sadrzaj>
    <derivirana_varijabla naziv="DomainObject.Predmet.ProtustrankaFormatedOIB_1">  Stečajna masa EGIDA d.o.o. za usluge, OIB 72335632630</derivirana_varijabla>
  </DomainObject.Predmet.ProtustrankaFormatedOIB>
  <DomainObject.Predmet.ProtustrankaFormatedWithAdress>
    <izvorni_sadrzaj> Stečajna masa EGIDA d.o.o. za usluge, Stari Put 13, 21000 Kamen</izvorni_sadrzaj>
    <derivirana_varijabla naziv="DomainObject.Predmet.ProtustrankaFormatedWithAdress_1"> Stečajna masa EGIDA d.o.o. za usluge, Stari Put 13, 21000 Kamen</derivirana_varijabla>
  </DomainObject.Predmet.ProtustrankaFormatedWithAdress>
  <DomainObject.Predmet.ProtustrankaFormatedWithAdressOIB>
    <izvorni_sadrzaj> Stečajna masa EGIDA d.o.o. za usluge, OIB 72335632630, Stari Put 13, 21000 Kamen</izvorni_sadrzaj>
    <derivirana_varijabla naziv="DomainObject.Predmet.ProtustrankaFormatedWithAdressOIB_1"> Stečajna masa EGIDA d.o.o. za usluge, OIB 72335632630, Stari Put 13, 21000 Kamen</derivirana_varijabla>
  </DomainObject.Predmet.ProtustrankaFormatedWithAdressOIB>
  <DomainObject.Predmet.ProtustrankaWithAdress>
    <izvorni_sadrzaj>Stečajna masa EGIDA d.o.o. za usluge Stari Put 13, 21000 Kamen</izvorni_sadrzaj>
    <derivirana_varijabla naziv="DomainObject.Predmet.ProtustrankaWithAdress_1">Stečajna masa EGIDA d.o.o. za usluge Stari Put 13, 21000 Kamen</derivirana_varijabla>
  </DomainObject.Predmet.ProtustrankaWithAdress>
  <DomainObject.Predmet.ProtustrankaWithAdressOIB>
    <izvorni_sadrzaj>Stečajna masa EGIDA d.o.o. za usluge, OIB 72335632630, Stari Put 13, 21000 Kamen</izvorni_sadrzaj>
    <derivirana_varijabla naziv="DomainObject.Predmet.ProtustrankaWithAdressOIB_1">Stečajna masa EGIDA d.o.o. za usluge, OIB 72335632630, Stari Put 13, 21000 Kamen</derivirana_varijabla>
  </DomainObject.Predmet.ProtustrankaWithAdressOIB>
  <DomainObject.Predmet.ProtustrankaNazivFormated>
    <izvorni_sadrzaj>Stečajna masa EGIDA d.o.o. za usluge</izvorni_sadrzaj>
    <derivirana_varijabla naziv="DomainObject.Predmet.ProtustrankaNazivFormated_1">Stečajna masa EGIDA d.o.o. za usluge</derivirana_varijabla>
  </DomainObject.Predmet.ProtustrankaNazivFormated>
  <DomainObject.Predmet.ProtustrankaNazivFormatedOIB>
    <izvorni_sadrzaj>Stečajna masa EGIDA d.o.o. za usluge, OIB 72335632630</izvorni_sadrzaj>
    <derivirana_varijabla naziv="DomainObject.Predmet.ProtustrankaNazivFormatedOIB_1">Stečajna masa EGIDA d.o.o. za usluge, OIB 72335632630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54960.99</izvorni_sadrzaj>
    <derivirana_varijabla naziv="DomainObject.Predmet.TrenutnaVrijednost_1">54960.99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EGIDA d.o.o. za usluge</item>
    </izvorni_sadrzaj>
    <derivirana_varijabla naziv="DomainObject.Predmet.ProtuStrankaListFormated_1">
      <item>Stečajna masa EGIDA d.o.o. za usluge</item>
    </derivirana_varijabla>
  </DomainObject.Predmet.ProtuStrankaListFormated>
  <DomainObject.Predmet.ProtuStrankaListFormatedOIB>
    <izvorni_sadrzaj>
      <item>Stečajna masa EGIDA d.o.o. za usluge, OIB 72335632630</item>
    </izvorni_sadrzaj>
    <derivirana_varijabla naziv="DomainObject.Predmet.ProtuStrankaListFormatedOIB_1">
      <item>Stečajna masa EGIDA d.o.o. za usluge, OIB 72335632630</item>
    </derivirana_varijabla>
  </DomainObject.Predmet.ProtuStrankaListFormatedOIB>
  <DomainObject.Predmet.ProtuStrankaListFormatedWithAdress>
    <izvorni_sadrzaj>
      <item>Stečajna masa EGIDA d.o.o. za usluge, Stari Put 13, 21000 Kamen</item>
    </izvorni_sadrzaj>
    <derivirana_varijabla naziv="DomainObject.Predmet.ProtuStrankaListFormatedWithAdress_1">
      <item>Stečajna masa EGIDA d.o.o. za usluge, Stari Put 13, 21000 Kamen</item>
    </derivirana_varijabla>
  </DomainObject.Predmet.ProtuStrankaListFormatedWithAdress>
  <DomainObject.Predmet.ProtuStrankaListFormatedWithAdressOIB>
    <izvorni_sadrzaj>
      <item>Stečajna masa EGIDA d.o.o. za usluge, OIB 72335632630, Stari Put 13, 21000 Kamen</item>
    </izvorni_sadrzaj>
    <derivirana_varijabla naziv="DomainObject.Predmet.ProtuStrankaListFormatedWithAdressOIB_1">
      <item>Stečajna masa EGIDA d.o.o. za usluge, OIB 72335632630, Stari Put 13, 21000 Kamen</item>
    </derivirana_varijabla>
  </DomainObject.Predmet.ProtuStrankaListFormatedWithAdressOIB>
  <DomainObject.Predmet.ProtuStrankaListNazivFormated>
    <izvorni_sadrzaj>
      <item>Stečajna masa EGIDA d.o.o. za usluge</item>
    </izvorni_sadrzaj>
    <derivirana_varijabla naziv="DomainObject.Predmet.ProtuStrankaListNazivFormated_1">
      <item>Stečajna masa EGIDA d.o.o. za usluge</item>
    </derivirana_varijabla>
  </DomainObject.Predmet.ProtuStrankaListNazivFormated>
  <DomainObject.Predmet.ProtuStrankaListNazivFormatedOIB>
    <izvorni_sadrzaj>
      <item>Stečajna masa EGIDA d.o.o. za usluge, OIB 72335632630</item>
    </izvorni_sadrzaj>
    <derivirana_varijabla naziv="DomainObject.Predmet.ProtuStrankaListNazivFormatedOIB_1">
      <item>Stečajna masa EGIDA d.o.o. za usluge, OIB 72335632630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EGIDA d.o.o. za usluge</izvorni_sadrzaj>
    <derivirana_varijabla naziv="DomainObject.Predmet.ProtustrankaIDrugi_1">Stečajna masa EGIDA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EGIDA d.o.o. za usluge, OIB 72335632630, Stari Put 13, 21000 Kamen</izvorni_sadrzaj>
    <derivirana_varijabla naziv="DomainObject.Predmet.ProtustrankaIDrugiAdressOIB_1">Stečajna masa EGIDA d.o.o. za usluge, OIB 72335632630, Stari Put 13,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EGIDA d.o.o. za usluge</item>
      <item>FINANCIJSKA AGENCIJA, RC SPLIT</item>
    </izvorni_sadrzaj>
    <derivirana_varijabla naziv="DomainObject.Predmet.SudioniciListNaziv_1">
      <item>Stečajna masa EGIDA d.o.o. za usluge</item>
      <item>FINANCIJSKA AGENCIJA, RC SPLIT</item>
    </derivirana_varijabla>
  </DomainObject.Predmet.SudioniciListNaziv>
  <DomainObject.Predmet.SudioniciListAdressOIB>
    <izvorni_sadrzaj>
      <item>Stečajna masa EGIDA d.o.o. za usluge, OIB 72335632630, Stari Put 13,21000 Kamen</item>
      <item>FINANCIJSKA AGENCIJA, RC SPLIT, OIB 85821130368, Mažuranićevo šetalište 24 b,21000 Split</item>
    </izvorni_sadrzaj>
    <derivirana_varijabla naziv="DomainObject.Predmet.SudioniciListAdressOIB_1">
      <item>Stečajna masa EGIDA d.o.o. za usluge, OIB 72335632630, Stari Put 13,21000 Kamen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72335632630</item>
    </izvorni_sadrzaj>
    <derivirana_varijabla naziv="DomainObject.Predmet.SudioniciListNazivOIB_1">
      <item>, OIB 85821130368</item>
      <item>, OIB 72335632630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781</properties:Words>
  <properties:Characters>4405</properties:Characters>
  <properties:Lines>114</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2019-02-28T08:48:00Z</dcterms:created>
  <dc:creator>Katarina Franković</dc:creator>
  <cp:lastModifiedBy>Katarina Franković</cp:lastModifiedBy>
  <cp:lastPrinted>2019-02-28T08:49:00Z</cp:lastPrinted>
  <dcterms:modified xmlns:xsi="http://www.w3.org/2001/XMLSchema-instance" xsi:type="dcterms:W3CDTF">2019-02-28T08:50:00Z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(obustava i zaključenje čl. 293 St 175  2019 113 2017.docx)</vt:lpwstr>
  </prop:property>
  <prop:property name="CC_coloring" pid="4" fmtid="{D5CDD505-2E9C-101B-9397-08002B2CF9AE}">
    <vt:bool>false</vt:bool>
  </prop:property>
  <prop:property name="BrojStranica" pid="5" fmtid="{D5CDD505-2E9C-101B-9397-08002B2CF9AE}">
    <vt:i4>3</vt:i4>
  </prop:property>
</prop:Properties>
</file>