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250b" w14:paraId="f0e250b" w:rsidRDefault="00AE649C" w:rsidP="00FA5B5E" w:rsidR="00AE649C" w:rsidRPr="00B76F3C">
      <w:pPr>
        <w:pStyle w:val="Naslov3"/>
        <w15:collapsed w:val="false"/>
      </w:pPr>
    </w:p>
    <w:p w:rsidRDefault="00EB78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7855" w:rsidP="00EB7855" w:rsidR="00EB785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St-433/2015-3.</w:t>
      </w:r>
    </w:p>
    <w:p w:rsidRDefault="00EB7855" w:rsidP="00EB7855" w:rsidR="00EB7855">
      <w:pPr>
        <w:jc w:val="both"/>
        <w:rPr>
          <w:rFonts w:cs="Arial" w:hAnsi="Arial" w:ascii="Arial"/>
          <w:b/>
        </w:rPr>
      </w:pPr>
    </w:p>
    <w:p w:rsidRDefault="00EB7855" w:rsidP="00EB7855" w:rsidR="00EB78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B7855" w:rsidP="00EB7855" w:rsidR="00EB7855">
      <w:pPr>
        <w:jc w:val="center"/>
        <w:rPr>
          <w:rFonts w:cs="Arial" w:hAnsi="Arial" w:ascii="Arial"/>
          <w:b/>
        </w:rPr>
      </w:pPr>
    </w:p>
    <w:p w:rsidRDefault="00EB7855" w:rsidP="00EB7855" w:rsidR="00EB785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B7855" w:rsidP="00EB7855" w:rsidR="00EB7855">
      <w:pPr>
        <w:jc w:val="both"/>
        <w:rPr>
          <w:rFonts w:cs="Arial" w:hAnsi="Arial" w:ascii="Arial"/>
        </w:rPr>
      </w:pP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MALOLJETNIH DRAGOVOLJACA DOMOVINSKOG RATA HRVATSKE - PODRUŽNICA BJELOVARSKO-BILOGORSKE ŽUPANIJE iz Grubišnog Polja, </w:t>
      </w:r>
      <w:proofErr w:type="spellStart"/>
      <w:r>
        <w:rPr>
          <w:rFonts w:cs="Arial" w:hAnsi="Arial" w:ascii="Arial"/>
        </w:rPr>
        <w:t>Stalovica</w:t>
      </w:r>
      <w:proofErr w:type="spellEnd"/>
      <w:r>
        <w:rPr>
          <w:rFonts w:cs="Arial" w:hAnsi="Arial" w:ascii="Arial"/>
        </w:rPr>
        <w:t xml:space="preserve"> 18, OIB 96657554074, dana 17. veljače 2016. godine  </w:t>
      </w:r>
    </w:p>
    <w:p w:rsidRDefault="00EB7855" w:rsidP="00EB7855" w:rsidR="00EB7855">
      <w:pPr>
        <w:jc w:val="both"/>
        <w:rPr>
          <w:rFonts w:cs="Arial" w:hAnsi="Arial" w:ascii="Arial"/>
        </w:rPr>
      </w:pPr>
    </w:p>
    <w:p w:rsidRDefault="00EB7855" w:rsidP="00EB7855" w:rsidR="00EB78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B7855" w:rsidP="00EB7855" w:rsidR="00EB7855">
      <w:pPr>
        <w:jc w:val="center"/>
        <w:rPr>
          <w:rFonts w:cs="Arial" w:hAnsi="Arial" w:ascii="Arial"/>
        </w:rPr>
      </w:pP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UDRUGA MALOLJETNIH DRAGOVOLJACA DOMOVINSKOG RATA HRVATSKE-PODRUŽNICA BJELOVARSKO-BILOGORSKE ŽUPANIJE iz Grubišnog Polja, </w:t>
      </w:r>
      <w:proofErr w:type="spellStart"/>
      <w:r>
        <w:rPr>
          <w:rFonts w:cs="Arial" w:hAnsi="Arial" w:ascii="Arial"/>
        </w:rPr>
        <w:t>Stalovica</w:t>
      </w:r>
      <w:proofErr w:type="spellEnd"/>
      <w:r>
        <w:rPr>
          <w:rFonts w:cs="Arial" w:hAnsi="Arial" w:ascii="Arial"/>
        </w:rPr>
        <w:t xml:space="preserve"> 18, OIB 96657554074.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</w:t>
      </w:r>
      <w:proofErr w:type="spellStart"/>
      <w:r>
        <w:rPr>
          <w:rFonts w:cs="Arial" w:hAnsi="Arial" w:ascii="Arial"/>
        </w:rPr>
        <w:t>Jalkovca</w:t>
      </w:r>
      <w:proofErr w:type="spellEnd"/>
      <w:r>
        <w:rPr>
          <w:rFonts w:cs="Arial" w:hAnsi="Arial" w:ascii="Arial"/>
        </w:rPr>
        <w:t>, Braće Radić 20, OIB 11168088853.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UDRUGA MALOLJETNIH DRAGOVOLJACA DOMOVINSKOG RATA HRVATSKE-PODRUŽNICA BJELOVARSKO-BILOGORSKE ŽUPANIJE iz Grubišnog Polja, </w:t>
      </w:r>
      <w:proofErr w:type="spellStart"/>
      <w:r>
        <w:rPr>
          <w:rFonts w:cs="Arial" w:hAnsi="Arial" w:ascii="Arial"/>
        </w:rPr>
        <w:t>Stalovica</w:t>
      </w:r>
      <w:proofErr w:type="spellEnd"/>
      <w:r>
        <w:rPr>
          <w:rFonts w:cs="Arial" w:hAnsi="Arial" w:ascii="Arial"/>
        </w:rPr>
        <w:t xml:space="preserve"> 18, OIB 96657554074.</w:t>
      </w:r>
    </w:p>
    <w:p w:rsidRDefault="00EB7855" w:rsidP="00EB7855" w:rsidR="00EB785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17. veljače 2016. u 12,00 sati, kada je ovo rješenje objavljeno na e-oglasnoj ploči ovoga suda.</w:t>
      </w:r>
    </w:p>
    <w:p w:rsidRDefault="00EB7855" w:rsidP="00EB7855" w:rsidR="00EB785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B7855" w:rsidP="00EB7855" w:rsidR="00EB785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VI. Nakon pravomoćnosti ovoga rješenja stečajni dužnik će se brisati iz sudskog registra.</w:t>
      </w:r>
    </w:p>
    <w:p w:rsidRDefault="00EB7855" w:rsidP="00EB7855" w:rsidR="00EB78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St-433/2015-2., koji je objavljen na mrežnoj stranici e-oglasna ploča Trgovačkog suda u Bjelovaru 3.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B7855" w:rsidP="00EB7855" w:rsidR="00EB785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B7855" w:rsidP="00EB7855" w:rsidR="00EB785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EB7855" w:rsidP="00EB7855" w:rsidR="00EB785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17. veljače 2016. godine</w:t>
      </w:r>
    </w:p>
    <w:p w:rsidRDefault="00EB7855" w:rsidP="00EB7855" w:rsidR="00EB785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B7855" w:rsidP="00EB7855" w:rsidR="00EB785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B7855" w:rsidP="00EB7855" w:rsidR="00EB7855">
      <w:pPr>
        <w:ind w:firstLine="4111"/>
        <w:jc w:val="both"/>
        <w:rPr>
          <w:rFonts w:cs="Arial" w:hAnsi="Arial" w:ascii="Arial"/>
        </w:rPr>
      </w:pP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EB7855" w:rsidP="00EB7855" w:rsidR="00EB7855">
      <w:pPr>
        <w:jc w:val="both"/>
        <w:rPr>
          <w:rFonts w:cs="Arial" w:hAnsi="Arial" w:ascii="Arial"/>
        </w:rPr>
      </w:pPr>
    </w:p>
    <w:p w:rsidRDefault="00EB7855" w:rsidP="00EB7855" w:rsidR="00EB785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Grubišno Polje – putem e-oglasne ploče suda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Bjelovarsko-bilogorske županije, Registru udruga - nakon pravomoćnosti rješenja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B7855" w:rsidP="00EB7855" w:rsidR="00EB785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17.2.2016.g.</w:t>
      </w:r>
    </w:p>
    <w:p w:rsidRDefault="00EB7855" w:rsidP="00EB7855" w:rsidR="00EB7855">
      <w:pPr>
        <w:rPr>
          <w:rFonts w:cs="Arial" w:hAnsi="Arial" w:ascii="Arial"/>
        </w:rPr>
      </w:pPr>
    </w:p>
    <w:p w:rsidRDefault="00EB7855" w:rsidP="00EB7855" w:rsidR="00EB785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855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St-433/2015-3</izvorni_sadrzaj>
    <derivirana_varijabla naziv="DomainObject.Oznaka_1">St-433/2015-3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MALOLJETNIH DRAGOVOLJACA DOMOVINSKOG RATA HRVATSKE-PODRUŽNICA BJELOVARSKO - BILOGORSKE ŽUPANIJE, Grubišno Polje</izvorni_sadrzaj>
    <derivirana_varijabla naziv="DomainObject.Predmet.ProtustrankaFormated_1">  UDRUGA MALOLJETNIH DRAGOVOLJACA DOMOVINSKOG RATA HRVATSKE-PODRUŽNICA BJELOVARSKO - BILOGORSKE ŽUPANIJE, Grubišno Polje</derivirana_varijabla>
  </DomainObject.Predmet.ProtustrankaFormated>
  <DomainObject.Predmet.ProtustrankaFormatedOIB>
    <izvorni_sadrzaj>  UDRUGA MALOLJETNIH DRAGOVOLJACA DOMOVINSKOG RATA HRVATSKE-PODRUŽNICA BJELOVARSKO - BILOGORSKE ŽUPANIJE, Grubišno Polje, OIB 96657554074</izvorni_sadrzaj>
    <derivirana_varijabla naziv="DomainObject.Predmet.ProtustrankaFormatedOIB_1">  UDRUGA MALOLJETNIH DRAGOVOLJACA DOMOVINSKOG RATA HRVATSKE-PODRUŽNICA BJELOVARSKO - BILOGORSKE ŽUPANIJE, Grubišno Polje, OIB 96657554074</derivirana_varijabla>
  </DomainObject.Predmet.ProtustrankaFormatedOIB>
  <DomainObject.Predmet.ProtustrankaFormatedWithAdress>
    <izvorni_sadrzaj> UDRUGA MALOLJETNIH DRAGOVOLJACA DOMOVINSKOG RATA HRVATSKE-PODRUŽNICA BJELOVARSKO - BILOGORSKE ŽUPANIJE, Grubišno Polje, Stalovica 18, 43290 Grubišno Polje</izvorni_sadrzaj>
    <derivirana_varijabla naziv="DomainObject.Predmet.ProtustrankaFormatedWithAdress_1"> UDRUGA MALOLJETNIH DRAGOVOLJACA DOMOVINSKOG RATA HRVATSKE-PODRUŽNICA BJELOVARSKO - BILOGORSKE ŽUPANIJE, Grubišno Polje, Stalovica 18, 43290 Grubišno Polje</derivirana_varijabla>
  </DomainObject.Predmet.ProtustrankaFormatedWithAdress>
  <DomainObject.Predmet.ProtustrankaFormatedWithAdressOIB>
    <izvorni_sadrzaj> UDRUGA MALOLJETNIH DRAGOVOLJACA DOMOVINSKOG RATA HRVATSKE-PODRUŽNICA BJELOVARSKO - BILOGORSKE ŽUPANIJE, Grubišno Polje, OIB 96657554074, Stalovica 18, 43290 Grubišno Polje</izvorni_sadrzaj>
    <derivirana_varijabla naziv="DomainObject.Predmet.ProtustrankaFormatedWithAdressOIB_1"> UDRUGA MALOLJETNIH DRAGOVOLJACA DOMOVINSKOG RATA HRVATSKE-PODRUŽNICA BJELOVARSKO - BILOGORSKE ŽUPANIJE, Grubišno Polje, OIB 96657554074, Stalovica 18, 43290 Grubišno Polje</derivirana_varijabla>
  </DomainObject.Predmet.ProtustrankaFormatedWithAdressOIB>
  <DomainObject.Predmet.ProtustrankaWithAdress>
    <izvorni_sadrzaj>UDRUGA MALOLJETNIH DRAGOVOLJACA DOMOVINSKOG RATA HRVATSKE-PODRUŽNICA BJELOVARSKO - BILOGORSKE ŽUPANIJE, Grubišno Polje Stalovica 18, 43290 Grubišno Polje</izvorni_sadrzaj>
    <derivirana_varijabla naziv="DomainObject.Predmet.ProtustrankaWithAdress_1">UDRUGA MALOLJETNIH DRAGOVOLJACA DOMOVINSKOG RATA HRVATSKE-PODRUŽNICA BJELOVARSKO - BILOGORSKE ŽUPANIJE, Grubišno Polje Stalovica 18, 43290 Grubišno Polje</derivirana_varijabla>
  </DomainObject.Predmet.ProtustrankaWithAdress>
  <DomainObject.Predmet.ProtustrankaWithAdressOIB>
    <izvorni_sadrzaj>UDRUGA MALOLJETNIH DRAGOVOLJACA DOMOVINSKOG RATA HRVATSKE-PODRUŽNICA BJELOVARSKO - BILOGORSKE ŽUPANIJE, Grubišno Polje, OIB 96657554074, Stalovica 18, 43290 Grubišno Polje</izvorni_sadrzaj>
    <derivirana_varijabla naziv="DomainObject.Predmet.ProtustrankaWithAdressOIB_1">UDRUGA MALOLJETNIH DRAGOVOLJACA DOMOVINSKOG RATA HRVATSKE-PODRUŽNICA BJELOVARSKO - BILOGORSKE ŽUPANIJE, Grubišno Polje, OIB 96657554074, Stalovica 18, 43290 Grubišno Polje</derivirana_varijabla>
  </DomainObject.Predmet.ProtustrankaWithAdressOIB>
  <DomainObject.Predmet.ProtustrankaNazivFormated>
    <izvorni_sadrzaj>UDRUGA MALOLJETNIH DRAGOVOLJACA DOMOVINSKOG RATA HRVATSKE-PODRUŽNICA BJELOVARSKO - BILOGORSKE ŽUPANIJE, Grubišno Polje</izvorni_sadrzaj>
    <derivirana_varijabla naziv="DomainObject.Predmet.ProtustrankaNazivFormated_1">UDRUGA MALOLJETNIH DRAGOVOLJACA DOMOVINSKOG RATA HRVATSKE-PODRUŽNICA BJELOVARSKO - BILOGORSKE ŽUPANIJE, Grubišno Polje</derivirana_varijabla>
  </DomainObject.Predmet.ProtustrankaNazivFormated>
  <DomainObject.Predmet.ProtustrankaNazivFormatedOIB>
    <izvorni_sadrzaj>UDRUGA MALOLJETNIH DRAGOVOLJACA DOMOVINSKOG RATA HRVATSKE-PODRUŽNICA BJELOVARSKO - BILOGORSKE ŽUPANIJE, Grubišno Polje, OIB 96657554074</izvorni_sadrzaj>
    <derivirana_varijabla naziv="DomainObject.Predmet.ProtustrankaNazivFormatedOIB_1">UDRUGA MALOLJETNIH DRAGOVOLJACA DOMOVINSKOG RATA HRVATSKE-PODRUŽNICA BJELOVARSKO - BILOGORSKE ŽUPANIJE, Grubišno Polje, OIB 96657554074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MALOLJETNIH DRAGOVOLJACA DOMOVINSKOG RATA HRVATSKE-PODRUŽNICA BJELOVARSKO - BILOGORSKE ŽUPANIJE, Grubišno Polje</item>
    </izvorni_sadrzaj>
    <derivirana_varijabla naziv="DomainObject.Predmet.ProtuStrankaListFormated_1">
      <item>UDRUGA MALOLJETNIH DRAGOVOLJACA DOMOVINSKOG RATA HRVATSKE-PODRUŽNICA BJELOVARSKO - BILOGORSKE ŽUPANIJE, Grubišno Polje</item>
    </derivirana_varijabla>
  </DomainObject.Predmet.ProtuStrankaListFormated>
  <DomainObject.Predmet.ProtuStrankaListFormatedOIB>
    <izvorni_sadrzaj>
      <item>UDRUGA MALOLJETNIH DRAGOVOLJACA DOMOVINSKOG RATA HRVATSKE-PODRUŽNICA BJELOVARSKO - BILOGORSKE ŽUPANIJE, Grubišno Polje, OIB 96657554074</item>
    </izvorni_sadrzaj>
    <derivirana_varijabla naziv="DomainObject.Predmet.ProtuStrankaListFormatedOIB_1">
      <item>UDRUGA MALOLJETNIH DRAGOVOLJACA DOMOVINSKOG RATA HRVATSKE-PODRUŽNICA BJELOVARSKO - BILOGORSKE ŽUPANIJE, Grubišno Polje, OIB 96657554074</item>
    </derivirana_varijabla>
  </DomainObject.Predmet.ProtuStrankaListFormatedOIB>
  <DomainObject.Predmet.ProtuStrankaListFormatedWithAdress>
    <izvorni_sadrzaj>
      <item>UDRUGA MALOLJETNIH DRAGOVOLJACA DOMOVINSKOG RATA HRVATSKE-PODRUŽNICA BJELOVARSKO - BILOGORSKE ŽUPANIJE, Grubišno Polje, Stalovica 18, 43290 Grubišno Polje</item>
    </izvorni_sadrzaj>
    <derivirana_varijabla naziv="DomainObject.Predmet.ProtuStrankaListFormatedWithAdress_1">
      <item>UDRUGA MALOLJETNIH DRAGOVOLJACA DOMOVINSKOG RATA HRVATSKE-PODRUŽNICA BJELOVARSKO - BILOGORSKE ŽUPANIJE, Grubišno Polje, Stalovica 18, 43290 Grubišno Polje</item>
    </derivirana_varijabla>
  </DomainObject.Predmet.ProtuStrankaListFormatedWithAdress>
  <DomainObject.Predmet.ProtuStrankaListFormatedWithAdressOIB>
    <izvorni_sadrzaj>
      <item>UDRUGA MALOLJETNIH DRAGOVOLJACA DOMOVINSKOG RATA HRVATSKE-PODRUŽNICA BJELOVARSKO - BILOGORSKE ŽUPANIJE, Grubišno Polje, OIB 96657554074, Stalovica 18, 43290 Grubišno Polje</item>
    </izvorni_sadrzaj>
    <derivirana_varijabla naziv="DomainObject.Predmet.ProtuStrankaListFormatedWithAdressOIB_1">
      <item>UDRUGA MALOLJETNIH DRAGOVOLJACA DOMOVINSKOG RATA HRVATSKE-PODRUŽNICA BJELOVARSKO - BILOGORSKE ŽUPANIJE, Grubišno Polje, OIB 96657554074, Stalovica 18, 43290 Grubišno Polje</item>
    </derivirana_varijabla>
  </DomainObject.Predmet.ProtuStrankaListFormatedWithAdressOIB>
  <DomainObject.Predmet.ProtuStrankaListNazivFormated>
    <izvorni_sadrzaj>
      <item>UDRUGA MALOLJETNIH DRAGOVOLJACA DOMOVINSKOG RATA HRVATSKE-PODRUŽNICA BJELOVARSKO - BILOGORSKE ŽUPANIJE, Grubišno Polje</item>
    </izvorni_sadrzaj>
    <derivirana_varijabla naziv="DomainObject.Predmet.ProtuStrankaListNazivFormated_1">
      <item>UDRUGA MALOLJETNIH DRAGOVOLJACA DOMOVINSKOG RATA HRVATSKE-PODRUŽNICA BJELOVARSKO - BILOGORSKE ŽUPANIJE, Grubišno Polje</item>
    </derivirana_varijabla>
  </DomainObject.Predmet.ProtuStrankaListNazivFormated>
  <DomainObject.Predmet.ProtuStrankaListNazivFormatedOIB>
    <izvorni_sadrzaj>
      <item>UDRUGA MALOLJETNIH DRAGOVOLJACA DOMOVINSKOG RATA HRVATSKE-PODRUŽNICA BJELOVARSKO - BILOGORSKE ŽUPANIJE, Grubišno Polje, OIB 96657554074</item>
    </izvorni_sadrzaj>
    <derivirana_varijabla naziv="DomainObject.Predmet.ProtuStrankaListNazivFormatedOIB_1">
      <item>UDRUGA MALOLJETNIH DRAGOVOLJACA DOMOVINSKOG RATA HRVATSKE-PODRUŽNICA BJELOVARSKO - BILOGORSKE ŽUPANIJE, Grubišno Polje, OIB 96657554074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St-433/2015-3</izvorni_sadrzaj>
    <derivirana_varijabla naziv="DomainObject.PoslovniBrojDokumenta_1">St-433/2015-3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MALOLJETNIH DRAGOVOLJACA DOMOVINSKOG RATA HRVATSKE-PODRUŽNICA BJELOVARSKO - BILOGORSKE ŽUPANIJE, Grubišno Polje</izvorni_sadrzaj>
    <derivirana_varijabla naziv="DomainObject.Predmet.ProtustrankaIDrugi_1">UDRUGA MALOLJETNIH DRAGOVOLJACA DOMOVINSKOG RATA HRVATSKE-PODRUŽNICA BJELOVARSKO - BILOGORSKE ŽUPANIJE,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MALOLJETNIH DRAGOVOLJACA DOMOVINSKOG RATA HRVATSKE-PODRUŽNICA BJELOVARSKO - BILOGORSKE ŽUPANIJE, Grubišno Polje, OIB 96657554074, Stalovica 18, 43290 Grubišno Polje</izvorni_sadrzaj>
    <derivirana_varijabla naziv="DomainObject.Predmet.ProtustrankaIDrugiAdressOIB_1">UDRUGA MALOLJETNIH DRAGOVOLJACA DOMOVINSKOG RATA HRVATSKE-PODRUŽNICA BJELOVARSKO - BILOGORSKE ŽUPANIJE, Grubišno Polje, OIB 96657554074, Stalovica 18,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MALOLJETNIH DRAGOVOLJACA DOMOVINSKOG RATA HRVATSKE-PODRUŽNICA BJELOVARSKO - BILOGORSKE ŽUPANIJE, Grubišno Polje</item>
    </izvorni_sadrzaj>
    <derivirana_varijabla naziv="DomainObject.Predmet.SudioniciListNaziv_1">
      <item>FINA, RC ZAGREB, Podružnica Bjelovar</item>
      <item>UDRUGA MALOLJETNIH DRAGOVOLJACA DOMOVINSKOG RATA HRVATSKE-PODRUŽNICA BJELOVARSKO - BILOGORSKE ŽUPANIJE,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UDRUGA MALOLJETNIH DRAGOVOLJACA DOMOVINSKOG RATA HRVATSKE-PODRUŽNICA BJELOVARSKO - BILOGORSKE ŽUPANIJE, Grubišno Polje, OIB 96657554074, Stalovica 18,43290 Grubišno Polje</item>
    </izvorni_sadrzaj>
    <derivirana_varijabla naziv="DomainObject.Predmet.SudioniciListAdressOIB_1">
      <item>FINA, RC ZAGREB, Podružnica Bjelovar, OIB 85821130368, F. Supila 4,43000 Bjelovar</item>
      <item>UDRUGA MALOLJETNIH DRAGOVOLJACA DOMOVINSKOG RATA HRVATSKE-PODRUŽNICA BJELOVARSKO - BILOGORSKE ŽUPANIJE, Grubišno Polje, OIB 96657554074, Stalovica 18,43290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7F01-188B-46C7-96EA-9AC77E9BB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3983</properties:Characters>
  <properties:Lines>99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2016-02-17T10:49:00Z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