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39c1" w14:paraId="89539c1" w:rsidRDefault="00DD7E98" w:rsidR="003E1C09" w:rsidRPr="00DC7D0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C7D0F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6912" w:rsidR="002C6912" w:rsidRPr="00DC7D0F">
      <w:pPr>
        <w:rPr>
          <w:rFonts w:hAnsi="Times New Roman" w:ascii="Times New Roman"/>
        </w:rPr>
      </w:pPr>
    </w:p>
    <w:p w:rsidRDefault="005A20C7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3 </w:t>
      </w:r>
      <w:r w:rsidR="006544CD">
        <w:rPr>
          <w:rFonts w:hAnsi="Times New Roman" w:ascii="Times New Roman"/>
        </w:rPr>
        <w:t>St-</w:t>
      </w:r>
      <w:r w:rsidR="00E2436B">
        <w:rPr>
          <w:rFonts w:hAnsi="Times New Roman" w:ascii="Times New Roman"/>
        </w:rPr>
        <w:t>4253</w:t>
      </w:r>
      <w:r w:rsidR="006544CD">
        <w:rPr>
          <w:rFonts w:hAnsi="Times New Roman" w:ascii="Times New Roman"/>
        </w:rPr>
        <w:t>/16-</w:t>
      </w:r>
      <w:r w:rsidR="00A84789">
        <w:rPr>
          <w:rFonts w:hAnsi="Times New Roman" w:ascii="Times New Roman"/>
        </w:rPr>
        <w:t>2</w:t>
      </w:r>
      <w:r w:rsidR="00E2436B">
        <w:rPr>
          <w:rFonts w:hAnsi="Times New Roman" w:ascii="Times New Roman"/>
        </w:rPr>
        <w:t>1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REPUBLIKA HRVATSKA 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>TRGOVAČKI SUD U ZAGREBU</w:t>
      </w:r>
    </w:p>
    <w:p w:rsidRDefault="00494732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STALNA SLUŽBA </w:t>
      </w:r>
    </w:p>
    <w:p w:rsidRDefault="00F13B48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Karlovac, </w:t>
      </w:r>
      <w:r w:rsidR="00D439D0" w:rsidRPr="00D439D0">
        <w:rPr>
          <w:rFonts w:hAnsi="Times New Roman" w:ascii="Times New Roman"/>
        </w:rPr>
        <w:t>Trg hrvatskih branitelja 1</w:t>
      </w:r>
    </w:p>
    <w:p w:rsidRDefault="001F09B5" w:rsidP="006544CD" w:rsidR="001F09B5">
      <w:pPr>
        <w:jc w:val="center"/>
        <w:rPr>
          <w:rFonts w:hAnsi="Times New Roman" w:ascii="Times New Roman"/>
        </w:rPr>
      </w:pPr>
    </w:p>
    <w:p w:rsidRDefault="006F0610" w:rsidP="006F0610" w:rsidR="006F0610" w:rsidRPr="006F0610">
      <w:pPr>
        <w:rPr>
          <w:rFonts w:hAnsi="Times New Roman" w:ascii="Times New Roman"/>
        </w:rPr>
      </w:pPr>
    </w:p>
    <w:p w:rsidRDefault="006544CD" w:rsidP="006544CD" w:rsidR="006544CD" w:rsidRPr="006544CD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E P U B L I K A  H R V A T S K A</w:t>
      </w:r>
    </w:p>
    <w:p w:rsidRDefault="006544CD" w:rsidP="006544CD" w:rsidR="006F0610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J E Š E N J E</w:t>
      </w:r>
    </w:p>
    <w:p w:rsidRDefault="00E87B47" w:rsidP="006544CD" w:rsidR="00E87B47">
      <w:pPr>
        <w:jc w:val="center"/>
        <w:rPr>
          <w:rFonts w:hAnsi="Times New Roman" w:ascii="Times New Roman"/>
        </w:rPr>
      </w:pPr>
    </w:p>
    <w:p w:rsidRDefault="006544CD" w:rsidP="006544CD" w:rsidR="006544CD">
      <w:pPr>
        <w:ind w:firstLine="708"/>
        <w:jc w:val="both"/>
        <w:rPr>
          <w:rFonts w:hAnsi="Times New Roman" w:ascii="Times New Roman"/>
        </w:rPr>
      </w:pPr>
      <w:r w:rsidRPr="006544CD">
        <w:rPr>
          <w:rFonts w:hAnsi="Times New Roman" w:ascii="Times New Roman"/>
        </w:rPr>
        <w:t xml:space="preserve">Trgovački sud u Zagrebu Stalna Služba  po sucu, Vesni Fundurulić Perišin kao stečajnom sucu, u stečajnom postupku nad dužnikom </w:t>
      </w:r>
      <w:r w:rsidR="00E2436B" w:rsidRPr="00E2436B">
        <w:rPr>
          <w:rFonts w:hAnsi="Times New Roman" w:ascii="Times New Roman"/>
        </w:rPr>
        <w:t xml:space="preserve">BAREC d.o.o., Lijevi </w:t>
      </w:r>
      <w:proofErr w:type="spellStart"/>
      <w:r w:rsidR="00E2436B" w:rsidRPr="00E2436B">
        <w:rPr>
          <w:rFonts w:hAnsi="Times New Roman" w:ascii="Times New Roman"/>
        </w:rPr>
        <w:t>Dubrovčak</w:t>
      </w:r>
      <w:proofErr w:type="spellEnd"/>
      <w:r w:rsidR="00E2436B" w:rsidRPr="00E2436B">
        <w:rPr>
          <w:rFonts w:hAnsi="Times New Roman" w:ascii="Times New Roman"/>
        </w:rPr>
        <w:t>, Savska 16, OIB:19758238525</w:t>
      </w:r>
      <w:r w:rsidRPr="006544C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="00A84789">
        <w:rPr>
          <w:rFonts w:hAnsi="Times New Roman" w:ascii="Times New Roman"/>
        </w:rPr>
        <w:t>6</w:t>
      </w:r>
      <w:r w:rsidRPr="006544CD">
        <w:rPr>
          <w:rFonts w:hAnsi="Times New Roman" w:ascii="Times New Roman"/>
        </w:rPr>
        <w:t>. s</w:t>
      </w:r>
      <w:r>
        <w:rPr>
          <w:rFonts w:hAnsi="Times New Roman" w:ascii="Times New Roman"/>
        </w:rPr>
        <w:t>rpnja</w:t>
      </w:r>
      <w:r w:rsidRPr="006544CD">
        <w:rPr>
          <w:rFonts w:hAnsi="Times New Roman" w:ascii="Times New Roman"/>
        </w:rPr>
        <w:t xml:space="preserve"> 2017.</w:t>
      </w:r>
    </w:p>
    <w:p w:rsidRDefault="00E87B47" w:rsidP="006544CD" w:rsidR="00E87B47">
      <w:pPr>
        <w:ind w:firstLine="708"/>
        <w:jc w:val="both"/>
        <w:rPr>
          <w:rFonts w:hAnsi="Times New Roman" w:ascii="Times New Roman"/>
        </w:rPr>
      </w:pPr>
    </w:p>
    <w:p w:rsidRDefault="00E87B47" w:rsidP="00E87B47" w:rsidR="00E87B47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690131" w:rsidP="006544CD" w:rsidR="00690131">
      <w:pPr>
        <w:rPr>
          <w:rFonts w:hAnsi="Times New Roman" w:ascii="Times New Roman"/>
        </w:rPr>
      </w:pPr>
    </w:p>
    <w:p w:rsidRDefault="00690131" w:rsidP="00690131" w:rsidR="006901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Zbog prese</w:t>
      </w:r>
      <w:r w:rsidR="00D439D0">
        <w:rPr>
          <w:rFonts w:hAnsi="Times New Roman" w:ascii="Times New Roman"/>
        </w:rPr>
        <w:t>ljenja suda na drugu lokaciju,</w:t>
      </w:r>
      <w:r w:rsidR="00AD7133">
        <w:rPr>
          <w:rFonts w:hAnsi="Times New Roman" w:ascii="Times New Roman"/>
        </w:rPr>
        <w:t xml:space="preserve"> ročište</w:t>
      </w:r>
      <w:r w:rsidR="00D439D0">
        <w:rPr>
          <w:rFonts w:hAnsi="Times New Roman" w:ascii="Times New Roman"/>
        </w:rPr>
        <w:t xml:space="preserve"> </w:t>
      </w:r>
      <w:r w:rsidR="00AD7133" w:rsidRPr="00AD7133">
        <w:rPr>
          <w:rFonts w:hAnsi="Times New Roman" w:ascii="Times New Roman"/>
        </w:rPr>
        <w:t xml:space="preserve">vjerovnika na kojem će se ispitati prijavljene tražbine- ispitno ročište </w:t>
      </w:r>
      <w:r>
        <w:rPr>
          <w:rFonts w:hAnsi="Times New Roman" w:ascii="Times New Roman"/>
        </w:rPr>
        <w:t xml:space="preserve"> određeno za dan </w:t>
      </w:r>
      <w:r w:rsidR="00E2436B">
        <w:rPr>
          <w:rFonts w:hAnsi="Times New Roman" w:ascii="Times New Roman"/>
        </w:rPr>
        <w:t>28</w:t>
      </w:r>
      <w:r w:rsidRPr="001A4022">
        <w:rPr>
          <w:rFonts w:hAnsi="Times New Roman" w:ascii="Times New Roman"/>
        </w:rPr>
        <w:t xml:space="preserve">. </w:t>
      </w:r>
      <w:r w:rsidR="00E2436B">
        <w:rPr>
          <w:rFonts w:hAnsi="Times New Roman" w:ascii="Times New Roman"/>
        </w:rPr>
        <w:t>kolovoza</w:t>
      </w:r>
      <w:r w:rsidRPr="001A4022">
        <w:rPr>
          <w:rFonts w:hAnsi="Times New Roman" w:ascii="Times New Roman"/>
        </w:rPr>
        <w:t xml:space="preserve"> 2017. godine u </w:t>
      </w:r>
      <w:r w:rsidR="00562F88">
        <w:rPr>
          <w:rFonts w:hAnsi="Times New Roman" w:ascii="Times New Roman"/>
        </w:rPr>
        <w:t>1</w:t>
      </w:r>
      <w:r w:rsidR="00E2436B">
        <w:rPr>
          <w:rFonts w:hAnsi="Times New Roman" w:ascii="Times New Roman"/>
        </w:rPr>
        <w:t>2</w:t>
      </w:r>
      <w:r w:rsidR="00562F88">
        <w:rPr>
          <w:rFonts w:hAnsi="Times New Roman" w:ascii="Times New Roman"/>
        </w:rPr>
        <w:t>,00</w:t>
      </w:r>
      <w:r w:rsidRPr="001A4022">
        <w:rPr>
          <w:rFonts w:hAnsi="Times New Roman" w:ascii="Times New Roman"/>
        </w:rPr>
        <w:t xml:space="preserve"> sati</w:t>
      </w:r>
      <w:r w:rsidR="007C658A">
        <w:rPr>
          <w:rFonts w:hAnsi="Times New Roman" w:ascii="Times New Roman"/>
        </w:rPr>
        <w:t xml:space="preserve">, održat </w:t>
      </w:r>
      <w:r>
        <w:rPr>
          <w:rFonts w:hAnsi="Times New Roman" w:ascii="Times New Roman"/>
        </w:rPr>
        <w:t xml:space="preserve">će se </w:t>
      </w:r>
      <w:r w:rsidRPr="006544CD">
        <w:rPr>
          <w:rFonts w:hAnsi="Times New Roman" w:ascii="Times New Roman"/>
          <w:b/>
        </w:rPr>
        <w:t>na adresi, Karlovac,</w:t>
      </w:r>
      <w:r>
        <w:rPr>
          <w:rFonts w:hAnsi="Times New Roman" w:ascii="Times New Roman"/>
        </w:rPr>
        <w:t xml:space="preserve"> </w:t>
      </w:r>
      <w:r w:rsidRPr="001A4022">
        <w:rPr>
          <w:rFonts w:hAnsi="Times New Roman" w:ascii="Times New Roman"/>
          <w:b/>
        </w:rPr>
        <w:t>Trg hrvatskih branitelja 1/II, soba 205</w:t>
      </w:r>
      <w:r>
        <w:rPr>
          <w:rFonts w:hAnsi="Times New Roman" w:ascii="Times New Roman"/>
        </w:rPr>
        <w:t>.</w:t>
      </w:r>
    </w:p>
    <w:p w:rsidRDefault="00D439D0" w:rsidP="00D439D0" w:rsidR="00D439D0">
      <w:pPr>
        <w:rPr>
          <w:rFonts w:hAnsi="Times New Roman" w:ascii="Times New Roman"/>
        </w:rPr>
      </w:pPr>
    </w:p>
    <w:p w:rsidRDefault="00494732" w:rsidP="00FF5142" w:rsidR="00494732" w:rsidRPr="00DC7D0F">
      <w:pPr>
        <w:jc w:val="center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U Karlovcu </w:t>
      </w:r>
      <w:r w:rsidR="00D439D0">
        <w:rPr>
          <w:rFonts w:hAnsi="Times New Roman" w:ascii="Times New Roman"/>
        </w:rPr>
        <w:t>2</w:t>
      </w:r>
      <w:r w:rsidR="00A84789">
        <w:rPr>
          <w:rFonts w:hAnsi="Times New Roman" w:ascii="Times New Roman"/>
        </w:rPr>
        <w:t>6</w:t>
      </w:r>
      <w:r w:rsidR="00BF4D1A">
        <w:rPr>
          <w:rFonts w:hAnsi="Times New Roman" w:ascii="Times New Roman"/>
        </w:rPr>
        <w:t xml:space="preserve">. </w:t>
      </w:r>
      <w:r w:rsidR="00D439D0">
        <w:rPr>
          <w:rFonts w:hAnsi="Times New Roman" w:ascii="Times New Roman"/>
        </w:rPr>
        <w:t>srpnja</w:t>
      </w:r>
      <w:r w:rsidR="00DC7D0F" w:rsidRPr="00DC7D0F">
        <w:rPr>
          <w:rFonts w:hAnsi="Times New Roman" w:ascii="Times New Roman"/>
        </w:rPr>
        <w:t xml:space="preserve"> </w:t>
      </w:r>
      <w:r w:rsidR="005516A1" w:rsidRPr="00DC7D0F">
        <w:rPr>
          <w:rFonts w:hAnsi="Times New Roman" w:ascii="Times New Roman"/>
        </w:rPr>
        <w:t>201</w:t>
      </w:r>
      <w:r w:rsidR="00D439D0">
        <w:rPr>
          <w:rFonts w:hAnsi="Times New Roman" w:ascii="Times New Roman"/>
        </w:rPr>
        <w:t>7</w:t>
      </w:r>
      <w:r w:rsidR="005516A1" w:rsidRPr="00DC7D0F">
        <w:rPr>
          <w:rFonts w:hAnsi="Times New Roman" w:ascii="Times New Roman"/>
        </w:rPr>
        <w:t>.</w:t>
      </w:r>
      <w:r w:rsidRPr="00DC7D0F">
        <w:rPr>
          <w:rFonts w:hAnsi="Times New Roman" w:ascii="Times New Roman"/>
        </w:rPr>
        <w:t xml:space="preserve">                                                                                                               </w:t>
      </w:r>
    </w:p>
    <w:p w:rsidRDefault="00494732" w:rsidP="00494732" w:rsidR="00494732" w:rsidRPr="00DC7D0F">
      <w:pPr>
        <w:rPr>
          <w:rFonts w:hAnsi="Times New Roman" w:ascii="Times New Roman"/>
        </w:rPr>
      </w:pPr>
    </w:p>
    <w:p w:rsidRDefault="00494732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SUDAC:</w:t>
      </w:r>
    </w:p>
    <w:p w:rsidRDefault="00494732" w:rsidP="00C271D5" w:rsidR="009948B5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Vesna Fundurulić Perišin</w:t>
      </w:r>
      <w:r w:rsidR="007A48AB">
        <w:rPr>
          <w:rFonts w:hAnsi="Times New Roman" w:ascii="Times New Roman"/>
        </w:rPr>
        <w:t>, v.r.</w:t>
      </w:r>
    </w:p>
    <w:p w:rsidRDefault="007A48AB" w:rsidP="00C271D5" w:rsidR="007A48AB">
      <w:pPr>
        <w:jc w:val="right"/>
        <w:rPr>
          <w:rFonts w:hAnsi="Times New Roman" w:ascii="Times New Roman"/>
        </w:rPr>
      </w:pPr>
    </w:p>
    <w:p w:rsidRDefault="007A48AB" w:rsidP="00C271D5" w:rsidR="007A48A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7A48AB" w:rsidP="00C271D5" w:rsidR="007A48A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A48AB" w:rsidP="00C271D5" w:rsidR="007A48A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05060A" w:rsidP="00C271D5" w:rsidR="0005060A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žalba.</w:t>
      </w:r>
    </w:p>
    <w:p w:rsidRDefault="00C271D5" w:rsidP="00C271D5" w:rsidR="00C271D5">
      <w:pPr>
        <w:jc w:val="both"/>
        <w:rPr>
          <w:rFonts w:hAnsi="Times New Roman" w:ascii="Times New Roman"/>
        </w:rPr>
      </w:pPr>
    </w:p>
    <w:p w:rsidRDefault="00C271D5" w:rsidP="00C271D5" w:rsidR="00C271D5" w:rsidRPr="00DC7D0F">
      <w:pPr>
        <w:jc w:val="both"/>
        <w:rPr>
          <w:rFonts w:hAnsi="Times New Roman" w:ascii="Times New Roman"/>
        </w:rPr>
      </w:pPr>
    </w:p>
    <w:sectPr w:rsidSect="00AB0452" w:rsidR="00C271D5" w:rsidRPr="00DC7D0F">
      <w:pgSz w:code="9" w:h="16838" w:w="11906"/>
      <w:pgMar w:gutter="0" w:footer="709" w:header="709" w:left="1418" w:bottom="1135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2681C"/>
    <w:rsid w:val="00033F4C"/>
    <w:rsid w:val="00034001"/>
    <w:rsid w:val="00034752"/>
    <w:rsid w:val="00035600"/>
    <w:rsid w:val="00043BAA"/>
    <w:rsid w:val="00044CEE"/>
    <w:rsid w:val="00046852"/>
    <w:rsid w:val="0005060A"/>
    <w:rsid w:val="00051E2E"/>
    <w:rsid w:val="00051FBB"/>
    <w:rsid w:val="000532B4"/>
    <w:rsid w:val="000619B3"/>
    <w:rsid w:val="00064A61"/>
    <w:rsid w:val="00066372"/>
    <w:rsid w:val="000678FD"/>
    <w:rsid w:val="00067C02"/>
    <w:rsid w:val="00072212"/>
    <w:rsid w:val="000764D1"/>
    <w:rsid w:val="00081614"/>
    <w:rsid w:val="00082769"/>
    <w:rsid w:val="0008501C"/>
    <w:rsid w:val="00085EE5"/>
    <w:rsid w:val="0008637B"/>
    <w:rsid w:val="000915D6"/>
    <w:rsid w:val="0009336E"/>
    <w:rsid w:val="00093625"/>
    <w:rsid w:val="00094066"/>
    <w:rsid w:val="000A23AB"/>
    <w:rsid w:val="000A3E29"/>
    <w:rsid w:val="000A5093"/>
    <w:rsid w:val="000B02DF"/>
    <w:rsid w:val="000B0C41"/>
    <w:rsid w:val="000B2307"/>
    <w:rsid w:val="000B27DB"/>
    <w:rsid w:val="000B6EA1"/>
    <w:rsid w:val="000C7971"/>
    <w:rsid w:val="000C7F22"/>
    <w:rsid w:val="000D00DE"/>
    <w:rsid w:val="000D2B9A"/>
    <w:rsid w:val="000D31F8"/>
    <w:rsid w:val="000D43ED"/>
    <w:rsid w:val="000D6A9F"/>
    <w:rsid w:val="000E49E1"/>
    <w:rsid w:val="000E576D"/>
    <w:rsid w:val="000F0007"/>
    <w:rsid w:val="000F038A"/>
    <w:rsid w:val="000F40F8"/>
    <w:rsid w:val="000F7BA2"/>
    <w:rsid w:val="001023CC"/>
    <w:rsid w:val="001041D0"/>
    <w:rsid w:val="001059FF"/>
    <w:rsid w:val="00105B49"/>
    <w:rsid w:val="00105E89"/>
    <w:rsid w:val="00112820"/>
    <w:rsid w:val="00113D38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6351"/>
    <w:rsid w:val="001577E0"/>
    <w:rsid w:val="001600C3"/>
    <w:rsid w:val="00164E02"/>
    <w:rsid w:val="0019085F"/>
    <w:rsid w:val="00195ADB"/>
    <w:rsid w:val="001964F0"/>
    <w:rsid w:val="00196FBC"/>
    <w:rsid w:val="001970C1"/>
    <w:rsid w:val="001A0FF4"/>
    <w:rsid w:val="001A310B"/>
    <w:rsid w:val="001A4022"/>
    <w:rsid w:val="001B1C65"/>
    <w:rsid w:val="001B534A"/>
    <w:rsid w:val="001B5900"/>
    <w:rsid w:val="001C332B"/>
    <w:rsid w:val="001C4BDD"/>
    <w:rsid w:val="001D2DA6"/>
    <w:rsid w:val="001D50F2"/>
    <w:rsid w:val="001D64B9"/>
    <w:rsid w:val="001D6CFC"/>
    <w:rsid w:val="001D7887"/>
    <w:rsid w:val="001E04BD"/>
    <w:rsid w:val="001E7A07"/>
    <w:rsid w:val="001E7EB7"/>
    <w:rsid w:val="001F09B5"/>
    <w:rsid w:val="001F13B1"/>
    <w:rsid w:val="001F2658"/>
    <w:rsid w:val="001F4E68"/>
    <w:rsid w:val="001F52F7"/>
    <w:rsid w:val="00203607"/>
    <w:rsid w:val="00205B79"/>
    <w:rsid w:val="00205DB3"/>
    <w:rsid w:val="00206431"/>
    <w:rsid w:val="00207A17"/>
    <w:rsid w:val="00210348"/>
    <w:rsid w:val="00211D0B"/>
    <w:rsid w:val="00213FEE"/>
    <w:rsid w:val="0023493C"/>
    <w:rsid w:val="00240A1D"/>
    <w:rsid w:val="00242EAA"/>
    <w:rsid w:val="00243F73"/>
    <w:rsid w:val="00244462"/>
    <w:rsid w:val="00244AEA"/>
    <w:rsid w:val="00250534"/>
    <w:rsid w:val="00250E15"/>
    <w:rsid w:val="00253725"/>
    <w:rsid w:val="00261307"/>
    <w:rsid w:val="00261C64"/>
    <w:rsid w:val="00264A35"/>
    <w:rsid w:val="002711CB"/>
    <w:rsid w:val="002739DA"/>
    <w:rsid w:val="002744B9"/>
    <w:rsid w:val="00276496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5782"/>
    <w:rsid w:val="002A3A4A"/>
    <w:rsid w:val="002A6112"/>
    <w:rsid w:val="002C0504"/>
    <w:rsid w:val="002C4D02"/>
    <w:rsid w:val="002C6912"/>
    <w:rsid w:val="002D0E8F"/>
    <w:rsid w:val="002D5DFE"/>
    <w:rsid w:val="002D5F23"/>
    <w:rsid w:val="002E46DE"/>
    <w:rsid w:val="002F127C"/>
    <w:rsid w:val="002F3447"/>
    <w:rsid w:val="002F68B5"/>
    <w:rsid w:val="002F73BC"/>
    <w:rsid w:val="00301BAA"/>
    <w:rsid w:val="003025ED"/>
    <w:rsid w:val="00304875"/>
    <w:rsid w:val="0031013F"/>
    <w:rsid w:val="00323A47"/>
    <w:rsid w:val="00325072"/>
    <w:rsid w:val="00325CC3"/>
    <w:rsid w:val="003271F4"/>
    <w:rsid w:val="00336203"/>
    <w:rsid w:val="003366B3"/>
    <w:rsid w:val="00341C9D"/>
    <w:rsid w:val="0034540D"/>
    <w:rsid w:val="00350D95"/>
    <w:rsid w:val="0035209C"/>
    <w:rsid w:val="00356E32"/>
    <w:rsid w:val="003658F6"/>
    <w:rsid w:val="00366C62"/>
    <w:rsid w:val="0037581F"/>
    <w:rsid w:val="0038160F"/>
    <w:rsid w:val="00381CEA"/>
    <w:rsid w:val="003837BF"/>
    <w:rsid w:val="00386303"/>
    <w:rsid w:val="00393C54"/>
    <w:rsid w:val="00393E8A"/>
    <w:rsid w:val="00393F5F"/>
    <w:rsid w:val="003943B3"/>
    <w:rsid w:val="00396570"/>
    <w:rsid w:val="003A50CA"/>
    <w:rsid w:val="003A5507"/>
    <w:rsid w:val="003A681D"/>
    <w:rsid w:val="003A6A2B"/>
    <w:rsid w:val="003B5BAD"/>
    <w:rsid w:val="003B5D57"/>
    <w:rsid w:val="003B7F9C"/>
    <w:rsid w:val="003C7EBB"/>
    <w:rsid w:val="003D3819"/>
    <w:rsid w:val="003E107A"/>
    <w:rsid w:val="003E1C09"/>
    <w:rsid w:val="003E5C86"/>
    <w:rsid w:val="003F0470"/>
    <w:rsid w:val="003F16B5"/>
    <w:rsid w:val="003F622C"/>
    <w:rsid w:val="00402D3D"/>
    <w:rsid w:val="00407BBF"/>
    <w:rsid w:val="00413C8C"/>
    <w:rsid w:val="00415C10"/>
    <w:rsid w:val="004211AF"/>
    <w:rsid w:val="00422751"/>
    <w:rsid w:val="00422A42"/>
    <w:rsid w:val="004305C3"/>
    <w:rsid w:val="00430A36"/>
    <w:rsid w:val="00431983"/>
    <w:rsid w:val="00431A13"/>
    <w:rsid w:val="00432F8E"/>
    <w:rsid w:val="00435DE1"/>
    <w:rsid w:val="00442733"/>
    <w:rsid w:val="00442CD4"/>
    <w:rsid w:val="00447E5A"/>
    <w:rsid w:val="0045265A"/>
    <w:rsid w:val="004545A2"/>
    <w:rsid w:val="004548DE"/>
    <w:rsid w:val="004613A3"/>
    <w:rsid w:val="004623BA"/>
    <w:rsid w:val="00467735"/>
    <w:rsid w:val="00467FFA"/>
    <w:rsid w:val="00473497"/>
    <w:rsid w:val="00476C54"/>
    <w:rsid w:val="00494732"/>
    <w:rsid w:val="004947BD"/>
    <w:rsid w:val="0049698D"/>
    <w:rsid w:val="00496E04"/>
    <w:rsid w:val="00497A81"/>
    <w:rsid w:val="004B4008"/>
    <w:rsid w:val="004B6A16"/>
    <w:rsid w:val="004B7058"/>
    <w:rsid w:val="004C031F"/>
    <w:rsid w:val="004C49B8"/>
    <w:rsid w:val="004D0B75"/>
    <w:rsid w:val="004D5CBB"/>
    <w:rsid w:val="004D5D9B"/>
    <w:rsid w:val="004D611C"/>
    <w:rsid w:val="004E03F4"/>
    <w:rsid w:val="004E4E8F"/>
    <w:rsid w:val="004E538B"/>
    <w:rsid w:val="004F6CE2"/>
    <w:rsid w:val="005016BC"/>
    <w:rsid w:val="005025F6"/>
    <w:rsid w:val="0050322B"/>
    <w:rsid w:val="00506AF3"/>
    <w:rsid w:val="0051012D"/>
    <w:rsid w:val="0051046A"/>
    <w:rsid w:val="0052158A"/>
    <w:rsid w:val="0052172B"/>
    <w:rsid w:val="00524523"/>
    <w:rsid w:val="00525ABC"/>
    <w:rsid w:val="00526EA8"/>
    <w:rsid w:val="00526FEE"/>
    <w:rsid w:val="0053099A"/>
    <w:rsid w:val="00531FB5"/>
    <w:rsid w:val="00534BD0"/>
    <w:rsid w:val="00537E6A"/>
    <w:rsid w:val="005434ED"/>
    <w:rsid w:val="005445F8"/>
    <w:rsid w:val="005503F2"/>
    <w:rsid w:val="005516A1"/>
    <w:rsid w:val="00554511"/>
    <w:rsid w:val="005572F8"/>
    <w:rsid w:val="00562F88"/>
    <w:rsid w:val="005668FB"/>
    <w:rsid w:val="005679EF"/>
    <w:rsid w:val="00573BC1"/>
    <w:rsid w:val="00574966"/>
    <w:rsid w:val="00581759"/>
    <w:rsid w:val="005854A3"/>
    <w:rsid w:val="005873E4"/>
    <w:rsid w:val="005874B4"/>
    <w:rsid w:val="00591611"/>
    <w:rsid w:val="00592960"/>
    <w:rsid w:val="00592B49"/>
    <w:rsid w:val="005939DB"/>
    <w:rsid w:val="0059532F"/>
    <w:rsid w:val="005963BE"/>
    <w:rsid w:val="00597EDA"/>
    <w:rsid w:val="005A03DA"/>
    <w:rsid w:val="005A0AC6"/>
    <w:rsid w:val="005A20C7"/>
    <w:rsid w:val="005A391C"/>
    <w:rsid w:val="005A3E5E"/>
    <w:rsid w:val="005A7073"/>
    <w:rsid w:val="005B5349"/>
    <w:rsid w:val="005C0366"/>
    <w:rsid w:val="005C16D2"/>
    <w:rsid w:val="005C195B"/>
    <w:rsid w:val="005C20B0"/>
    <w:rsid w:val="005D51F9"/>
    <w:rsid w:val="005E087C"/>
    <w:rsid w:val="005E25EC"/>
    <w:rsid w:val="005E45AC"/>
    <w:rsid w:val="005E7878"/>
    <w:rsid w:val="005F0A18"/>
    <w:rsid w:val="005F36E9"/>
    <w:rsid w:val="005F47E7"/>
    <w:rsid w:val="005F6A64"/>
    <w:rsid w:val="00602463"/>
    <w:rsid w:val="0060340F"/>
    <w:rsid w:val="00604A5C"/>
    <w:rsid w:val="006057DE"/>
    <w:rsid w:val="0060643E"/>
    <w:rsid w:val="0060716B"/>
    <w:rsid w:val="00612854"/>
    <w:rsid w:val="0061407F"/>
    <w:rsid w:val="00616E70"/>
    <w:rsid w:val="006218F5"/>
    <w:rsid w:val="0063013F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44CD"/>
    <w:rsid w:val="006574A0"/>
    <w:rsid w:val="00663680"/>
    <w:rsid w:val="00666653"/>
    <w:rsid w:val="006666D0"/>
    <w:rsid w:val="00670686"/>
    <w:rsid w:val="00672090"/>
    <w:rsid w:val="00675D27"/>
    <w:rsid w:val="0068126A"/>
    <w:rsid w:val="0068421F"/>
    <w:rsid w:val="006868D9"/>
    <w:rsid w:val="00686F62"/>
    <w:rsid w:val="00690131"/>
    <w:rsid w:val="00692B41"/>
    <w:rsid w:val="00693798"/>
    <w:rsid w:val="006A335C"/>
    <w:rsid w:val="006A348D"/>
    <w:rsid w:val="006A4405"/>
    <w:rsid w:val="006A6CB3"/>
    <w:rsid w:val="006C5550"/>
    <w:rsid w:val="006C6788"/>
    <w:rsid w:val="006D5DDE"/>
    <w:rsid w:val="006E0D44"/>
    <w:rsid w:val="006E2C78"/>
    <w:rsid w:val="006E5EAC"/>
    <w:rsid w:val="006F0610"/>
    <w:rsid w:val="006F07D8"/>
    <w:rsid w:val="006F61D9"/>
    <w:rsid w:val="00700BC4"/>
    <w:rsid w:val="00703E67"/>
    <w:rsid w:val="00705901"/>
    <w:rsid w:val="00707A47"/>
    <w:rsid w:val="0071448D"/>
    <w:rsid w:val="00730122"/>
    <w:rsid w:val="0073158C"/>
    <w:rsid w:val="00734E86"/>
    <w:rsid w:val="007352D4"/>
    <w:rsid w:val="00736B11"/>
    <w:rsid w:val="00744B31"/>
    <w:rsid w:val="00750A17"/>
    <w:rsid w:val="00755FA7"/>
    <w:rsid w:val="00756A89"/>
    <w:rsid w:val="00762159"/>
    <w:rsid w:val="007628E6"/>
    <w:rsid w:val="00764E64"/>
    <w:rsid w:val="00767E39"/>
    <w:rsid w:val="00771608"/>
    <w:rsid w:val="00774873"/>
    <w:rsid w:val="007757DE"/>
    <w:rsid w:val="007810FF"/>
    <w:rsid w:val="00781129"/>
    <w:rsid w:val="007818DA"/>
    <w:rsid w:val="00786126"/>
    <w:rsid w:val="00791D87"/>
    <w:rsid w:val="00795DA6"/>
    <w:rsid w:val="007964C9"/>
    <w:rsid w:val="007A48AB"/>
    <w:rsid w:val="007A4D72"/>
    <w:rsid w:val="007B0B00"/>
    <w:rsid w:val="007B3116"/>
    <w:rsid w:val="007B427B"/>
    <w:rsid w:val="007B4A4C"/>
    <w:rsid w:val="007B4D63"/>
    <w:rsid w:val="007B7B0A"/>
    <w:rsid w:val="007C5E60"/>
    <w:rsid w:val="007C658A"/>
    <w:rsid w:val="007E6385"/>
    <w:rsid w:val="007E6885"/>
    <w:rsid w:val="007F039F"/>
    <w:rsid w:val="007F087A"/>
    <w:rsid w:val="007F2E6B"/>
    <w:rsid w:val="007F4A16"/>
    <w:rsid w:val="007F4E5F"/>
    <w:rsid w:val="007F7BB0"/>
    <w:rsid w:val="00803431"/>
    <w:rsid w:val="0080444F"/>
    <w:rsid w:val="008054F9"/>
    <w:rsid w:val="0080792B"/>
    <w:rsid w:val="0081476D"/>
    <w:rsid w:val="0081693C"/>
    <w:rsid w:val="00817820"/>
    <w:rsid w:val="008232B0"/>
    <w:rsid w:val="0082760D"/>
    <w:rsid w:val="00831CBE"/>
    <w:rsid w:val="008343BA"/>
    <w:rsid w:val="0084079A"/>
    <w:rsid w:val="00841E9B"/>
    <w:rsid w:val="0084411F"/>
    <w:rsid w:val="008452E3"/>
    <w:rsid w:val="00846B4A"/>
    <w:rsid w:val="00857A92"/>
    <w:rsid w:val="0086275D"/>
    <w:rsid w:val="008654A2"/>
    <w:rsid w:val="00870EFC"/>
    <w:rsid w:val="00872A50"/>
    <w:rsid w:val="00873943"/>
    <w:rsid w:val="008757A3"/>
    <w:rsid w:val="00881E24"/>
    <w:rsid w:val="008834CB"/>
    <w:rsid w:val="008851B9"/>
    <w:rsid w:val="008907CE"/>
    <w:rsid w:val="008957D0"/>
    <w:rsid w:val="00895CF8"/>
    <w:rsid w:val="008961D3"/>
    <w:rsid w:val="008A1F47"/>
    <w:rsid w:val="008A2495"/>
    <w:rsid w:val="008A2540"/>
    <w:rsid w:val="008A5D67"/>
    <w:rsid w:val="008B091A"/>
    <w:rsid w:val="008B1552"/>
    <w:rsid w:val="008B53DE"/>
    <w:rsid w:val="008B63EA"/>
    <w:rsid w:val="008B7563"/>
    <w:rsid w:val="008B75B0"/>
    <w:rsid w:val="008C2FAD"/>
    <w:rsid w:val="008C675D"/>
    <w:rsid w:val="008C7623"/>
    <w:rsid w:val="008C7C8D"/>
    <w:rsid w:val="008D1F80"/>
    <w:rsid w:val="008D4BF8"/>
    <w:rsid w:val="008D76CB"/>
    <w:rsid w:val="008E545F"/>
    <w:rsid w:val="008F40AF"/>
    <w:rsid w:val="008F54EE"/>
    <w:rsid w:val="0090136E"/>
    <w:rsid w:val="00901A58"/>
    <w:rsid w:val="009041BD"/>
    <w:rsid w:val="00911F90"/>
    <w:rsid w:val="00915242"/>
    <w:rsid w:val="00915FA2"/>
    <w:rsid w:val="00916A31"/>
    <w:rsid w:val="00916F13"/>
    <w:rsid w:val="00917C4E"/>
    <w:rsid w:val="00921DE8"/>
    <w:rsid w:val="00922E07"/>
    <w:rsid w:val="0093487E"/>
    <w:rsid w:val="0093649B"/>
    <w:rsid w:val="00942428"/>
    <w:rsid w:val="00950592"/>
    <w:rsid w:val="00953632"/>
    <w:rsid w:val="009556C0"/>
    <w:rsid w:val="00961DF7"/>
    <w:rsid w:val="0096230E"/>
    <w:rsid w:val="00962DD9"/>
    <w:rsid w:val="009653D5"/>
    <w:rsid w:val="00965EA3"/>
    <w:rsid w:val="0096643A"/>
    <w:rsid w:val="00966773"/>
    <w:rsid w:val="00966C2E"/>
    <w:rsid w:val="00970B19"/>
    <w:rsid w:val="00971D55"/>
    <w:rsid w:val="00976811"/>
    <w:rsid w:val="00977284"/>
    <w:rsid w:val="00981BE8"/>
    <w:rsid w:val="00984423"/>
    <w:rsid w:val="00984FB6"/>
    <w:rsid w:val="009930F6"/>
    <w:rsid w:val="009948B5"/>
    <w:rsid w:val="00995E7C"/>
    <w:rsid w:val="009A2DB0"/>
    <w:rsid w:val="009A30F5"/>
    <w:rsid w:val="009A5C92"/>
    <w:rsid w:val="009B50F7"/>
    <w:rsid w:val="009B5F70"/>
    <w:rsid w:val="009B6A02"/>
    <w:rsid w:val="009C5C8F"/>
    <w:rsid w:val="009D6640"/>
    <w:rsid w:val="009D7ADF"/>
    <w:rsid w:val="009D7D35"/>
    <w:rsid w:val="009E025A"/>
    <w:rsid w:val="009E179E"/>
    <w:rsid w:val="009E5999"/>
    <w:rsid w:val="009E5C42"/>
    <w:rsid w:val="009F110F"/>
    <w:rsid w:val="009F51D7"/>
    <w:rsid w:val="00A0037E"/>
    <w:rsid w:val="00A02618"/>
    <w:rsid w:val="00A035E6"/>
    <w:rsid w:val="00A03C51"/>
    <w:rsid w:val="00A057A8"/>
    <w:rsid w:val="00A12745"/>
    <w:rsid w:val="00A149C0"/>
    <w:rsid w:val="00A162AE"/>
    <w:rsid w:val="00A1728D"/>
    <w:rsid w:val="00A214C0"/>
    <w:rsid w:val="00A22475"/>
    <w:rsid w:val="00A224A3"/>
    <w:rsid w:val="00A26C00"/>
    <w:rsid w:val="00A26ED1"/>
    <w:rsid w:val="00A34BEA"/>
    <w:rsid w:val="00A37570"/>
    <w:rsid w:val="00A4026A"/>
    <w:rsid w:val="00A45C8B"/>
    <w:rsid w:val="00A47238"/>
    <w:rsid w:val="00A5112F"/>
    <w:rsid w:val="00A521D6"/>
    <w:rsid w:val="00A55C4E"/>
    <w:rsid w:val="00A60C56"/>
    <w:rsid w:val="00A60CD2"/>
    <w:rsid w:val="00A61C53"/>
    <w:rsid w:val="00A62E02"/>
    <w:rsid w:val="00A651FB"/>
    <w:rsid w:val="00A757EE"/>
    <w:rsid w:val="00A84789"/>
    <w:rsid w:val="00A84AB0"/>
    <w:rsid w:val="00A84C8E"/>
    <w:rsid w:val="00A915AC"/>
    <w:rsid w:val="00A92244"/>
    <w:rsid w:val="00AA1FBD"/>
    <w:rsid w:val="00AA21B4"/>
    <w:rsid w:val="00AA3145"/>
    <w:rsid w:val="00AA31AD"/>
    <w:rsid w:val="00AA3DC3"/>
    <w:rsid w:val="00AA472C"/>
    <w:rsid w:val="00AA549A"/>
    <w:rsid w:val="00AA7CCF"/>
    <w:rsid w:val="00AB009C"/>
    <w:rsid w:val="00AB0452"/>
    <w:rsid w:val="00AB2640"/>
    <w:rsid w:val="00AC7441"/>
    <w:rsid w:val="00AD0A13"/>
    <w:rsid w:val="00AD1297"/>
    <w:rsid w:val="00AD4158"/>
    <w:rsid w:val="00AD43B6"/>
    <w:rsid w:val="00AD43F3"/>
    <w:rsid w:val="00AD7133"/>
    <w:rsid w:val="00AD7254"/>
    <w:rsid w:val="00AD762D"/>
    <w:rsid w:val="00AE2551"/>
    <w:rsid w:val="00AE5A1D"/>
    <w:rsid w:val="00AF0119"/>
    <w:rsid w:val="00AF3600"/>
    <w:rsid w:val="00AF6A70"/>
    <w:rsid w:val="00AF7ECC"/>
    <w:rsid w:val="00B0012A"/>
    <w:rsid w:val="00B00274"/>
    <w:rsid w:val="00B02CF2"/>
    <w:rsid w:val="00B0456C"/>
    <w:rsid w:val="00B102ED"/>
    <w:rsid w:val="00B1122C"/>
    <w:rsid w:val="00B1221D"/>
    <w:rsid w:val="00B12F42"/>
    <w:rsid w:val="00B14FE9"/>
    <w:rsid w:val="00B1512C"/>
    <w:rsid w:val="00B2533A"/>
    <w:rsid w:val="00B30DB8"/>
    <w:rsid w:val="00B3370A"/>
    <w:rsid w:val="00B34092"/>
    <w:rsid w:val="00B375BB"/>
    <w:rsid w:val="00B37E1B"/>
    <w:rsid w:val="00B43A6C"/>
    <w:rsid w:val="00B4415F"/>
    <w:rsid w:val="00B452B6"/>
    <w:rsid w:val="00B510E1"/>
    <w:rsid w:val="00B570D3"/>
    <w:rsid w:val="00B60983"/>
    <w:rsid w:val="00B62EC3"/>
    <w:rsid w:val="00B634D2"/>
    <w:rsid w:val="00B66F22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65E"/>
    <w:rsid w:val="00BA4267"/>
    <w:rsid w:val="00BA5194"/>
    <w:rsid w:val="00BA575D"/>
    <w:rsid w:val="00BA744D"/>
    <w:rsid w:val="00BB1BA0"/>
    <w:rsid w:val="00BB6966"/>
    <w:rsid w:val="00BC6577"/>
    <w:rsid w:val="00BC6B2F"/>
    <w:rsid w:val="00BC75BE"/>
    <w:rsid w:val="00BD12D1"/>
    <w:rsid w:val="00BD1876"/>
    <w:rsid w:val="00BE75FC"/>
    <w:rsid w:val="00BF196C"/>
    <w:rsid w:val="00BF37B5"/>
    <w:rsid w:val="00BF4D1A"/>
    <w:rsid w:val="00C0190A"/>
    <w:rsid w:val="00C0331D"/>
    <w:rsid w:val="00C06A5D"/>
    <w:rsid w:val="00C14406"/>
    <w:rsid w:val="00C22E27"/>
    <w:rsid w:val="00C22F8C"/>
    <w:rsid w:val="00C24734"/>
    <w:rsid w:val="00C271D5"/>
    <w:rsid w:val="00C33052"/>
    <w:rsid w:val="00C3589E"/>
    <w:rsid w:val="00C35E99"/>
    <w:rsid w:val="00C41379"/>
    <w:rsid w:val="00C4180D"/>
    <w:rsid w:val="00C4294D"/>
    <w:rsid w:val="00C470C2"/>
    <w:rsid w:val="00C55E8B"/>
    <w:rsid w:val="00C601DC"/>
    <w:rsid w:val="00C60591"/>
    <w:rsid w:val="00C6283D"/>
    <w:rsid w:val="00C628DF"/>
    <w:rsid w:val="00C7118E"/>
    <w:rsid w:val="00C73754"/>
    <w:rsid w:val="00C73BE3"/>
    <w:rsid w:val="00C7580C"/>
    <w:rsid w:val="00C80B3A"/>
    <w:rsid w:val="00C80C46"/>
    <w:rsid w:val="00C8240C"/>
    <w:rsid w:val="00C909E3"/>
    <w:rsid w:val="00C92CD1"/>
    <w:rsid w:val="00C936A2"/>
    <w:rsid w:val="00C97C0E"/>
    <w:rsid w:val="00CA29DF"/>
    <w:rsid w:val="00CA671B"/>
    <w:rsid w:val="00CA793B"/>
    <w:rsid w:val="00CB4F66"/>
    <w:rsid w:val="00CC70FB"/>
    <w:rsid w:val="00CD05ED"/>
    <w:rsid w:val="00CD0638"/>
    <w:rsid w:val="00CD3183"/>
    <w:rsid w:val="00CE1839"/>
    <w:rsid w:val="00CE6125"/>
    <w:rsid w:val="00CF1749"/>
    <w:rsid w:val="00CF29ED"/>
    <w:rsid w:val="00CF7AE9"/>
    <w:rsid w:val="00D10BC2"/>
    <w:rsid w:val="00D112A6"/>
    <w:rsid w:val="00D12A6A"/>
    <w:rsid w:val="00D13B41"/>
    <w:rsid w:val="00D1775C"/>
    <w:rsid w:val="00D20145"/>
    <w:rsid w:val="00D37079"/>
    <w:rsid w:val="00D37263"/>
    <w:rsid w:val="00D37DAC"/>
    <w:rsid w:val="00D40075"/>
    <w:rsid w:val="00D41014"/>
    <w:rsid w:val="00D41A62"/>
    <w:rsid w:val="00D439D0"/>
    <w:rsid w:val="00D43CF6"/>
    <w:rsid w:val="00D50678"/>
    <w:rsid w:val="00D613BF"/>
    <w:rsid w:val="00D644B5"/>
    <w:rsid w:val="00D646CF"/>
    <w:rsid w:val="00D70DCB"/>
    <w:rsid w:val="00D71E38"/>
    <w:rsid w:val="00D751CD"/>
    <w:rsid w:val="00D7713D"/>
    <w:rsid w:val="00D80624"/>
    <w:rsid w:val="00D80A2C"/>
    <w:rsid w:val="00D856FF"/>
    <w:rsid w:val="00D85D94"/>
    <w:rsid w:val="00D86D2B"/>
    <w:rsid w:val="00D929AB"/>
    <w:rsid w:val="00D92BBB"/>
    <w:rsid w:val="00D93343"/>
    <w:rsid w:val="00D93C63"/>
    <w:rsid w:val="00D944BD"/>
    <w:rsid w:val="00D96E5D"/>
    <w:rsid w:val="00D9780C"/>
    <w:rsid w:val="00DA14E6"/>
    <w:rsid w:val="00DA2485"/>
    <w:rsid w:val="00DA50C6"/>
    <w:rsid w:val="00DA6613"/>
    <w:rsid w:val="00DA7648"/>
    <w:rsid w:val="00DA787D"/>
    <w:rsid w:val="00DA7FB4"/>
    <w:rsid w:val="00DB02D3"/>
    <w:rsid w:val="00DB1934"/>
    <w:rsid w:val="00DB3906"/>
    <w:rsid w:val="00DB6377"/>
    <w:rsid w:val="00DB71FC"/>
    <w:rsid w:val="00DC0459"/>
    <w:rsid w:val="00DC505E"/>
    <w:rsid w:val="00DC54BB"/>
    <w:rsid w:val="00DC58A6"/>
    <w:rsid w:val="00DC7D0F"/>
    <w:rsid w:val="00DD20DB"/>
    <w:rsid w:val="00DD2FAC"/>
    <w:rsid w:val="00DD3DF4"/>
    <w:rsid w:val="00DD4FDC"/>
    <w:rsid w:val="00DD674C"/>
    <w:rsid w:val="00DD7E98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436B"/>
    <w:rsid w:val="00E2584E"/>
    <w:rsid w:val="00E3054B"/>
    <w:rsid w:val="00E32288"/>
    <w:rsid w:val="00E32E77"/>
    <w:rsid w:val="00E3372D"/>
    <w:rsid w:val="00E4427B"/>
    <w:rsid w:val="00E50CC2"/>
    <w:rsid w:val="00E5235D"/>
    <w:rsid w:val="00E53AE4"/>
    <w:rsid w:val="00E552D6"/>
    <w:rsid w:val="00E607C7"/>
    <w:rsid w:val="00E647E2"/>
    <w:rsid w:val="00E70C7B"/>
    <w:rsid w:val="00E73C9A"/>
    <w:rsid w:val="00E74B1A"/>
    <w:rsid w:val="00E77463"/>
    <w:rsid w:val="00E81E60"/>
    <w:rsid w:val="00E87B47"/>
    <w:rsid w:val="00E90640"/>
    <w:rsid w:val="00EA487A"/>
    <w:rsid w:val="00EA6149"/>
    <w:rsid w:val="00EB08E9"/>
    <w:rsid w:val="00EB5599"/>
    <w:rsid w:val="00EB5D32"/>
    <w:rsid w:val="00EC5D9C"/>
    <w:rsid w:val="00EC6AB9"/>
    <w:rsid w:val="00EC6E7A"/>
    <w:rsid w:val="00ED06E6"/>
    <w:rsid w:val="00ED5B1A"/>
    <w:rsid w:val="00ED626E"/>
    <w:rsid w:val="00EE0007"/>
    <w:rsid w:val="00EE1C62"/>
    <w:rsid w:val="00EE3316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3B48"/>
    <w:rsid w:val="00F149CD"/>
    <w:rsid w:val="00F15E90"/>
    <w:rsid w:val="00F17709"/>
    <w:rsid w:val="00F21A59"/>
    <w:rsid w:val="00F318FF"/>
    <w:rsid w:val="00F34B1B"/>
    <w:rsid w:val="00F3505C"/>
    <w:rsid w:val="00F35B82"/>
    <w:rsid w:val="00F43070"/>
    <w:rsid w:val="00F44711"/>
    <w:rsid w:val="00F44900"/>
    <w:rsid w:val="00F44E72"/>
    <w:rsid w:val="00F50347"/>
    <w:rsid w:val="00F53811"/>
    <w:rsid w:val="00F55F60"/>
    <w:rsid w:val="00F56DA6"/>
    <w:rsid w:val="00F60490"/>
    <w:rsid w:val="00F628CF"/>
    <w:rsid w:val="00F630C1"/>
    <w:rsid w:val="00F638D2"/>
    <w:rsid w:val="00F661C8"/>
    <w:rsid w:val="00F66599"/>
    <w:rsid w:val="00F7756E"/>
    <w:rsid w:val="00F811FA"/>
    <w:rsid w:val="00F902D6"/>
    <w:rsid w:val="00F93649"/>
    <w:rsid w:val="00F93F87"/>
    <w:rsid w:val="00F954F1"/>
    <w:rsid w:val="00F95DFA"/>
    <w:rsid w:val="00F97778"/>
    <w:rsid w:val="00FA2628"/>
    <w:rsid w:val="00FB1151"/>
    <w:rsid w:val="00FB1809"/>
    <w:rsid w:val="00FB2C4A"/>
    <w:rsid w:val="00FB311C"/>
    <w:rsid w:val="00FB58AF"/>
    <w:rsid w:val="00FB6004"/>
    <w:rsid w:val="00FB6E41"/>
    <w:rsid w:val="00FC1D59"/>
    <w:rsid w:val="00FC3969"/>
    <w:rsid w:val="00FD3FCE"/>
    <w:rsid w:val="00FD4D0D"/>
    <w:rsid w:val="00FD6F5B"/>
    <w:rsid w:val="00FE33D3"/>
    <w:rsid w:val="00FE5ED3"/>
    <w:rsid w:val="00FE6484"/>
    <w:rsid w:val="00FE681A"/>
    <w:rsid w:val="00FF5142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C4D02"/>
    <w:pPr>
      <w:suppressAutoHyphens/>
    </w:pPr>
    <w:rPr>
      <w:rFonts w:eastAsia="Calibri" w:hAnsi="Calibri" w:ascii="Calibri"/>
      <w:kern w:val="2"/>
      <w:lang w:eastAsia="ar-SA"/>
    </w:rPr>
  </w:style>
  <w:style w:customStyle="true" w:styleId="Bezproreda2" w:type="paragraph">
    <w:name w:val="Bez proreda2"/>
    <w:rsid w:val="00DC7D0F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DC7D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C7D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C7D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C7D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C7D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C7D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A4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8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8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8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8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C4D02"/>
    <w:pPr>
      <w:suppressAutoHyphens/>
    </w:pPr>
    <w:rPr>
      <w:rFonts w:ascii="Calibri" w:eastAsia="Calibri" w:hAnsi="Calibri"/>
      <w:kern w:val="2"/>
      <w:lang w:eastAsia="ar-SA"/>
    </w:rPr>
  </w:style>
  <w:style w:customStyle="1" w:styleId="Bezproreda2" w:type="paragraph">
    <w:name w:val="Bez proreda2"/>
    <w:rsid w:val="00DC7D0F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DC7D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C7D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C7D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C7D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C7D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C7D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A4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8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8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8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8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54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7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6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encoding w:val="windows-1252"/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4253</izvorni_sadrzaj>
    <derivirana_varijabla naziv="DomainObject.Predmet.Broj_1">4253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St-4253/2016</izvorni_sadrzaj>
    <derivirana_varijabla naziv="DomainObject.Predmet.OznakaBroj_1">St-4253/2016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BAREC d.o.o. zastupanog po punomoćniku Velimir Barec</izvorni_sadrzaj>
    <derivirana_varijabla naziv="DomainObject.Predmet.ProtustrankaFormated_1">  BAREC d.o.o. zastupanog po punomoćniku Velimir Barec</derivirana_varijabla>
  </DomainObject.Predmet.ProtustrankaFormated>
  <DomainObject.Predmet.ProtustrankaFormatedOIB>
    <izvorni_sadrzaj>  BAREC d.o.o., OIB 19758238525 zastupanog po punomoćniku Velimir Barec</izvorni_sadrzaj>
    <derivirana_varijabla naziv="DomainObject.Predmet.ProtustrankaFormatedOIB_1">  BAREC d.o.o., OIB 19758238525 zastupanog po punomoćniku Velimir Barec</derivirana_varijabla>
  </DomainObject.Predmet.ProtustrankaFormatedOIB>
  <DomainObject.Predmet.ProtustrankaFormatedWithAdress>
    <izvorni_sadrzaj> BAREC d.o.o., Savska 16, 10310 Lijevi Dubrovčak zastupanog po punomoćniku Velimir Barec</izvorni_sadrzaj>
    <derivirana_varijabla naziv="DomainObject.Predmet.ProtustrankaFormatedWithAdress_1"> BAREC d.o.o., Savska 16, 10310 Lijevi Dubrovčak zastupanog po punomoćniku Velimir Barec</derivirana_varijabla>
  </DomainObject.Predmet.ProtustrankaFormatedWithAdress>
  <DomainObject.Predmet.ProtustrankaFormatedWithAdressOIB>
    <izvorni_sadrzaj> BAREC d.o.o., OIB 19758238525, Savska 16, 10310 Lijevi Dubrovčak zastupanog po punomoćniku Velimir Barec</izvorni_sadrzaj>
    <derivirana_varijabla naziv="DomainObject.Predmet.ProtustrankaFormatedWithAdressOIB_1"> BAREC d.o.o., OIB 19758238525, Savska 16, 10310 Lijevi Dubrovčak zastupanog po punomoćniku Velimir Barec</derivirana_varijabla>
  </DomainObject.Predmet.ProtustrankaFormatedWithAdressOIB>
  <DomainObject.Predmet.ProtustrankaWithAdress>
    <izvorni_sadrzaj>BAREC d.o.o. Savska 16, 10310 Lijevi Dubrovčak</izvorni_sadrzaj>
    <derivirana_varijabla naziv="DomainObject.Predmet.ProtustrankaWithAdress_1">BAREC d.o.o. Savska 16, 10310 Lijevi Dubrovčak</derivirana_varijabla>
  </DomainObject.Predmet.ProtustrankaWithAdress>
  <DomainObject.Predmet.ProtustrankaWithAdressOIB>
    <izvorni_sadrzaj>BAREC d.o.o., OIB 19758238525, Savska 16, 10310 Lijevi Dubrovčak</izvorni_sadrzaj>
    <derivirana_varijabla naziv="DomainObject.Predmet.ProtustrankaWithAdressOIB_1">BAREC d.o.o., OIB 19758238525, Savska 16, 10310 Lijevi Dubrovčak</derivirana_varijabla>
  </DomainObject.Predmet.ProtustrankaWithAdressOIB>
  <DomainObject.Predmet.ProtustrankaNazivFormated>
    <izvorni_sadrzaj>BAREC d.o.o.</izvorni_sadrzaj>
    <derivirana_varijabla naziv="DomainObject.Predmet.ProtustrankaNazivFormated_1">BAREC d.o.o.</derivirana_varijabla>
  </DomainObject.Predmet.ProtustrankaNazivFormated>
  <DomainObject.Predmet.ProtustrankaNazivFormatedOIB>
    <izvorni_sadrzaj>BAREC d.o.o., OIB 19758238525</izvorni_sadrzaj>
    <derivirana_varijabla naziv="DomainObject.Predmet.ProtustrankaNazivFormatedOIB_1">BAREC d.o.o., OIB 19758238525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BAREC d.o.o. zastupanog po punomoćniku Velimir Barec</item>
    </izvorni_sadrzaj>
    <derivirana_varijabla naziv="DomainObject.Predmet.ProtuStrankaListFormated_1">
      <item>BAREC d.o.o. zastupanog po punomoćniku Velimir Barec</item>
    </derivirana_varijabla>
  </DomainObject.Predmet.ProtuStrankaListFormated>
  <DomainObject.Predmet.ProtuStrankaListFormatedOIB>
    <izvorni_sadrzaj>
      <item>BAREC d.o.o., OIB 19758238525 zastupanog po punomoćniku Velimir Barec</item>
    </izvorni_sadrzaj>
    <derivirana_varijabla naziv="DomainObject.Predmet.ProtuStrankaListFormatedOIB_1">
      <item>BAREC d.o.o., OIB 19758238525 zastupanog po punomoćniku Velimir Barec</item>
    </derivirana_varijabla>
  </DomainObject.Predmet.ProtuStrankaListFormatedOIB>
  <DomainObject.Predmet.ProtuStrankaListFormatedWithAdress>
    <izvorni_sadrzaj>
      <item>BAREC d.o.o., Savska 16, 10310 Lijevi Dubrovčak zastupanog po punomoćniku Velimir Barec</item>
    </izvorni_sadrzaj>
    <derivirana_varijabla naziv="DomainObject.Predmet.ProtuStrankaListFormatedWithAdress_1">
      <item>BAREC d.o.o., Savska 16, 10310 Lijevi Dubrovčak zastupanog po punomoćniku Velimir Barec</item>
    </derivirana_varijabla>
  </DomainObject.Predmet.ProtuStrankaListFormatedWithAdress>
  <DomainObject.Predmet.ProtuStrankaListFormatedWithAdressOIB>
    <izvorni_sadrzaj>
      <item>BAREC d.o.o., OIB 19758238525, Savska 16, 10310 Lijevi Dubrovčak zastupanog po punomoćniku Velimir Barec</item>
    </izvorni_sadrzaj>
    <derivirana_varijabla naziv="DomainObject.Predmet.ProtuStrankaListFormatedWithAdressOIB_1">
      <item>BAREC d.o.o., OIB 19758238525, Savska 16, 10310 Lijevi Dubrovčak zastupanog po punomoćniku Velimir Barec</item>
    </derivirana_varijabla>
  </DomainObject.Predmet.ProtuStrankaListFormatedWithAdressOIB>
  <DomainObject.Predmet.ProtuStrankaListNazivFormated>
    <izvorni_sadrzaj>
      <item>BAREC d.o.o.</item>
    </izvorni_sadrzaj>
    <derivirana_varijabla naziv="DomainObject.Predmet.ProtuStrankaListNazivFormated_1">
      <item>BAREC d.o.o.</item>
    </derivirana_varijabla>
  </DomainObject.Predmet.ProtuStrankaListNazivFormated>
  <DomainObject.Predmet.ProtuStrankaListNazivFormatedOIB>
    <izvorni_sadrzaj>
      <item>BAREC d.o.o., OIB 19758238525</item>
    </izvorni_sadrzaj>
    <derivirana_varijabla naziv="DomainObject.Predmet.ProtuStrankaListNazivFormatedOIB_1">
      <item>BAREC d.o.o., OIB 19758238525</item>
    </derivirana_varijabla>
  </DomainObject.Predmet.ProtuStrankaListNazivFormatedOIB>
  <DomainObject.Predmet.OstaliListFormated>
    <izvorni_sadrzaj>
      <item>Velimir Barec punomoćnik sudionika u postupku BAREC d.o.o.</item>
    </izvorni_sadrzaj>
    <derivirana_varijabla naziv="DomainObject.Predmet.OstaliListFormated_1">
      <item>Velimir Barec punomoćnik sudionika u postupku BAREC d.o.o.</item>
    </derivirana_varijabla>
  </DomainObject.Predmet.OstaliListFormated>
  <DomainObject.Predmet.OstaliListFormatedOIB>
    <izvorni_sadrzaj>
      <item>Velimir Barec, OIB 65550338165 punomoćnik sudionika u postupku BAREC d.o.o.</item>
    </izvorni_sadrzaj>
    <derivirana_varijabla naziv="DomainObject.Predmet.OstaliListFormatedOIB_1">
      <item>Velimir Barec, OIB 65550338165 punomoćnik sudionika u postupku BAREC d.o.o.</item>
    </derivirana_varijabla>
  </DomainObject.Predmet.OstaliListFormatedOIB>
  <DomainObject.Predmet.OstaliListFormatedWithAdress>
    <izvorni_sadrzaj>
      <item>Velimir Barec, Savska Ulica 17, 10310 Lijevi Dubrovčak punomoćnik sudionika u postupku BAREC d.o.o.</item>
    </izvorni_sadrzaj>
    <derivirana_varijabla naziv="DomainObject.Predmet.OstaliListFormatedWithAdress_1">
      <item>Velimir Barec, Savska Ulica 17, 10310 Lijevi Dubrovčak punomoćnik sudionika u postupku BAREC d.o.o.</item>
    </derivirana_varijabla>
  </DomainObject.Predmet.OstaliListFormatedWithAdress>
  <DomainObject.Predmet.OstaliListFormatedWithAdressOIB>
    <izvorni_sadrzaj>
      <item>Velimir Barec, OIB 65550338165, Savska Ulica 17, 10310 Lijevi Dubrovčak punomoćnik sudionika u postupku BAREC d.o.o.</item>
    </izvorni_sadrzaj>
    <derivirana_varijabla naziv="DomainObject.Predmet.OstaliListFormatedWithAdressOIB_1">
      <item>Velimir Barec, OIB 65550338165, Savska Ulica 17, 10310 Lijevi Dubrovčak punomoćnik sudionika u postupku BAREC d.o.o.</item>
    </derivirana_varijabla>
  </DomainObject.Predmet.OstaliListFormatedWithAdressOIB>
  <DomainObject.Predmet.OstaliListNazivFormated>
    <izvorni_sadrzaj>
      <item>Velimir Barec</item>
    </izvorni_sadrzaj>
    <derivirana_varijabla naziv="DomainObject.Predmet.OstaliListNazivFormated_1">
      <item>Velimir Barec</item>
    </derivirana_varijabla>
  </DomainObject.Predmet.OstaliListNazivFormated>
  <DomainObject.Predmet.OstaliListNazivFormatedOIB>
    <izvorni_sadrzaj>
      <item>Velimir Barec, OIB 65550338165</item>
    </izvorni_sadrzaj>
    <derivirana_varijabla naziv="DomainObject.Predmet.OstaliListNazivFormatedOIB_1">
      <item>Velimir Barec, OIB 65550338165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BAREC d.o.o.</izvorni_sadrzaj>
    <derivirana_varijabla naziv="DomainObject.Predmet.ProtustrankaIDrugi_1">BAREC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BAREC d.o.o., OIB 19758238525, Savska 16, 10310 Lijevi Dubrovčak</izvorni_sadrzaj>
    <derivirana_varijabla naziv="DomainObject.Predmet.ProtustrankaIDrugiAdressOIB_1">BAREC d.o.o., OIB 19758238525,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BAREC d.o.o.</item>
      <item>Velimir Barec</item>
    </izvorni_sadrzaj>
    <derivirana_varijabla naziv="DomainObject.Predmet.SudioniciListNaziv_1">
      <item>FINA Regionalni centar Zagreb</item>
      <item>BAREC d.o.o.</item>
      <item>Velimir Barec</item>
    </derivirana_varijabla>
  </DomainObject.Predmet.SudioniciListNaziv>
  <DomainObject.Predmet.SudioniciListAdressOIB>
    <izvorni_sadrzaj>
      <item>FINA Regionalni centar Zagreb, OIB 85821130368, Trg svibanjskih žrtava 1995. 1,10000 Zagreb</item>
      <item>BAREC d.o.o., OIB 19758238525, Savska 16,10310 Lijevi Dubrovčak</item>
      <item>Velimir Barec, OIB 65550338165, Savska Ulica 17,10310 Lijevi Dubrovčak</item>
    </izvorni_sadrzaj>
    <derivirana_varijabla naziv="DomainObject.Predmet.SudioniciListAdressOIB_1">
      <item>FINA Regionalni centar Zagreb, OIB 85821130368, Trg svibanjskih žrtava 1995. 1,10000 Zagreb</item>
      <item>BAREC d.o.o., OIB 19758238525, Savska 16,10310 Lijevi Dubrovčak</item>
      <item>Velimir Barec, OIB 65550338165, Savska Ulica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19758238525</item>
      <item>, OIB 65550338165</item>
    </izvorni_sadrzaj>
    <derivirana_varijabla naziv="DomainObject.Predmet.SudioniciListNazivOIB_1">
      <item>, OIB 85821130368</item>
      <item>, OIB 19758238525</item>
      <item>, OIB 65550338165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47F9F8-093F-464F-950B-953887DB9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144</properties:Words>
  <properties:Characters>677</properties:Characters>
  <properties:Lines>35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2017-07-26T10:07:00Z</dcterms:created>
  <dc:creator>ggrcic</dc:creator>
  <cp:lastModifiedBy>Žana Livaja</cp:lastModifiedBy>
  <cp:lastPrinted>2017-07-26T10:19:00Z</cp:lastPrinted>
  <dcterms:modified xmlns:xsi="http://www.w3.org/2001/XMLSchema-instance" xsi:type="dcterms:W3CDTF">2017-07-26T10:19:00Z</dcterms:modified>
  <cp:revision>5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