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b4e7" w14:paraId="decb4e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77A57" w:rsidP="00377A57" w:rsidR="00377A57">
      <w:pPr>
        <w:pStyle w:val="Bezproreda"/>
        <w:ind w:firstLine="708" w:left="4956"/>
      </w:pPr>
      <w:r>
        <w:t>1 St-14/2017-2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  <w:jc w:val="center"/>
      </w:pPr>
      <w:r>
        <w:t>R E P U B L I K A       H R V A T S K A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  <w:jc w:val="center"/>
      </w:pPr>
      <w:r>
        <w:t>R J E Š E N J E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r>
        <w:t xml:space="preserve">TRGOVAČKI SUD U BJELOVARU, po  sucu Branki Pleskalt,  u predmetu predlagatelja FINA RC Zagreb, Podružnica Bjelovar, protiv dužnika EUROVOĆE PLANT d.o.o. za proizvodnju, trgovinu i usluge Orahovica, V. Nazora </w:t>
      </w:r>
      <w:proofErr w:type="spellStart"/>
      <w:r>
        <w:t>bb</w:t>
      </w:r>
      <w:proofErr w:type="spellEnd"/>
      <w:r>
        <w:t>, OIB: 81582358402,  dana 23. siječnja  2017. godine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  <w:jc w:val="center"/>
      </w:pPr>
      <w:r>
        <w:t>r i j e š i o     j e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EUROVOĆE PLANT d.o.o. za proizvodnju, trgovinu i usluge Orahovica, V. Nazora </w:t>
      </w:r>
      <w:proofErr w:type="spellStart"/>
      <w:r>
        <w:t>bb</w:t>
      </w:r>
      <w:proofErr w:type="spellEnd"/>
      <w:r>
        <w:t>, OIB: 81582358402.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  <w:jc w:val="center"/>
      </w:pPr>
      <w:r>
        <w:t>20. veljače  2017. godine u 10,45 sati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377A57" w:rsidP="00377A57" w:rsidR="00377A57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>. dužnika Mato Miličić iz Slatine.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r>
        <w:t xml:space="preserve">III Poziva se zastupnik po Zakonu dužnika </w:t>
      </w:r>
      <w:proofErr w:type="spellStart"/>
      <w:r>
        <w:t>MaMato</w:t>
      </w:r>
      <w:proofErr w:type="spellEnd"/>
      <w:r>
        <w:t xml:space="preserve"> Miličić da u roku od 8 dana dostavi na spis ovjerovljeni popis imovine i obveza stečajnog dužnika. 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  <w:jc w:val="center"/>
      </w:pPr>
      <w:r>
        <w:t>Obrazloženje</w:t>
      </w:r>
    </w:p>
    <w:p w:rsidRDefault="00377A57" w:rsidP="00377A57" w:rsidR="00377A57">
      <w:pPr>
        <w:pStyle w:val="Bezproreda"/>
      </w:pPr>
    </w:p>
    <w:p w:rsidRDefault="00377A57" w:rsidP="00377A57" w:rsidR="00377A57">
      <w:r>
        <w:t xml:space="preserve">Predlagatelj FINA RC Zagreb, Podružnica Bjelovar  je   dana 17.  siječnja  2017. godine   podnijela je   prijedlog za otvaranje stečajnog postupka nad  dužnikom  dužnika  EUROVOĆE PLANT d.o.o. za proizvodnju, trgovinu i usluge Orahovica, V. Nazora </w:t>
      </w:r>
      <w:proofErr w:type="spellStart"/>
      <w:r>
        <w:t>bb</w:t>
      </w:r>
      <w:proofErr w:type="spellEnd"/>
      <w:r>
        <w:t>, OIB: 81582358402.</w:t>
      </w:r>
    </w:p>
    <w:p w:rsidRDefault="00377A57" w:rsidP="00377A57" w:rsidR="00377A57"/>
    <w:p w:rsidRDefault="00377A57" w:rsidP="00377A57" w:rsidR="00377A57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77A57" w:rsidP="00377A57" w:rsidR="00377A57">
      <w:pPr>
        <w:pStyle w:val="Bezproreda"/>
      </w:pPr>
    </w:p>
    <w:p w:rsidRDefault="00377A57" w:rsidP="00377A57" w:rsidR="00377A57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EUROVOĆE PLANT d.o.o. za proizvodnju, trgovinu i usluge Orahovica, V. Nazora </w:t>
      </w:r>
      <w:proofErr w:type="spellStart"/>
      <w:r>
        <w:t>bb</w:t>
      </w:r>
      <w:proofErr w:type="spellEnd"/>
      <w:r>
        <w:t xml:space="preserve">, OIB: 81582358402, a u skladu s  odredbom članka 115. Stečajnog zakona. 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r>
        <w:t>Temeljem iznijetog riješeno je kao u izreci.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r>
        <w:t xml:space="preserve">Bjelovar,   23. siječnja  2017.   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             </w:t>
      </w:r>
      <w:r>
        <w:t xml:space="preserve"> S U D A C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</w:p>
    <w:p w:rsidRDefault="00377A57" w:rsidP="00377A57" w:rsidR="00377A5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77A57" w:rsidP="00377A57" w:rsidR="00377A57">
      <w:pPr>
        <w:pStyle w:val="Bezproreda"/>
      </w:pPr>
      <w:r>
        <w:t>Dna: predlagatelja- putem e-oglasne ploče suda</w:t>
      </w:r>
    </w:p>
    <w:p w:rsidRDefault="00377A57" w:rsidP="00377A57" w:rsidR="00377A57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 – putem e-oglasne ploče suda</w:t>
      </w:r>
    </w:p>
    <w:p w:rsidRDefault="00377A57" w:rsidP="00377A57" w:rsidR="00377A57">
      <w:pPr>
        <w:pStyle w:val="Bezproreda"/>
      </w:pPr>
      <w:r>
        <w:t xml:space="preserve">        ROČ. 20. 02. 2017. u  10,45</w:t>
      </w:r>
    </w:p>
    <w:p w:rsidRDefault="00377A57" w:rsidP="00377A57" w:rsidR="00377A57">
      <w:pPr>
        <w:pStyle w:val="Bezproreda"/>
      </w:pPr>
      <w:r>
        <w:t>Bjelovar, 23. 01. 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A5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74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St-14/2017-2</izvorni_sadrzaj>
    <derivirana_varijabla naziv="DomainObject.Oznaka_1">St-14/2017-2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EUROVOĆE PLANT d.o.o. za proizvodnju, trgovinu i usluge</izvorni_sadrzaj>
    <derivirana_varijabla naziv="DomainObject.Predmet.ProtustrankaFormated_1">  EUROVOĆE PLANT d.o.o. za proizvodnju, trgovinu i usluge</derivirana_varijabla>
  </DomainObject.Predmet.ProtustrankaFormated>
  <DomainObject.Predmet.ProtustrankaFormatedOIB>
    <izvorni_sadrzaj>  EUROVOĆE PLANT d.o.o. za proizvodnju, trgovinu i usluge, OIB 81582358402</izvorni_sadrzaj>
    <derivirana_varijabla naziv="DomainObject.Predmet.ProtustrankaFormatedOIB_1">  EUROVOĆE PLANT d.o.o. za proizvodnju, trgovinu i usluge, OIB 81582358402</derivirana_varijabla>
  </DomainObject.Predmet.ProtustrankaFormatedOIB>
  <DomainObject.Predmet.ProtustrankaFormatedWithAdress>
    <izvorni_sadrzaj> EUROVOĆE PLANT d.o.o. za proizvodnju, trgovinu i usluge, Vladimira Nazora bb, 33515 Orahovica</izvorni_sadrzaj>
    <derivirana_varijabla naziv="DomainObject.Predmet.ProtustrankaFormatedWithAdress_1"> EUROVOĆE PLANT d.o.o. za proizvodnju, trgovinu i usluge, Vladimira Nazora bb, 33515 Orahovica</derivirana_varijabla>
  </DomainObject.Predmet.ProtustrankaFormatedWithAdress>
  <DomainObject.Predmet.ProtustrankaFormatedWithAdressOIB>
    <izvorni_sadrzaj> EUROVOĆE PLANT d.o.o. za proizvodnju, trgovinu i usluge, OIB 81582358402, Vladimira Nazora bb, 33515 Orahovica</izvorni_sadrzaj>
    <derivirana_varijabla naziv="DomainObject.Predmet.ProtustrankaFormatedWithAdressOIB_1"> EUROVOĆE PLANT d.o.o. za proizvodnju, trgovinu i usluge, OIB 81582358402, Vladimira Nazora bb, 33515 Orahovica</derivirana_varijabla>
  </DomainObject.Predmet.ProtustrankaFormatedWithAdressOIB>
  <DomainObject.Predmet.ProtustrankaWithAdress>
    <izvorni_sadrzaj>EUROVOĆE PLANT d.o.o. za proizvodnju, trgovinu i usluge Vladimira Nazora bb, 33515 Orahovica</izvorni_sadrzaj>
    <derivirana_varijabla naziv="DomainObject.Predmet.ProtustrankaWithAdress_1">EUROVOĆE PLANT d.o.o. za proizvodnju, trgovinu i usluge Vladimira Nazora bb, 33515 Orahovica</derivirana_varijabla>
  </DomainObject.Predmet.ProtustrankaWithAdress>
  <DomainObject.Predmet.ProtustrankaWithAdressOIB>
    <izvorni_sadrzaj>EUROVOĆE PLANT d.o.o. za proizvodnju, trgovinu i usluge, OIB 81582358402, Vladimira Nazora bb, 33515 Orahovica</izvorni_sadrzaj>
    <derivirana_varijabla naziv="DomainObject.Predmet.ProtustrankaWithAdressOIB_1">EUROVOĆE PLANT d.o.o. za proizvodnju, trgovinu i usluge, OIB 81582358402, Vladimira Nazora bb, 33515 Orahovica</derivirana_varijabla>
  </DomainObject.Predmet.ProtustrankaWithAdressOIB>
  <DomainObject.Predmet.ProtustrankaNazivFormated>
    <izvorni_sadrzaj>EUROVOĆE PLANT d.o.o. za proizvodnju, trgovinu i usluge</izvorni_sadrzaj>
    <derivirana_varijabla naziv="DomainObject.Predmet.ProtustrankaNazivFormated_1">EUROVOĆE PLANT d.o.o. za proizvodnju, trgovinu i usluge</derivirana_varijabla>
  </DomainObject.Predmet.ProtustrankaNazivFormated>
  <DomainObject.Predmet.ProtustrankaNazivFormatedOIB>
    <izvorni_sadrzaj>EUROVOĆE PLANT d.o.o. za proizvodnju, trgovinu i usluge, OIB 81582358402</izvorni_sadrzaj>
    <derivirana_varijabla naziv="DomainObject.Predmet.ProtustrankaNazivFormatedOIB_1">EUROVOĆE PLANT d.o.o. za proizvodnju, trgovinu i usluge, OIB 81582358402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EUROVOĆE PLANT d.o.o. za proizvodnju, trgovinu i usluge</item>
    </izvorni_sadrzaj>
    <derivirana_varijabla naziv="DomainObject.Predmet.ProtuStrankaListFormated_1">
      <item>EUROVOĆE PLANT d.o.o. za proizvodnju, trgovinu i usluge</item>
    </derivirana_varijabla>
  </DomainObject.Predmet.ProtuStrankaListFormated>
  <DomainObject.Predmet.ProtuStrankaListFormatedOIB>
    <izvorni_sadrzaj>
      <item>EUROVOĆE PLANT d.o.o. za proizvodnju, trgovinu i usluge, OIB 81582358402</item>
    </izvorni_sadrzaj>
    <derivirana_varijabla naziv="DomainObject.Predmet.ProtuStrankaListFormatedOIB_1">
      <item>EUROVOĆE PLANT d.o.o. za proizvodnju, trgovinu i usluge, OIB 81582358402</item>
    </derivirana_varijabla>
  </DomainObject.Predmet.ProtuStrankaListFormatedOIB>
  <DomainObject.Predmet.ProtuStrankaListFormatedWithAdress>
    <izvorni_sadrzaj>
      <item>EUROVOĆE PLANT d.o.o. za proizvodnju, trgovinu i usluge, Vladimira Nazora bb, 33515 Orahovica</item>
    </izvorni_sadrzaj>
    <derivirana_varijabla naziv="DomainObject.Predmet.ProtuStrankaListFormatedWithAdress_1">
      <item>EUROVOĆE PLANT d.o.o. za proizvodnju, trgovinu i usluge, Vladimira Nazora bb, 33515 Orahovica</item>
    </derivirana_varijabla>
  </DomainObject.Predmet.ProtuStrankaListFormatedWithAdress>
  <DomainObject.Predmet.ProtuStrankaListFormatedWithAdressOIB>
    <izvorni_sadrzaj>
      <item>EUROVOĆE PLANT d.o.o. za proizvodnju, trgovinu i usluge, OIB 81582358402, Vladimira Nazora bb, 33515 Orahovica</item>
    </izvorni_sadrzaj>
    <derivirana_varijabla naziv="DomainObject.Predmet.ProtuStrankaListFormatedWithAdressOIB_1">
      <item>EUROVOĆE PLANT d.o.o. za proizvodnju, trgovinu i usluge, OIB 81582358402, Vladimira Nazora bb, 33515 Orahovica</item>
    </derivirana_varijabla>
  </DomainObject.Predmet.ProtuStrankaListFormatedWithAdressOIB>
  <DomainObject.Predmet.ProtuStrankaListNazivFormated>
    <izvorni_sadrzaj>
      <item>EUROVOĆE PLANT d.o.o. za proizvodnju, trgovinu i usluge</item>
    </izvorni_sadrzaj>
    <derivirana_varijabla naziv="DomainObject.Predmet.ProtuStrankaListNazivFormated_1">
      <item>EUROVOĆE PLANT d.o.o. za proizvodnju, trgovinu i usluge</item>
    </derivirana_varijabla>
  </DomainObject.Predmet.ProtuStrankaListNazivFormated>
  <DomainObject.Predmet.ProtuStrankaListNazivFormatedOIB>
    <izvorni_sadrzaj>
      <item>EUROVOĆE PLANT d.o.o. za proizvodnju, trgovinu i usluge, OIB 81582358402</item>
    </izvorni_sadrzaj>
    <derivirana_varijabla naziv="DomainObject.Predmet.ProtuStrankaListNazivFormatedOIB_1">
      <item>EUROVOĆE PLANT d.o.o. za proizvodnju, trgovinu i usluge, OIB 81582358402</item>
    </derivirana_varijabla>
  </DomainObject.Predmet.ProtuStrankaListNazivFormatedOIB>
  <DomainObject.Predmet.OstaliListFormated>
    <izvorni_sadrzaj>
      <item>Mato Miličić</item>
    </izvorni_sadrzaj>
    <derivirana_varijabla naziv="DomainObject.Predmet.OstaliListFormated_1">
      <item>Mato Miličić</item>
    </derivirana_varijabla>
  </DomainObject.Predmet.OstaliListFormated>
  <DomainObject.Predmet.OstaliListFormatedOIB>
    <izvorni_sadrzaj>
      <item>Mato Miličić, OIB 61279074035</item>
    </izvorni_sadrzaj>
    <derivirana_varijabla naziv="DomainObject.Predmet.OstaliListFormatedOIB_1">
      <item>Mato Miličić, OIB 61279074035</item>
    </derivirana_varijabla>
  </DomainObject.Predmet.OstaliListFormatedOIB>
  <DomainObject.Predmet.OstaliListFormatedWithAdress>
    <izvorni_sadrzaj>
      <item>Mato Miličić, Mlinska 2., 33520 Slatina</item>
    </izvorni_sadrzaj>
    <derivirana_varijabla naziv="DomainObject.Predmet.OstaliListFormatedWithAdress_1">
      <item>Mato Miličić, Mlinska 2., 33520 Slatina</item>
    </derivirana_varijabla>
  </DomainObject.Predmet.OstaliListFormatedWithAdress>
  <DomainObject.Predmet.OstaliListFormatedWithAdressOIB>
    <izvorni_sadrzaj>
      <item>Mato Miličić, OIB 61279074035, Mlinska 2., 33520 Slatina</item>
    </izvorni_sadrzaj>
    <derivirana_varijabla naziv="DomainObject.Predmet.OstaliListFormatedWithAdressOIB_1">
      <item>Mato Miličić, OIB 61279074035, Mlinska 2., 33520 Slatina</item>
    </derivirana_varijabla>
  </DomainObject.Predmet.OstaliListFormatedWithAdressOIB>
  <DomainObject.Predmet.OstaliListNazivFormated>
    <izvorni_sadrzaj>
      <item>Mato Miličić</item>
    </izvorni_sadrzaj>
    <derivirana_varijabla naziv="DomainObject.Predmet.OstaliListNazivFormated_1">
      <item>Mato Miličić</item>
    </derivirana_varijabla>
  </DomainObject.Predmet.OstaliListNazivFormated>
  <DomainObject.Predmet.OstaliListNazivFormatedOIB>
    <izvorni_sadrzaj>
      <item>Mato Miličić, OIB 61279074035</item>
    </izvorni_sadrzaj>
    <derivirana_varijabla naziv="DomainObject.Predmet.OstaliListNazivFormatedOIB_1">
      <item>Mato Miličić, OIB 61279074035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St-14/2017-2</izvorni_sadrzaj>
    <derivirana_varijabla naziv="DomainObject.PoslovniBrojDokumenta_1">St-14/2017-2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EUROVOĆE PLANT d.o.o. za proizvodnju, trgovinu i usluge</izvorni_sadrzaj>
    <derivirana_varijabla naziv="DomainObject.Predmet.ProtustrankaIDrugi_1">EUROVOĆE PLANT 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EUROVOĆE PLANT d.o.o. za proizvodnju, trgovinu i usluge, OIB 81582358402, Vladimira Nazora bb, 33515 Orahovica</izvorni_sadrzaj>
    <derivirana_varijabla naziv="DomainObject.Predmet.ProtustrankaIDrugiAdressOIB_1">EUROVOĆE PLANT d.o.o. za proizvodnju, trgovinu i usluge, OIB 81582358402, Vladimira Nazora bb,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EUROVOĆE PLANT d.o.o. za proizvodnju, trgovinu i usluge</item>
      <item>Mato Miličić</item>
    </izvorni_sadrzaj>
    <derivirana_varijabla naziv="DomainObject.Predmet.SudioniciListNaziv_1">
      <item>FINA, RC ZAGREB, Podružnica Bjelovar</item>
      <item>EUROVOĆE PLANT d.o.o. za proizvodnju, trgovinu i usluge</item>
      <item>Mato Miličić</item>
    </derivirana_varijabla>
  </DomainObject.Predmet.SudioniciListNaziv>
  <DomainObject.Predmet.SudioniciListAdressOIB>
    <izvorni_sadrzaj>
      <item>FINA, RC ZAGREB, Podružnica Bjelovar, OIB 85821130368, F. Supila 4,43000 Bjelovar</item>
      <item>EUROVOĆE PLANT d.o.o. za proizvodnju, trgovinu i usluge, OIB 81582358402, Vladimira Nazora bb,33515 Orahovica</item>
      <item>Mato Miličić, OIB 61279074035, Mlinska 2.,33520 Slatina</item>
    </izvorni_sadrzaj>
    <derivirana_varijabla naziv="DomainObject.Predmet.SudioniciListAdressOIB_1">
      <item>FINA, RC ZAGREB, Podružnica Bjelovar, OIB 85821130368, F. Supila 4,43000 Bjelovar</item>
      <item>EUROVOĆE PLANT d.o.o. za proizvodnju, trgovinu i usluge, OIB 81582358402, Vladimira Nazora bb,33515 Orahovica</item>
      <item>Mato Miličić, OIB 61279074035, Mlinska 2.,33520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A9A60-BB8C-4B53-9BDF-6D4FEEA39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2230</properties:Characters>
  <properties:Lines>83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2017-01-23T08:41:00Z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St-14/2017-2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