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6059" w14:paraId="2536059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5C7D87">
        <w:t>299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C7D87">
        <w:t xml:space="preserve">AUTO-MERKATOR </w:t>
      </w:r>
      <w:r w:rsidR="00595111">
        <w:t xml:space="preserve">d.o.o., </w:t>
      </w:r>
      <w:r w:rsidR="005C7D87">
        <w:t>Imotski, Blajburška 8</w:t>
      </w:r>
      <w:r w:rsidR="00FC1843">
        <w:t xml:space="preserve">, </w:t>
      </w:r>
      <w:r w:rsidR="00F06DE1">
        <w:t>OIB</w:t>
      </w:r>
      <w:r w:rsidR="005C7D87">
        <w:t>: 68274435475</w:t>
      </w:r>
      <w:r w:rsidR="00107752">
        <w:t xml:space="preserve">, </w:t>
      </w:r>
      <w:r w:rsidR="005C7D87">
        <w:t>MBS: 060090095</w:t>
      </w:r>
      <w:r w:rsidR="00297AA2">
        <w:t xml:space="preserve">,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C7D87" w:rsidRPr="005C7D87">
        <w:t>AUTO-MERKATOR d.o.o., Imotski, Blajburška 8, OIB: 68274435475, MBS: 060090095,</w:t>
      </w:r>
      <w:r w:rsidR="005C7D87">
        <w:t xml:space="preserve">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5C7D87">
        <w:t>u od 2770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C7D87">
        <w:t xml:space="preserve"> 420.210,94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5F7663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C7D87">
        <w:t>3. ST-1299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5F7663">
        <w:t>a</w:t>
      </w:r>
      <w:r w:rsidR="003D3A71">
        <w:t xml:space="preserve"> ovlašten</w:t>
      </w:r>
      <w:r w:rsidR="005F766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5F766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80598"/>
    <w:rsid w:val="000C6328"/>
    <w:rsid w:val="000E78DF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43777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5203E"/>
    <w:rsid w:val="00683153"/>
    <w:rsid w:val="00737DD6"/>
    <w:rsid w:val="007648D8"/>
    <w:rsid w:val="00770151"/>
    <w:rsid w:val="0077689A"/>
    <w:rsid w:val="00776F7C"/>
    <w:rsid w:val="00787AFC"/>
    <w:rsid w:val="007D3062"/>
    <w:rsid w:val="007E26AB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A086E"/>
    <w:rsid w:val="00BA5C6A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C05CF"/>
    <w:rsid w:val="00E076CF"/>
    <w:rsid w:val="00E56740"/>
    <w:rsid w:val="00E634A0"/>
    <w:rsid w:val="00E871B0"/>
    <w:rsid w:val="00EA213A"/>
    <w:rsid w:val="00EB7A0E"/>
    <w:rsid w:val="00ED780C"/>
    <w:rsid w:val="00EE4F93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8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8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8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8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8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8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8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8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St-1299/2015</izvorni_sadrzaj>
    <derivirana_varijabla naziv="DomainObject.Predmet.OznakaBroj_1">St-1299/2015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AUTO-MERKATOR d.o.o. za trgovinu i ugostiteljstvo</izvorni_sadrzaj>
    <derivirana_varijabla naziv="DomainObject.Predmet.ProtustrankaFormated_1">  AUTO-MERKATOR d.o.o. za trgovinu i ugostiteljstvo</derivirana_varijabla>
  </DomainObject.Predmet.ProtustrankaFormated>
  <DomainObject.Predmet.ProtustrankaFormatedOIB>
    <izvorni_sadrzaj>  AUTO-MERKATOR d.o.o. za trgovinu i ugostiteljstvo, OIB 68274435475</izvorni_sadrzaj>
    <derivirana_varijabla naziv="DomainObject.Predmet.ProtustrankaFormatedOIB_1">  AUTO-MERKATOR d.o.o. za trgovinu i ugostiteljstvo, OIB 68274435475</derivirana_varijabla>
  </DomainObject.Predmet.ProtustrankaFormatedOIB>
  <DomainObject.Predmet.ProtustrankaFormatedWithAdress>
    <izvorni_sadrzaj> AUTO-MERKATOR d.o.o. za trgovinu i ugostiteljstvo, Blajburška 8, 21260 Imotski</izvorni_sadrzaj>
    <derivirana_varijabla naziv="DomainObject.Predmet.ProtustrankaFormatedWithAdress_1"> AUTO-MERKATOR d.o.o. za trgovinu i ugostiteljstvo, Blajburška 8, 21260 Imotski</derivirana_varijabla>
  </DomainObject.Predmet.ProtustrankaFormatedWithAdress>
  <DomainObject.Predmet.ProtustrankaFormatedWithAdressOIB>
    <izvorni_sadrzaj> AUTO-MERKATOR d.o.o. za trgovinu i ugostiteljstvo, OIB 68274435475, Blajburška 8, 21260 Imotski</izvorni_sadrzaj>
    <derivirana_varijabla naziv="DomainObject.Predmet.ProtustrankaFormatedWithAdressOIB_1"> AUTO-MERKATOR d.o.o. za trgovinu i ugostiteljstvo, OIB 68274435475, Blajburška 8, 21260 Imotski</derivirana_varijabla>
  </DomainObject.Predmet.ProtustrankaFormatedWithAdressOIB>
  <DomainObject.Predmet.ProtustrankaWithAdress>
    <izvorni_sadrzaj>AUTO-MERKATOR d.o.o. za trgovinu i ugostiteljstvo Blajburška 8, 21260 Imotski</izvorni_sadrzaj>
    <derivirana_varijabla naziv="DomainObject.Predmet.ProtustrankaWithAdress_1">AUTO-MERKATOR d.o.o. za trgovinu i ugostiteljstvo Blajburška 8, 21260 Imotski</derivirana_varijabla>
  </DomainObject.Predmet.ProtustrankaWithAdress>
  <DomainObject.Predmet.ProtustrankaWithAdressOIB>
    <izvorni_sadrzaj>AUTO-MERKATOR d.o.o. za trgovinu i ugostiteljstvo, OIB 68274435475, Blajburška 8, 21260 Imotski</izvorni_sadrzaj>
    <derivirana_varijabla naziv="DomainObject.Predmet.ProtustrankaWithAdressOIB_1">AUTO-MERKATOR d.o.o. za trgovinu i ugostiteljstvo, OIB 68274435475, Blajburška 8, 21260 Imotski</derivirana_varijabla>
  </DomainObject.Predmet.ProtustrankaWithAdressOIB>
  <DomainObject.Predmet.ProtustrankaNazivFormated>
    <izvorni_sadrzaj>AUTO-MERKATOR d.o.o. za trgovinu i ugostiteljstvo</izvorni_sadrzaj>
    <derivirana_varijabla naziv="DomainObject.Predmet.ProtustrankaNazivFormated_1">AUTO-MERKATOR d.o.o. za trgovinu i ugostiteljstvo</derivirana_varijabla>
  </DomainObject.Predmet.ProtustrankaNazivFormated>
  <DomainObject.Predmet.ProtustrankaNazivFormatedOIB>
    <izvorni_sadrzaj>AUTO-MERKATOR d.o.o. za trgovinu i ugostiteljstvo, OIB 68274435475</izvorni_sadrzaj>
    <derivirana_varijabla naziv="DomainObject.Predmet.ProtustrankaNazivFormatedOIB_1">AUTO-MERKATOR d.o.o. za trgovinu i ugostiteljstvo, OIB 68274435475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420210.94</izvorni_sadrzaj>
    <derivirana_varijabla naziv="DomainObject.Predmet.TrenutnaVrijednost_1">420210.94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AUTO-MERKATOR d.o.o. za trgovinu i ugostiteljstvo</item>
    </izvorni_sadrzaj>
    <derivirana_varijabla naziv="DomainObject.Predmet.ProtuStrankaListFormated_1">
      <item>AUTO-MERKATOR d.o.o. za trgovinu i ugostiteljstvo</item>
    </derivirana_varijabla>
  </DomainObject.Predmet.ProtuStrankaListFormated>
  <DomainObject.Predmet.ProtuStrankaListFormatedOIB>
    <izvorni_sadrzaj>
      <item>AUTO-MERKATOR d.o.o. za trgovinu i ugostiteljstvo, OIB 68274435475</item>
    </izvorni_sadrzaj>
    <derivirana_varijabla naziv="DomainObject.Predmet.ProtuStrankaListFormatedOIB_1">
      <item>AUTO-MERKATOR d.o.o. za trgovinu i ugostiteljstvo, OIB 68274435475</item>
    </derivirana_varijabla>
  </DomainObject.Predmet.ProtuStrankaListFormatedOIB>
  <DomainObject.Predmet.ProtuStrankaListFormatedWithAdress>
    <izvorni_sadrzaj>
      <item>AUTO-MERKATOR d.o.o. za trgovinu i ugostiteljstvo, Blajburška 8, 21260 Imotski</item>
    </izvorni_sadrzaj>
    <derivirana_varijabla naziv="DomainObject.Predmet.ProtuStrankaListFormatedWithAdress_1">
      <item>AUTO-MERKATOR d.o.o. za trgovinu i ugostiteljstvo, Blajburška 8, 21260 Imotski</item>
    </derivirana_varijabla>
  </DomainObject.Predmet.ProtuStrankaListFormatedWithAdress>
  <DomainObject.Predmet.ProtuStrankaListFormatedWithAdressOIB>
    <izvorni_sadrzaj>
      <item>AUTO-MERKATOR d.o.o. za trgovinu i ugostiteljstvo, OIB 68274435475, Blajburška 8, 21260 Imotski</item>
    </izvorni_sadrzaj>
    <derivirana_varijabla naziv="DomainObject.Predmet.ProtuStrankaListFormatedWithAdressOIB_1">
      <item>AUTO-MERKATOR d.o.o. za trgovinu i ugostiteljstvo, OIB 68274435475, Blajburška 8, 21260 Imotski</item>
    </derivirana_varijabla>
  </DomainObject.Predmet.ProtuStrankaListFormatedWithAdressOIB>
  <DomainObject.Predmet.ProtuStrankaListNazivFormated>
    <izvorni_sadrzaj>
      <item>AUTO-MERKATOR d.o.o. za trgovinu i ugostiteljstvo</item>
    </izvorni_sadrzaj>
    <derivirana_varijabla naziv="DomainObject.Predmet.ProtuStrankaListNazivFormated_1">
      <item>AUTO-MERKATOR d.o.o. za trgovinu i ugostiteljstvo</item>
    </derivirana_varijabla>
  </DomainObject.Predmet.ProtuStrankaListNazivFormated>
  <DomainObject.Predmet.ProtuStrankaListNazivFormatedOIB>
    <izvorni_sadrzaj>
      <item>AUTO-MERKATOR d.o.o. za trgovinu i ugostiteljstvo, OIB 68274435475</item>
    </izvorni_sadrzaj>
    <derivirana_varijabla naziv="DomainObject.Predmet.ProtuStrankaListNazivFormatedOIB_1">
      <item>AUTO-MERKATOR d.o.o. za trgovinu i ugostiteljstvo, OIB 68274435475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AUTO-MERKATOR d.o.o. za trgovinu i ugostiteljstvo</izvorni_sadrzaj>
    <derivirana_varijabla naziv="DomainObject.Predmet.ProtustrankaIDrugi_1">AUTO-MERKATOR d.o.o. za trgovinu i ugostiteljstvo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AUTO-MERKATOR d.o.o. za trgovinu i ugostiteljstvo, OIB 68274435475, Blajburška 8, 21260 Imotski</izvorni_sadrzaj>
    <derivirana_varijabla naziv="DomainObject.Predmet.ProtustrankaIDrugiAdressOIB_1">AUTO-MERKATOR d.o.o. za trgovinu i ugostiteljstvo, OIB 68274435475, Blajburška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AUTO-MERKATOR d.o.o. za trgovinu i ugostiteljstvo</item>
      <item>FINANCIJSKA AGENCIJA RC SPLIT</item>
    </izvorni_sadrzaj>
    <derivirana_varijabla naziv="DomainObject.Predmet.SudioniciListNaziv_1">
      <item>AUTO-MERKATOR d.o.o. za trgovinu i ugostiteljstvo</item>
      <item>FINANCIJSKA AGENCIJA RC SPLIT</item>
    </derivirana_varijabla>
  </DomainObject.Predmet.SudioniciListNaziv>
  <DomainObject.Predmet.SudioniciListAdressOIB>
    <izvorni_sadrzaj>
      <item>AUTO-MERKATOR d.o.o. za trgovinu i ugostiteljstvo, OIB 68274435475, Blajburška 8,21260 Imotski</item>
      <item>FINANCIJSKA AGENCIJA RC SPLIT, OIB 85821130368, Mažuranićevo šetalište 24b,21000 Split</item>
    </izvorni_sadrzaj>
    <derivirana_varijabla naziv="DomainObject.Predmet.SudioniciListAdressOIB_1">
      <item>AUTO-MERKATOR d.o.o. za trgovinu i ugostiteljstvo, OIB 68274435475, Blajburška 8,21260 Imotski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68274435475</item>
      <item>, OIB 85821130368</item>
    </izvorni_sadrzaj>
    <derivirana_varijabla naziv="DomainObject.Predmet.SudioniciListNazivOIB_1">
      <item>, OIB 68274435475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1769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2015-12-02T08:53:00Z</dcterms:created>
  <dc:creator>Lari Glavaš</dc:creator>
  <cp:lastModifiedBy>Lari Glavaš</cp:lastModifiedBy>
  <cp:lastPrinted>2015-12-02T08:53:00Z</cp:lastPrinted>
  <dcterms:modified xmlns:xsi="http://www.w3.org/2001/XMLSchema-instance" xsi:type="dcterms:W3CDTF">2015-12-02T08:54:00Z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