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4B79E7" w:rsidR="004B79E7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90db418" w14:paraId="90db418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297C09">
        <w:rPr>
          <w:lang w:val="pt-BR"/>
        </w:rPr>
        <w:t>2139/2013</w:t>
      </w:r>
      <w:r w:rsidR="00F827C1">
        <w:rPr>
          <w:lang w:val="pt-BR"/>
        </w:rPr>
        <w:t>-70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97C09" w:rsidP="00297C09" w:rsidR="00297C09" w:rsidRPr="00297C09">
      <w:pPr>
        <w:jc w:val="both"/>
        <w:rPr>
          <w:lang w:val="pt-BR"/>
        </w:rPr>
      </w:pPr>
    </w:p>
    <w:p w:rsidRDefault="00297C09" w:rsidP="00297C09" w:rsidR="00297C09">
      <w:pPr>
        <w:jc w:val="both"/>
        <w:rPr>
          <w:lang w:val="pt-BR"/>
        </w:rPr>
      </w:pPr>
      <w:r w:rsidRPr="00297C09">
        <w:rPr>
          <w:lang w:val="pt-BR"/>
        </w:rPr>
        <w:t xml:space="preserve">Trgovački sud u Zagrebu, po sucu Nikoli Ribariću, kao stečajnom sucu, u stečajnom predmetu nad stečajnim dužnikom F.A.V.A.L. d.o.o. - u stečaju, Zagreb, Slavonska Avenija 53, OIB: 02093045035, MBS: 080273448, dana </w:t>
      </w:r>
      <w:r w:rsidR="00EB61F2">
        <w:rPr>
          <w:lang w:val="pt-BR"/>
        </w:rPr>
        <w:t>1</w:t>
      </w:r>
      <w:r w:rsidRPr="00297C09">
        <w:rPr>
          <w:lang w:val="pt-BR"/>
        </w:rPr>
        <w:t>.</w:t>
      </w:r>
      <w:r w:rsidR="00EB61F2">
        <w:rPr>
          <w:lang w:val="pt-BR"/>
        </w:rPr>
        <w:t xml:space="preserve"> listopada</w:t>
      </w:r>
      <w:r w:rsidRPr="00297C09">
        <w:rPr>
          <w:lang w:val="pt-BR"/>
        </w:rPr>
        <w:t xml:space="preserve"> 2015., </w:t>
      </w:r>
    </w:p>
    <w:p w:rsidRDefault="00297C09" w:rsidP="00297C09" w:rsidR="002426F8" w:rsidRPr="000D7E78">
      <w:pPr>
        <w:jc w:val="both"/>
      </w:pPr>
      <w:r w:rsidRPr="00297C09">
        <w:rPr>
          <w:lang w:val="pt-BR"/>
        </w:rPr>
        <w:t xml:space="preserve">  </w:t>
      </w:r>
      <w:r w:rsidR="002426F8" w:rsidRPr="000D7E78">
        <w:t xml:space="preserve"> </w:t>
      </w: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297C09" w:rsidR="00297C09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297C09">
        <w:t>29</w:t>
      </w:r>
      <w:r w:rsidR="00B977E1">
        <w:t>.</w:t>
      </w:r>
      <w:r w:rsidR="00297C09">
        <w:t xml:space="preserve"> svibnja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2426F8">
        <w:t>175/14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297C09" w:rsidRPr="00297C09">
        <w:rPr>
          <w:lang w:val="pt-BR"/>
        </w:rPr>
        <w:t>F.A.V.A.L. d.o.o. - u stečaju, Zagreb, Slavonska Avenija 53, OIB: 02093045035, MBS: 080273448</w:t>
      </w:r>
      <w:r w:rsidR="00297C09">
        <w:rPr>
          <w:lang w:val="pt-BR"/>
        </w:rPr>
        <w:t xml:space="preserve"> </w:t>
      </w:r>
      <w:r w:rsidR="00900636">
        <w:t>u</w:t>
      </w:r>
      <w:r w:rsidR="00D92622" w:rsidRPr="00645508">
        <w:t xml:space="preserve">z odgovarajuću primjenu Ovršnog zakona, </w:t>
      </w:r>
      <w:r w:rsidR="002426F8">
        <w:t xml:space="preserve">upisne u </w:t>
      </w:r>
      <w:r w:rsidR="002426F8" w:rsidRPr="00792C58">
        <w:t xml:space="preserve">zemljišnim knjigama </w:t>
      </w:r>
      <w:r w:rsidR="00297C09">
        <w:t xml:space="preserve">Zemljišnoknjižnog odjela Zagreb, Općinskog građanskog suda u Zagrebu i to: </w:t>
      </w:r>
    </w:p>
    <w:p w:rsidRDefault="00297C09" w:rsidP="00297C09" w:rsidR="00297C09">
      <w:pPr>
        <w:ind w:firstLine="680"/>
        <w:jc w:val="both"/>
      </w:pPr>
    </w:p>
    <w:p w:rsidRDefault="00297C09" w:rsidP="00297C09" w:rsidR="00297C09">
      <w:pPr>
        <w:ind w:firstLine="680"/>
        <w:jc w:val="both"/>
      </w:pPr>
      <w:r>
        <w:t>-</w:t>
      </w:r>
      <w:r>
        <w:tab/>
        <w:t>k.č.br. 931/49, u naravi GOSPODARSKO DVORIŠTE, ZGRADA I PUT, ukupne površine 4464 m2, odnosno 1241 čhv, upisano u zk.ul.br. 5639 k.o. Resnik</w:t>
      </w:r>
    </w:p>
    <w:p w:rsidRDefault="00297C09" w:rsidP="00297C09" w:rsidR="00297C09">
      <w:pPr>
        <w:ind w:firstLine="680"/>
        <w:jc w:val="both"/>
      </w:pPr>
    </w:p>
    <w:p w:rsidRDefault="00297C09" w:rsidP="00297C09" w:rsidR="00297C09">
      <w:pPr>
        <w:ind w:firstLine="680"/>
        <w:jc w:val="both"/>
      </w:pPr>
      <w:r>
        <w:t xml:space="preserve">Na navedenoj nekretnini upisano je razlučno pravo u korist razlučnog vjerovnika: </w:t>
      </w:r>
    </w:p>
    <w:p w:rsidRDefault="00297C09" w:rsidP="00297C09" w:rsidR="002426F8">
      <w:pPr>
        <w:pStyle w:val="Odlomakpopisa"/>
        <w:numPr>
          <w:ilvl w:val="0"/>
          <w:numId w:val="10"/>
        </w:numPr>
        <w:jc w:val="both"/>
      </w:pPr>
      <w:r>
        <w:t xml:space="preserve">HYPO - LEASING KROATIEN d.o.o. KORANSKA 16, ZAGREB  </w:t>
      </w:r>
    </w:p>
    <w:p w:rsidRDefault="00297C09" w:rsidP="00297C09" w:rsidR="00297C09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EB61F2">
        <w:t>četvrta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EB61F2">
        <w:t>9</w:t>
      </w:r>
      <w:r w:rsidR="003B15FE">
        <w:t>.000</w:t>
      </w:r>
      <w:r w:rsidR="00297C09">
        <w:t>.</w:t>
      </w:r>
      <w:r w:rsidR="003B15FE">
        <w:t>000</w:t>
      </w:r>
      <w:r w:rsidR="00297C09">
        <w:t>,</w:t>
      </w:r>
      <w:r w:rsidR="003B15FE">
        <w:t>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EB61F2">
        <w:rPr>
          <w:b/>
        </w:rPr>
        <w:t>29</w:t>
      </w:r>
      <w:r w:rsidR="002426F8">
        <w:rPr>
          <w:b/>
        </w:rPr>
        <w:t>.</w:t>
      </w:r>
      <w:r w:rsidR="003B15FE">
        <w:rPr>
          <w:b/>
        </w:rPr>
        <w:t xml:space="preserve"> listopada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2426F8">
        <w:rPr>
          <w:b/>
        </w:rPr>
        <w:t>10,</w:t>
      </w:r>
      <w:r w:rsidR="00EB61F2">
        <w:rPr>
          <w:b/>
        </w:rPr>
        <w:t>0</w:t>
      </w:r>
      <w:r w:rsidR="002426F8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</w:t>
      </w:r>
      <w:r w:rsidR="002426F8">
        <w:t xml:space="preserve"> i 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</w:t>
      </w:r>
      <w:r w:rsidR="000E77FF" w:rsidRPr="00645508">
        <w:lastRenderedPageBreak/>
        <w:t xml:space="preserve">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297C09">
        <w:t>st 2139/2013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t>9</w:t>
      </w:r>
      <w:r w:rsidR="00A84C1A" w:rsidRPr="00F151F1">
        <w:t xml:space="preserve">. </w:t>
      </w:r>
      <w:r w:rsidR="00361730" w:rsidRPr="00F151F1">
        <w:tab/>
      </w:r>
      <w:r w:rsidR="00297C09" w:rsidRPr="00297C09">
        <w:t>Razgledati nekretnine i dokumentaciju vezanu uz iste, zainteresirane osobe mogu u vrijeme dogovoreno sa stečajnim upraviteljem na tel.br. 091/ 63 091 63 uz prethodnu uplatu naknade u iznosu 300,00 kn na žiro račun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297C09" w:rsidP="00974456" w:rsidR="00CB2481">
      <w:pPr>
        <w:jc w:val="both"/>
      </w:pPr>
      <w:r w:rsidRPr="00297C09">
        <w:t>Rješenjem ovog suda broj St-2139/2013 od 10. srpnja 2014. godine otvoren je stečajni postupak nad dužnikom, a stečajnu masu čine i nekretnine koje su predmet ove prodaje.</w:t>
      </w:r>
      <w:r>
        <w:tab/>
        <w:t xml:space="preserve"> </w:t>
      </w:r>
      <w:r w:rsidR="00E50BFA">
        <w:t xml:space="preserve">Pravomoćnim rješenjem ovog suda od </w:t>
      </w:r>
      <w:r>
        <w:t>29</w:t>
      </w:r>
      <w:r w:rsidR="001A1120">
        <w:t>.</w:t>
      </w:r>
      <w:r>
        <w:t xml:space="preserve"> svibnja</w:t>
      </w:r>
      <w:r w:rsidR="001A1120">
        <w:t xml:space="preserve"> 201</w:t>
      </w:r>
      <w:r>
        <w:t>5</w:t>
      </w:r>
      <w:r w:rsidR="00E50BFA">
        <w:t>. određena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297C09">
        <w:t>P</w:t>
      </w:r>
      <w:r>
        <w:t>odnes</w:t>
      </w:r>
      <w:r w:rsidR="003E1A3E">
        <w:t>k</w:t>
      </w:r>
      <w:r w:rsidR="00297C09">
        <w:t>om</w:t>
      </w:r>
      <w:r w:rsidR="003E1A3E">
        <w:t xml:space="preserve"> od </w:t>
      </w:r>
      <w:r w:rsidR="00297C09">
        <w:t>18</w:t>
      </w:r>
      <w:r w:rsidR="003E1A3E">
        <w:t>.</w:t>
      </w:r>
      <w:r w:rsidR="00297C09">
        <w:t xml:space="preserve"> svibnja 2015.</w:t>
      </w:r>
      <w:r w:rsidR="003E1A3E">
        <w:t xml:space="preserve"> stečajni upravitelj</w:t>
      </w:r>
      <w:r>
        <w:t xml:space="preserve"> predloži</w:t>
      </w:r>
      <w:r w:rsidR="003E1A3E">
        <w:t>o</w:t>
      </w:r>
      <w:r w:rsidR="00297C09">
        <w:t xml:space="preserve"> je</w:t>
      </w:r>
      <w:r w:rsidR="003E1A3E">
        <w:t xml:space="preserve"> </w:t>
      </w:r>
      <w:r w:rsidR="00297C09">
        <w:t xml:space="preserve">prodaju nekretnine u stečajnom postupku kao i </w:t>
      </w:r>
      <w:r w:rsidR="003E1A3E">
        <w:t>od</w:t>
      </w:r>
      <w:r>
        <w:t xml:space="preserve">ređivanje javne dražbe </w:t>
      </w:r>
      <w:r w:rsidR="00297C09">
        <w:t xml:space="preserve">za prodaju </w:t>
      </w:r>
      <w:r>
        <w:t>nekretnin</w:t>
      </w:r>
      <w:r w:rsidR="00297C09">
        <w:t xml:space="preserve">e. Uz podnesak od 18. svibnja 2015. stečajni upravitelj je dostavio i </w:t>
      </w:r>
      <w:r w:rsidR="001A1120">
        <w:t>procjenu nekretnine izrađ</w:t>
      </w:r>
      <w:r>
        <w:t xml:space="preserve">ene po sudskom vještaku </w:t>
      </w:r>
      <w:r w:rsidR="00297C09">
        <w:t>Hrvoju Balija, dipl.ing.građ.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EB61F2">
        <w:t>1</w:t>
      </w:r>
      <w:r w:rsidR="00F151F1">
        <w:t>.</w:t>
      </w:r>
      <w:r w:rsidR="00EB61F2">
        <w:t xml:space="preserve"> listopada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E91121" w:rsidR="00F6366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F6366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3664" w:rsidP="00E91121" w:rsidR="00F6366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3664" w:rsidP="00E91121" w:rsidR="00F6366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3664" w:rsidP="00E91121" w:rsidR="00F6366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3664" w:rsidP="00E91121" w:rsidR="00F6366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827C1" w:rsidP="00F63664" w:rsidR="00F827C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B79E7" w:rsidP="00F827C1" w:rsidR="004B79E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4B79E7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7B6BD0" w:rsidP="001A1120" w:rsidR="007B6BD0"/>
    <w:p w:rsidRDefault="004B79E7" w:rsidP="001A1120" w:rsidR="004B79E7"/>
    <w:p w:rsidRDefault="00F827C1" w:rsidP="001A1120" w:rsidR="00F827C1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F63664" w:rsidP="001A1120" w:rsidR="00F63664"/>
    <w:p w:rsidRDefault="001A1120" w:rsidP="001A1120" w:rsidR="001A1120">
      <w:r>
        <w:t>DNA:</w:t>
      </w:r>
    </w:p>
    <w:p w:rsidRDefault="001A1120" w:rsidP="001A1120" w:rsidR="001A1120">
      <w:pPr>
        <w:pStyle w:val="Odlomakpopisa"/>
        <w:numPr>
          <w:ilvl w:val="0"/>
          <w:numId w:val="7"/>
        </w:numPr>
      </w:pPr>
      <w:r>
        <w:t>st. upr.</w:t>
      </w:r>
      <w:r w:rsidR="002426F8">
        <w:t xml:space="preserve"> </w:t>
      </w:r>
      <w:r w:rsidR="00297C09">
        <w:t>Tomislav Orehovec</w:t>
      </w:r>
      <w:r>
        <w:t xml:space="preserve"> </w:t>
      </w:r>
    </w:p>
    <w:p w:rsidRDefault="002426F8" w:rsidP="001A1120" w:rsidR="002426F8">
      <w:pPr>
        <w:pStyle w:val="Odlomakpopisa"/>
        <w:numPr>
          <w:ilvl w:val="0"/>
          <w:numId w:val="7"/>
        </w:numPr>
      </w:pPr>
      <w:r>
        <w:t>e oglasna ploča -15 dana</w:t>
      </w:r>
    </w:p>
    <w:p w:rsidRDefault="002426F8" w:rsidP="002426F8" w:rsidR="002426F8">
      <w:pPr>
        <w:jc w:val="both"/>
      </w:pPr>
      <w:r>
        <w:t>-</w:t>
      </w:r>
      <w:r w:rsidRPr="00792C58">
        <w:t>Razlučni vjerovnik</w:t>
      </w:r>
      <w:r>
        <w:t>:</w:t>
      </w:r>
    </w:p>
    <w:p w:rsidRDefault="00504CE7" w:rsidP="00504CE7" w:rsidR="00504CE7" w:rsidRPr="00504CE7">
      <w:pPr>
        <w:numPr>
          <w:ilvl w:val="0"/>
          <w:numId w:val="7"/>
        </w:numPr>
        <w:rPr>
          <w:bCs/>
          <w:color w:val="000000"/>
        </w:rPr>
      </w:pPr>
      <w:r w:rsidRPr="00504CE7">
        <w:rPr>
          <w:bCs/>
          <w:color w:val="000000"/>
        </w:rPr>
        <w:t xml:space="preserve">HYPO - LEASING KROATIEN d.o.o. KORANSKA 16, ZAGREB  </w:t>
      </w:r>
    </w:p>
    <w:p w:rsidRDefault="00504CE7" w:rsidP="00504CE7" w:rsidR="00504CE7" w:rsidRPr="00504CE7">
      <w:pPr>
        <w:numPr>
          <w:ilvl w:val="0"/>
          <w:numId w:val="7"/>
        </w:numPr>
        <w:rPr>
          <w:bCs/>
          <w:color w:val="000000"/>
        </w:rPr>
      </w:pPr>
      <w:r w:rsidRPr="00504CE7">
        <w:rPr>
          <w:bCs/>
          <w:color w:val="000000"/>
        </w:rPr>
        <w:t xml:space="preserve"> HETA Asset Resolution Hrvatska d.o.o. , Zagreb (Grad Zagreb), Koranska 16</w:t>
      </w:r>
    </w:p>
    <w:p w:rsidRDefault="00504CE7" w:rsidP="00504CE7" w:rsidR="00504CE7" w:rsidRPr="00504CE7">
      <w:pPr>
        <w:numPr>
          <w:ilvl w:val="0"/>
          <w:numId w:val="7"/>
        </w:numPr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504CE7">
        <w:rPr>
          <w:bCs/>
          <w:color w:val="000000"/>
        </w:rPr>
        <w:t>ŽDO na znanje</w:t>
      </w:r>
    </w:p>
    <w:p w:rsidRDefault="00504CE7" w:rsidP="00504CE7" w:rsidR="00504CE7" w:rsidRPr="00504CE7">
      <w:pPr>
        <w:numPr>
          <w:ilvl w:val="0"/>
          <w:numId w:val="7"/>
        </w:numPr>
        <w:rPr>
          <w:bCs/>
          <w:color w:val="000000"/>
        </w:rPr>
      </w:pPr>
      <w:r>
        <w:rPr>
          <w:bCs/>
          <w:color w:val="000000"/>
        </w:rPr>
        <w:t xml:space="preserve"> </w:t>
      </w:r>
      <w:r w:rsidRPr="00504CE7">
        <w:rPr>
          <w:bCs/>
          <w:color w:val="000000"/>
        </w:rPr>
        <w:t>spis</w:t>
      </w:r>
    </w:p>
    <w:p w:rsidRDefault="001A1120" w:rsidP="00504CE7" w:rsidR="001A1120" w:rsidRPr="001A1120">
      <w:pPr>
        <w:ind w:left="720"/>
      </w:pP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C6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297C09">
      <w:rPr>
        <w:lang w:val="pt-BR"/>
      </w:rPr>
      <w:t>2139/2013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C75EC0"/>
    <w:multiLevelType w:val="hybridMultilevel"/>
    <w:tmpl w:val="6786FDBC"/>
    <w:lvl w:tplc="608C61B2" w:ilvl="0">
      <w:start w:val="1"/>
      <w:numFmt w:val="decimal"/>
      <w:lvlText w:val="%1."/>
      <w:lvlJc w:val="left"/>
      <w:pPr>
        <w:ind w:hanging="735" w:left="14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97E22"/>
    <w:rsid w:val="001A0199"/>
    <w:rsid w:val="001A1120"/>
    <w:rsid w:val="001A59AD"/>
    <w:rsid w:val="001B30E7"/>
    <w:rsid w:val="001D0AA6"/>
    <w:rsid w:val="001D17FB"/>
    <w:rsid w:val="001D42E0"/>
    <w:rsid w:val="002048C5"/>
    <w:rsid w:val="00221C6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97C09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15FE"/>
    <w:rsid w:val="003B6F27"/>
    <w:rsid w:val="003E1A3E"/>
    <w:rsid w:val="004270F7"/>
    <w:rsid w:val="00430D99"/>
    <w:rsid w:val="004451EF"/>
    <w:rsid w:val="0045250C"/>
    <w:rsid w:val="004560D9"/>
    <w:rsid w:val="004B0809"/>
    <w:rsid w:val="004B79E7"/>
    <w:rsid w:val="004C5C6C"/>
    <w:rsid w:val="004D73BC"/>
    <w:rsid w:val="004D7CF5"/>
    <w:rsid w:val="004E5634"/>
    <w:rsid w:val="004F434E"/>
    <w:rsid w:val="00504CE7"/>
    <w:rsid w:val="00513852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6BD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75DC"/>
    <w:rsid w:val="009A16D9"/>
    <w:rsid w:val="009A6E63"/>
    <w:rsid w:val="009A75C0"/>
    <w:rsid w:val="009C3B39"/>
    <w:rsid w:val="009C659B"/>
    <w:rsid w:val="009D41E5"/>
    <w:rsid w:val="009F20A8"/>
    <w:rsid w:val="00A12C3D"/>
    <w:rsid w:val="00A31CB4"/>
    <w:rsid w:val="00A36F1D"/>
    <w:rsid w:val="00A415BB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6CF8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61F2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54142"/>
    <w:rsid w:val="00F607C4"/>
    <w:rsid w:val="00F63664"/>
    <w:rsid w:val="00F63AC4"/>
    <w:rsid w:val="00F827C1"/>
    <w:rsid w:val="00F82CEF"/>
    <w:rsid w:val="00F868C9"/>
    <w:rsid w:val="00F86E5D"/>
    <w:rsid w:val="00F92F05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B79E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B79E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21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C6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C6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C6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C6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B79E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B79E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21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C6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C6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C6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C6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2013.</izvorni_sadrzaj>
    <derivirana_varijabla naziv="DomainObject.Predmet.DatumOsnivanja_1">19.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St-2139/2013</izvorni_sadrzaj>
    <derivirana_varijabla naziv="DomainObject.Predmet.OznakaBroj_1">St-2139/2013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F.A.V.A.L. d.o.o.</izvorni_sadrzaj>
    <derivirana_varijabla naziv="DomainObject.Predmet.ProtustrankaFormated_1">  F.A.V.A.L. d.o.o.</derivirana_varijabla>
  </DomainObject.Predmet.ProtustrankaFormated>
  <DomainObject.Predmet.ProtustrankaFormatedOIB>
    <izvorni_sadrzaj>  F.A.V.A.L. d.o.o., OIB 02093045035</izvorni_sadrzaj>
    <derivirana_varijabla naziv="DomainObject.Predmet.ProtustrankaFormatedOIB_1">  F.A.V.A.L. d.o.o., OIB 02093045035</derivirana_varijabla>
  </DomainObject.Predmet.ProtustrankaFormatedOIB>
  <DomainObject.Predmet.ProtustrankaFormatedWithAdress>
    <izvorni_sadrzaj> F.A.V.A.L. d.o.o., Slavonska avenija 53, 10000 Zagreb</izvorni_sadrzaj>
    <derivirana_varijabla naziv="DomainObject.Predmet.ProtustrankaFormatedWithAdress_1"> F.A.V.A.L. d.o.o., Slavonska avenija 53, 10000 Zagreb</derivirana_varijabla>
  </DomainObject.Predmet.ProtustrankaFormatedWithAdress>
  <DomainObject.Predmet.ProtustrankaFormatedWithAdressOIB>
    <izvorni_sadrzaj> F.A.V.A.L. d.o.o., OIB 02093045035, Slavonska avenija 53, 10000 Zagreb</izvorni_sadrzaj>
    <derivirana_varijabla naziv="DomainObject.Predmet.ProtustrankaFormatedWithAdressOIB_1"> F.A.V.A.L. d.o.o., OIB 02093045035, Slavonska avenija 53, 10000 Zagreb</derivirana_varijabla>
  </DomainObject.Predmet.ProtustrankaFormatedWithAdressOIB>
  <DomainObject.Predmet.ProtustrankaWithAdress>
    <izvorni_sadrzaj>F.A.V.A.L. d.o.o. Slavonska avenija 53, 10000 Zagreb</izvorni_sadrzaj>
    <derivirana_varijabla naziv="DomainObject.Predmet.ProtustrankaWithAdress_1">F.A.V.A.L. d.o.o. Slavonska avenija 53, 10000 Zagreb</derivirana_varijabla>
  </DomainObject.Predmet.ProtustrankaWithAdress>
  <DomainObject.Predmet.ProtustrankaWithAdressOIB>
    <izvorni_sadrzaj>F.A.V.A.L. d.o.o., OIB 02093045035, Slavonska avenija 53, 10000 Zagreb</izvorni_sadrzaj>
    <derivirana_varijabla naziv="DomainObject.Predmet.ProtustrankaWithAdressOIB_1">F.A.V.A.L. d.o.o., OIB 02093045035, Slavonska avenija 53, 10000 Zagreb</derivirana_varijabla>
  </DomainObject.Predmet.ProtustrankaWithAdressOIB>
  <DomainObject.Predmet.ProtustrankaNazivFormated>
    <izvorni_sadrzaj>F.A.V.A.L. d.o.o.</izvorni_sadrzaj>
    <derivirana_varijabla naziv="DomainObject.Predmet.ProtustrankaNazivFormated_1">F.A.V.A.L. d.o.o.</derivirana_varijabla>
  </DomainObject.Predmet.ProtustrankaNazivFormated>
  <DomainObject.Predmet.ProtustrankaNazivFormatedOIB>
    <izvorni_sadrzaj>F.A.V.A.L. d.o.o., OIB 02093045035</izvorni_sadrzaj>
    <derivirana_varijabla naziv="DomainObject.Predmet.ProtustrankaNazivFormatedOIB_1">F.A.V.A.L. d.o.o., OIB 02093045035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Odvj. TOMISLAV GRAHOVAC; CELESOS d.o.o.</izvorni_sadrzaj>
    <derivirana_varijabla naziv="DomainObject.Predmet.StrankaFormated_1">  FINA ZAGREB; Odvj. TOMISLAV GRAHOVAC; CELESOS d.o.o.</derivirana_varijabla>
  </DomainObject.Predmet.StrankaFormated>
  <DomainObject.Predmet.StrankaFormatedOIB>
    <izvorni_sadrzaj>  FINA ZAGREB, OIB 85821130368; Odvj. TOMISLAV GRAHOVAC; CELESOS d.o.o.</izvorni_sadrzaj>
    <derivirana_varijabla naziv="DomainObject.Predmet.StrankaFormatedOIB_1">  FINA ZAGREB, OIB 85821130368; Odvj. TOMISLAV GRAHOVAC; CELESOS d.o.o.</derivirana_varijabla>
  </DomainObject.Predmet.StrankaFormatedOIB>
  <DomainObject.Predmet.StrankaFormatedWithAdress>
    <izvorni_sadrzaj> FINA ZAGREB, KOTURAŠKA 43, 10000 Zagreb; Odvj. TOMISLAV GRAHOVAC, Ilica 146/I, 10000 Zagreb; CELESOS d.o.o.</izvorni_sadrzaj>
    <derivirana_varijabla naziv="DomainObject.Predmet.StrankaFormatedWithAdress_1"> FINA ZAGREB, KOTURAŠKA 43, 10000 Zagreb; Odvj. TOMISLAV GRAHOVAC, Ilica 146/I, 10000 Zagreb; CELESOS d.o.o.</derivirana_varijabla>
  </DomainObject.Predmet.StrankaFormatedWithAdress>
  <DomainObject.Predmet.StrankaFormatedWithAdressOIB>
    <izvorni_sadrzaj> FINA ZAGREB, OIB 85821130368, KOTURAŠKA 43, 10000 Zagreb; Odvj. TOMISLAV GRAHOVAC, Ilica 146/I, 10000 Zagreb; CELESOS d.o.o.</izvorni_sadrzaj>
    <derivirana_varijabla naziv="DomainObject.Predmet.StrankaFormatedWithAdressOIB_1"> FINA ZAGREB, OIB 85821130368, KOTURAŠKA 43, 10000 Zagreb; Odvj. TOMISLAV GRAHOVAC, Ilica 146/I, 10000 Zagreb; CELESOS d.o.o.</derivirana_varijabla>
  </DomainObject.Predmet.StrankaFormatedWithAdressOIB>
  <DomainObject.Predmet.StrankaWithAdress>
    <izvorni_sadrzaj>FINA ZAGREB KOTURAŠKA 43,10000 Zagreb,Odvj. TOMISLAV GRAHOVAC Ilica 146/I,10000 Zagreb,CELESOS d.o.o. </izvorni_sadrzaj>
    <derivirana_varijabla naziv="DomainObject.Predmet.StrankaWithAdress_1">FINA ZAGREB KOTURAŠKA 43,10000 Zagreb,Odvj. TOMISLAV GRAHOVAC Ilica 146/I,10000 Zagreb,CELESOS d.o.o. </derivirana_varijabla>
  </DomainObject.Predmet.StrankaWithAdress>
  <DomainObject.Predmet.StrankaWithAdressOIB>
    <izvorni_sadrzaj>FINA ZAGREB, OIB 85821130368, KOTURAŠKA 43,10000 Zagreb,Odvj. TOMISLAV GRAHOVAC, Ilica 146/I,10000 Zagreb,CELESOS d.o.o.</izvorni_sadrzaj>
    <derivirana_varijabla naziv="DomainObject.Predmet.StrankaWithAdressOIB_1">FINA ZAGREB, OIB 85821130368, KOTURAŠKA 43,10000 Zagreb,Odvj. TOMISLAV GRAHOVAC, Ilica 146/I,10000 Zagreb,CELESOS d.o.o.</derivirana_varijabla>
  </DomainObject.Predmet.StrankaWithAdressOIB>
  <DomainObject.Predmet.StrankaNazivFormated>
    <izvorni_sadrzaj>FINA ZAGREB,Odvj. TOMISLAV GRAHOVAC,CELESOS d.o.o.</izvorni_sadrzaj>
    <derivirana_varijabla naziv="DomainObject.Predmet.StrankaNazivFormated_1">FINA ZAGREB,Odvj. TOMISLAV GRAHOVAC,CELESOS d.o.o.</derivirana_varijabla>
  </DomainObject.Predmet.StrankaNazivFormated>
  <DomainObject.Predmet.StrankaNazivFormatedOIB>
    <izvorni_sadrzaj>FINA ZAGREB, OIB 85821130368,Odvj. TOMISLAV GRAHOVAC,CELESOS d.o.o.</izvorni_sadrzaj>
    <derivirana_varijabla naziv="DomainObject.Predmet.StrankaNazivFormatedOIB_1">FINA ZAGREB, OIB 85821130368,Odvj. TOMISLAV GRAHOVAC,CELESOS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Odvj. TOMISLAV GRAHOVAC</item>
      <item>CELESOS d.o.o.</item>
    </izvorni_sadrzaj>
    <derivirana_varijabla naziv="DomainObject.Predmet.StrankaListFormated_1">
      <item>FINA ZAGREB</item>
      <item>Odvj. TOMISLAV GRAHOVAC</item>
      <item>CELESOS d.o.o.</item>
    </derivirana_varijabla>
  </DomainObject.Predmet.StrankaListFormated>
  <DomainObject.Predmet.StrankaListFormatedOIB>
    <izvorni_sadrzaj>
      <item>FINA ZAGREB, OIB 85821130368</item>
      <item>Odvj. TOMISLAV GRAHOVAC</item>
      <item>CELESOS d.o.o.</item>
    </izvorni_sadrzaj>
    <derivirana_varijabla naziv="DomainObject.Predmet.StrankaListFormatedOIB_1">
      <item>FINA ZAGREB, OIB 85821130368</item>
      <item>Odvj. TOMISLAV GRAHOVAC</item>
      <item>CELESOS d.o.o.</item>
    </derivirana_varijabla>
  </DomainObject.Predmet.StrankaListFormatedOIB>
  <DomainObject.Predmet.StrankaListFormatedWithAdress>
    <izvorni_sadrzaj>
      <item>FINA ZAGREB, KOTURAŠKA 43, 10000 Zagreb</item>
      <item>Odvj. TOMISLAV GRAHOVAC, Ilica 146/I, 10000 Zagreb</item>
      <item>CELESOS d.o.o.</item>
    </izvorni_sadrzaj>
    <derivirana_varijabla naziv="DomainObject.Predmet.StrankaListFormatedWithAdress_1">
      <item>FINA ZAGREB, KOTURAŠKA 43, 10000 Zagreb</item>
      <item>Odvj. TOMISLAV GRAHOVAC, Ilica 146/I, 10000 Zagreb</item>
      <item>CELESOS d.o.o.</item>
    </derivirana_varijabla>
  </DomainObject.Predmet.StrankaListFormatedWithAdress>
  <DomainObject.Predmet.StrankaListFormatedWithAdressOIB>
    <izvorni_sadrzaj>
      <item>FINA ZAGREB, OIB 85821130368, KOTURAŠKA 43, 10000 Zagreb</item>
      <item>Odvj. TOMISLAV GRAHOVAC, Ilica 146/I, 10000 Zagreb</item>
      <item>CELESOS d.o.o.</item>
    </izvorni_sadrzaj>
    <derivirana_varijabla naziv="DomainObject.Predmet.StrankaListFormatedWithAdressOIB_1">
      <item>FINA ZAGREB, OIB 85821130368, KOTURAŠKA 43, 10000 Zagreb</item>
      <item>Odvj. TOMISLAV GRAHOVAC, Ilica 146/I, 10000 Zagreb</item>
      <item>CELESOS d.o.o.</item>
    </derivirana_varijabla>
  </DomainObject.Predmet.StrankaListFormatedWithAdressOIB>
  <DomainObject.Predmet.StrankaListNazivFormated>
    <izvorni_sadrzaj>
      <item>FINA ZAGREB</item>
      <item>Odvj. TOMISLAV GRAHOVAC</item>
      <item>CELESOS d.o.o.</item>
    </izvorni_sadrzaj>
    <derivirana_varijabla naziv="DomainObject.Predmet.StrankaListNazivFormated_1">
      <item>FINA ZAGREB</item>
      <item>Odvj. TOMISLAV GRAHOVAC</item>
      <item>CELESOS d.o.o.</item>
    </derivirana_varijabla>
  </DomainObject.Predmet.StrankaListNazivFormated>
  <DomainObject.Predmet.StrankaListNazivFormatedOIB>
    <izvorni_sadrzaj>
      <item>FINA ZAGREB, OIB 85821130368</item>
      <item>Odvj. TOMISLAV GRAHOVAC</item>
      <item>CELESOS d.o.o.</item>
    </izvorni_sadrzaj>
    <derivirana_varijabla naziv="DomainObject.Predmet.StrankaListNazivFormatedOIB_1">
      <item>FINA ZAGREB, OIB 85821130368</item>
      <item>Odvj. TOMISLAV GRAHOVAC</item>
      <item>CELESOS d.o.o.</item>
    </derivirana_varijabla>
  </DomainObject.Predmet.StrankaListNazivFormatedOIB>
  <DomainObject.Predmet.ProtuStrankaListFormated>
    <izvorni_sadrzaj>
      <item>F.A.V.A.L. d.o.o.</item>
    </izvorni_sadrzaj>
    <derivirana_varijabla naziv="DomainObject.Predmet.ProtuStrankaListFormated_1">
      <item>F.A.V.A.L. d.o.o.</item>
    </derivirana_varijabla>
  </DomainObject.Predmet.ProtuStrankaListFormated>
  <DomainObject.Predmet.ProtuStrankaListFormatedOIB>
    <izvorni_sadrzaj>
      <item>F.A.V.A.L. d.o.o., OIB 02093045035</item>
    </izvorni_sadrzaj>
    <derivirana_varijabla naziv="DomainObject.Predmet.ProtuStrankaListFormatedOIB_1">
      <item>F.A.V.A.L. d.o.o., OIB 02093045035</item>
    </derivirana_varijabla>
  </DomainObject.Predmet.ProtuStrankaListFormatedOIB>
  <DomainObject.Predmet.ProtuStrankaListFormatedWithAdress>
    <izvorni_sadrzaj>
      <item>F.A.V.A.L. d.o.o., Slavonska avenija 53, 10000 Zagreb</item>
    </izvorni_sadrzaj>
    <derivirana_varijabla naziv="DomainObject.Predmet.ProtuStrankaListFormatedWithAdress_1">
      <item>F.A.V.A.L. d.o.o., Slavonska avenija 53, 10000 Zagreb</item>
    </derivirana_varijabla>
  </DomainObject.Predmet.ProtuStrankaListFormatedWithAdress>
  <DomainObject.Predmet.ProtuStrankaListFormatedWithAdressOIB>
    <izvorni_sadrzaj>
      <item>F.A.V.A.L. d.o.o., OIB 02093045035, Slavonska avenija 53, 10000 Zagreb</item>
    </izvorni_sadrzaj>
    <derivirana_varijabla naziv="DomainObject.Predmet.ProtuStrankaListFormatedWithAdressOIB_1">
      <item>F.A.V.A.L. d.o.o., OIB 02093045035, Slavonska avenija 53, 10000 Zagreb</item>
    </derivirana_varijabla>
  </DomainObject.Predmet.ProtuStrankaListFormatedWithAdressOIB>
  <DomainObject.Predmet.ProtuStrankaListNazivFormated>
    <izvorni_sadrzaj>
      <item>F.A.V.A.L. d.o.o.</item>
    </izvorni_sadrzaj>
    <derivirana_varijabla naziv="DomainObject.Predmet.ProtuStrankaListNazivFormated_1">
      <item>F.A.V.A.L. d.o.o.</item>
    </derivirana_varijabla>
  </DomainObject.Predmet.ProtuStrankaListNazivFormated>
  <DomainObject.Predmet.ProtuStrankaListNazivFormatedOIB>
    <izvorni_sadrzaj>
      <item>F.A.V.A.L. d.o.o., OIB 02093045035</item>
    </izvorni_sadrzaj>
    <derivirana_varijabla naziv="DomainObject.Predmet.ProtuStrankaListNazivFormatedOIB_1">
      <item>F.A.V.A.L. d.o.o., OIB 02093045035</item>
    </derivirana_varijabla>
  </DomainObject.Predmet.ProtuStrankaListNazivFormatedOIB>
  <DomainObject.Predmet.OstaliListFormated>
    <izvorni_sadrzaj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_1"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>
  <DomainObject.Predmet.OstaliListFormatedOIB>
    <izvorni_sadrzaj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OIB_1"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OIB>
  <DomainObject.Predmet.OstaliListFormatedWithAdress>
    <izvorni_sadrzaj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_1"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OIB_1"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HYPO - LEASING KROATIEN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_1">
      <item>GRAD ZAGREB</item>
      <item>Zoran Vujasin</item>
      <item>Danko Drakulić</item>
      <item>Tomislav Orehovec</item>
      <item>Tomislav Grahovac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>
  <DomainObject.Predmet.OstaliListNazivFormatedOIB>
    <izvorni_sadrzaj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OIB_1">
      <item>GRAD ZAGREB</item>
      <item>Zoran Vujasin</item>
      <item>Danko Drakulić</item>
      <item>Tomislav Orehovec, OIB 02009648274</item>
      <item>Tomislav Grahovac, OIB 07185547305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F.A.V.A.L. d.o.o.</izvorni_sadrzaj>
    <derivirana_varijabla naziv="DomainObject.Predmet.ProtustrankaIDrugi_1">F.A.V.A.L.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F.A.V.A.L. d.o.o., OIB 02093045035, Slavonska avenija 53, 10000 Zagreb</izvorni_sadrzaj>
    <derivirana_varijabla naziv="DomainObject.Predmet.ProtustrankaIDrugiAdressOIB_1">F.A.V.A.L. d.o.o., OIB 02093045035,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SudioniciListNaziv_1"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HYPO - LEASING KROATIEN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SudioniciListNaziv>
  <DomainObject.Predmet.SudioniciListAdressOIB>
    <izvorni_sadrzaj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Ilica 146/I,10000 Zagreb</item>
      <item>CELESOS d.o.o.</item>
      <item>HYPO - LEASING KROATIEN d.o.o.,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</izvorni_sadrzaj>
    <derivirana_varijabla naziv="DomainObject.Predmet.SudioniciListAdressOIB_1"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Ilica 146/I,10000 Zagreb</item>
      <item>CELESOS d.o.o.</item>
      <item>HYPO - LEASING KROATIEN d.o.o.,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02093045035</item>
      <item>, OIB null</item>
      <item>, OIB null</item>
      <item>, OIB null</item>
      <item>, OIB 02009648274</item>
      <item>, OIB 07185547305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02093045035</item>
      <item>, OIB null</item>
      <item>, OIB null</item>
      <item>, OIB null</item>
      <item>, OIB 02009648274</item>
      <item>, OIB 07185547305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77678-D51C-48FB-96FB-E74F1575B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1114</properties:Words>
  <properties:Characters>6054</properties:Characters>
  <properties:Lines>162</properties:Lines>
  <properties:Paragraphs>56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2015-09-04T08:16:00Z</dcterms:created>
  <dc:creator>BISERKA CALIC</dc:creator>
  <cp:lastModifiedBy>Jadranka Zelić</cp:lastModifiedBy>
  <cp:lastPrinted>2015-10-01T08:43:00Z</cp:lastPrinted>
  <dcterms:modified xmlns:xsi="http://www.w3.org/2001/XMLSchema-instance" xsi:type="dcterms:W3CDTF">2015-10-01T09:06:00Z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