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553c" w14:paraId="111553c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3C4494">
        <w:t>385</w:t>
      </w:r>
      <w:r w:rsidR="00946625">
        <w:t>/16-</w:t>
      </w:r>
      <w:r w:rsidR="003C4494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3C4494">
        <w:t xml:space="preserve">ELEZ TRGOVINA </w:t>
      </w:r>
      <w:r w:rsidR="000D4B36">
        <w:t xml:space="preserve">d.o.o., </w:t>
      </w:r>
      <w:r w:rsidR="003C4494">
        <w:t>Šibenik, Trećeg studenoga 1944. br. 5</w:t>
      </w:r>
      <w:r w:rsidR="000D4B36">
        <w:t xml:space="preserve">, </w:t>
      </w:r>
      <w:r w:rsidR="003C4494">
        <w:t xml:space="preserve">Šibenik, </w:t>
      </w:r>
      <w:r w:rsidR="000D4B36">
        <w:t xml:space="preserve">OIB: </w:t>
      </w:r>
      <w:r w:rsidR="003C4494">
        <w:t>80813890423</w:t>
      </w:r>
      <w:r w:rsidRPr="00EF7C9A">
        <w:t xml:space="preserve">, dana </w:t>
      </w:r>
      <w:r w:rsidR="003C4494">
        <w:t>04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3C4494">
        <w:t>Frane Zvonimir Negro</w:t>
      </w:r>
      <w:r w:rsidR="00E86E81" w:rsidRPr="00E86F87">
        <w:t xml:space="preserve">, </w:t>
      </w:r>
      <w:r w:rsidR="00E86E81" w:rsidRPr="00E86F87">
        <w:rPr>
          <w:rFonts w:cs="Arial" w:hAnsi="Arial" w:ascii="Arial"/>
        </w:rPr>
        <w:t xml:space="preserve"> </w:t>
      </w:r>
      <w:r w:rsidR="003C4494" w:rsidRPr="005F16A5">
        <w:t>Miroslava Krleže 3c, Zadar, datum rođenja: 02. siječnja 1941. godine, mjesto rođenja: Ražanac, broj osobne iskaznice: 100342475, izdana od strane: PU Zadarska, OIB: 59618330195</w:t>
      </w:r>
      <w:r w:rsidR="00E86E81" w:rsidRPr="00E86F87">
        <w:t xml:space="preserve">, </w:t>
      </w:r>
      <w:r w:rsidR="00281BC7" w:rsidRPr="00EF7C9A">
        <w:t>postavlja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3C4494">
        <w:t>ELEZ TRGOVINA d.o.o., Šibenik, Trećeg studenoga 1944. br. 5, Šibenik, OIB: 80813890423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3C4494">
        <w:t>ELEZ TRGOVINA d.o.o., Šibenik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C4494">
        <w:t>04.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</w:t>
      </w:r>
      <w:r w:rsidR="00170940">
        <w:t>tečajna sutkinja: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2E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C4494">
          <w:t>385/16-8</w:t>
        </w:r>
      </w:p>
      <w:p w:rsidRDefault="00E12FEA" w:rsidP="009C0FF2" w:rsidR="00E12FEA" w:rsidRPr="00EF7C9A">
        <w:pPr>
          <w:jc w:val="right"/>
        </w:pPr>
      </w:p>
      <w:p w:rsidRDefault="003862E1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862E1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46625"/>
    <w:rsid w:val="009B4456"/>
    <w:rsid w:val="009C0FF2"/>
    <w:rsid w:val="009F62F2"/>
    <w:rsid w:val="00A5292A"/>
    <w:rsid w:val="00B310F0"/>
    <w:rsid w:val="00BB4F73"/>
    <w:rsid w:val="00BE6E59"/>
    <w:rsid w:val="00C02FA1"/>
    <w:rsid w:val="00C34253"/>
    <w:rsid w:val="00C85781"/>
    <w:rsid w:val="00C9120F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6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2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2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2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2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6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2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2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2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2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St-385/2016</izvorni_sadrzaj>
    <derivirana_varijabla naziv="DomainObject.Predmet.OznakaBroj_1">St-385/2016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ELEZ TRGOVINA društvo s ograničenom odgovornošću za trgovinu i ugostiteljstvo</izvorni_sadrzaj>
    <derivirana_varijabla naziv="DomainObject.Predmet.ProtustrankaFormated_1">  ELEZ TRGOVINA društvo s ograničenom odgovornošću za trgovinu i ugostiteljstvo</derivirana_varijabla>
  </DomainObject.Predmet.ProtustrankaFormated>
  <DomainObject.Predmet.ProtustrankaFormatedOIB>
    <izvorni_sadrzaj>  ELEZ TRGOVINA društvo s ograničenom odgovornošću za trgovinu i ugostiteljstvo, OIB 80813890423</izvorni_sadrzaj>
    <derivirana_varijabla naziv="DomainObject.Predmet.ProtustrankaFormatedOIB_1">  ELEZ TRGOVINA društvo s ograničenom odgovornošću za trgovinu i ugostiteljstvo, OIB 80813890423</derivirana_varijabla>
  </DomainObject.Predmet.ProtustrankaFormatedOIB>
  <DomainObject.Predmet.ProtustrankaFormatedWithAdress>
    <izvorni_sadrzaj> ELEZ TRGOVINA društvo s ograničenom odgovornošću za trgovinu i ugostiteljstvo, 3. studenog 1944. 5 , 22000 Šibenik</izvorni_sadrzaj>
    <derivirana_varijabla naziv="DomainObject.Predmet.ProtustrankaFormatedWithAdress_1"> ELEZ TRGOVINA društvo s ograničenom odgovornošću za trgovinu i ugostiteljstvo, 3. studenog 1944. 5 , 22000 Šibenik</derivirana_varijabla>
  </DomainObject.Predmet.ProtustrankaFormatedWithAdress>
  <DomainObject.Predmet.ProtustrankaFormatedWithAdressOIB>
    <izvorni_sadrzaj> ELEZ TRGOVINA društvo s ograničenom odgovornošću za trgovinu i ugostiteljstvo, OIB 80813890423, 3. studenog 1944. 5 , 22000 Šibenik</izvorni_sadrzaj>
    <derivirana_varijabla naziv="DomainObject.Predmet.ProtustrankaFormatedWithAdressOIB_1"> ELEZ TRGOVINA društvo s ograničenom odgovornošću za trgovinu i ugostiteljstvo, OIB 80813890423, 3. studenog 1944. 5 , 22000 Šibenik</derivirana_varijabla>
  </DomainObject.Predmet.ProtustrankaFormatedWithAdressOIB>
  <DomainObject.Predmet.ProtustrankaWithAdress>
    <izvorni_sadrzaj>ELEZ TRGOVINA društvo s ograničenom odgovornošću za trgovinu i ugostiteljstvo 3. studenog 1944. 5 , 22000 Šibenik</izvorni_sadrzaj>
    <derivirana_varijabla naziv="DomainObject.Predmet.ProtustrankaWithAdress_1">ELEZ TRGOVINA društvo s ograničenom odgovornošću za trgovinu i ugostiteljstvo 3. studenog 1944. 5 , 22000 Šibenik</derivirana_varijabla>
  </DomainObject.Predmet.ProtustrankaWithAdress>
  <DomainObject.Predmet.ProtustrankaWithAdressOIB>
    <izvorni_sadrzaj>ELEZ TRGOVINA društvo s ograničenom odgovornošću za trgovinu i ugostiteljstvo, OIB 80813890423, 3. studenog 1944. 5 , 22000 Šibenik</izvorni_sadrzaj>
    <derivirana_varijabla naziv="DomainObject.Predmet.ProtustrankaWithAdressOIB_1">ELEZ TRGOVINA društvo s ograničenom odgovornošću za trgovinu i ugostiteljstvo, OIB 80813890423, 3. studenog 1944. 5 , 22000 Šibenik</derivirana_varijabla>
  </DomainObject.Predmet.ProtustrankaWithAdressOIB>
  <DomainObject.Predmet.ProtustrankaNazivFormated>
    <izvorni_sadrzaj>ELEZ TRGOVINA društvo s ograničenom odgovornošću za trgovinu i ugostiteljstvo</izvorni_sadrzaj>
    <derivirana_varijabla naziv="DomainObject.Predmet.ProtustrankaNazivFormated_1">ELEZ TRGOVINA društvo s ograničenom odgovornošću za trgovinu i ugostiteljstvo</derivirana_varijabla>
  </DomainObject.Predmet.ProtustrankaNazivFormated>
  <DomainObject.Predmet.ProtustrankaNazivFormatedOIB>
    <izvorni_sadrzaj>ELEZ TRGOVINA društvo s ograničenom odgovornošću za trgovinu i ugostiteljstvo, OIB 80813890423</izvorni_sadrzaj>
    <derivirana_varijabla naziv="DomainObject.Predmet.ProtustrankaNazivFormatedOIB_1">ELEZ TRGOVINA društvo s ograničenom odgovornošću za trgovinu i ugostiteljstvo, OIB 80813890423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ELEZ TRGOVINA društvo s ograničenom odgovornošću za trgovinu i ugostiteljstvo</item>
    </izvorni_sadrzaj>
    <derivirana_varijabla naziv="DomainObject.Predmet.ProtuStrankaListFormated_1">
      <item>ELEZ TRGOVINA društvo s ograničenom odgovornošću za trgovinu i ugostiteljstvo</item>
    </derivirana_varijabla>
  </DomainObject.Predmet.ProtuStrankaListFormated>
  <DomainObject.Predmet.ProtuStrankaListFormatedOIB>
    <izvorni_sadrzaj>
      <item>ELEZ TRGOVINA društvo s ograničenom odgovornošću za trgovinu i ugostiteljstvo, OIB 80813890423</item>
    </izvorni_sadrzaj>
    <derivirana_varijabla naziv="DomainObject.Predmet.ProtuStrankaListFormatedOIB_1">
      <item>ELEZ TRGOVINA društvo s ograničenom odgovornošću za trgovinu i ugostiteljstvo, OIB 80813890423</item>
    </derivirana_varijabla>
  </DomainObject.Predmet.ProtuStrankaListFormatedOIB>
  <DomainObject.Predmet.ProtuStrankaListFormatedWithAdress>
    <izvorni_sadrzaj>
      <item>ELEZ TRGOVINA društvo s ograničenom odgovornošću za trgovinu i ugostiteljstvo, 3. studenog 1944. 5 , 22000 Šibenik</item>
    </izvorni_sadrzaj>
    <derivirana_varijabla naziv="DomainObject.Predmet.ProtuStrankaListFormatedWithAdress_1">
      <item>ELEZ TRGOVINA društvo s ograničenom odgovornošću za trgovinu i ugostiteljstvo, 3. studenog 1944. 5 , 22000 Šibenik</item>
    </derivirana_varijabla>
  </DomainObject.Predmet.ProtuStrankaListFormatedWithAdress>
  <DomainObject.Predmet.ProtuStrankaListFormatedWithAdressOIB>
    <izvorni_sadrzaj>
      <item>ELEZ TRGOVINA društvo s ograničenom odgovornošću za trgovinu i ugostiteljstvo, OIB 80813890423, 3. studenog 1944. 5 , 22000 Šibenik</item>
    </izvorni_sadrzaj>
    <derivirana_varijabla naziv="DomainObject.Predmet.ProtuStrankaListFormatedWithAdressOIB_1">
      <item>ELEZ TRGOVINA društvo s ograničenom odgovornošću za trgovinu i ugostiteljstvo, OIB 80813890423, 3. studenog 1944. 5 , 22000 Šibenik</item>
    </derivirana_varijabla>
  </DomainObject.Predmet.ProtuStrankaListFormatedWithAdressOIB>
  <DomainObject.Predmet.ProtuStrankaListNazivFormated>
    <izvorni_sadrzaj>
      <item>ELEZ TRGOVINA društvo s ograničenom odgovornošću za trgovinu i ugostiteljstvo</item>
    </izvorni_sadrzaj>
    <derivirana_varijabla naziv="DomainObject.Predmet.ProtuStrankaListNazivFormated_1">
      <item>ELEZ TRGOVINA društvo s ograničenom odgovornošću za trgovinu i ugostiteljstvo</item>
    </derivirana_varijabla>
  </DomainObject.Predmet.ProtuStrankaListNazivFormated>
  <DomainObject.Predmet.ProtuStrankaListNazivFormatedOIB>
    <izvorni_sadrzaj>
      <item>ELEZ TRGOVINA društvo s ograničenom odgovornošću za trgovinu i ugostiteljstvo, OIB 80813890423</item>
    </izvorni_sadrzaj>
    <derivirana_varijabla naziv="DomainObject.Predmet.ProtuStrankaListNazivFormatedOIB_1">
      <item>ELEZ TRGOVINA društvo s ograničenom odgovornošću za trgovinu i ugostiteljstvo, OIB 80813890423</item>
    </derivirana_varijabla>
  </DomainObject.Predmet.ProtuStrankaListNazivFormatedOIB>
  <DomainObject.Predmet.OstaliListFormated>
    <izvorni_sadrzaj>
      <item>Nikola Dugeč</item>
    </izvorni_sadrzaj>
    <derivirana_varijabla naziv="DomainObject.Predmet.OstaliListFormated_1">
      <item>Nikola Dugeč</item>
    </derivirana_varijabla>
  </DomainObject.Predmet.OstaliListFormated>
  <DomainObject.Predmet.OstaliListFormatedOIB>
    <izvorni_sadrzaj>
      <item>Nikola Dugeč, OIB 23608213354</item>
    </izvorni_sadrzaj>
    <derivirana_varijabla naziv="DomainObject.Predmet.OstaliListFormatedOIB_1">
      <item>Nikola Dugeč, OIB 23608213354</item>
    </derivirana_varijabla>
  </DomainObject.Predmet.OstaliListFormatedOIB>
  <DomainObject.Predmet.OstaliListFormatedWithAdress>
    <izvorni_sadrzaj>
      <item>Nikola Dugeč, Dugeči 3, 22323 Sedramić</item>
    </izvorni_sadrzaj>
    <derivirana_varijabla naziv="DomainObject.Predmet.OstaliListFormatedWithAdress_1">
      <item>Nikola Dugeč, Dugeči 3, 22323 Sedramić</item>
    </derivirana_varijabla>
  </DomainObject.Predmet.OstaliListFormatedWithAdress>
  <DomainObject.Predmet.OstaliListFormatedWithAdressOIB>
    <izvorni_sadrzaj>
      <item>Nikola Dugeč, OIB 23608213354, Dugeči 3, 22323 Sedramić</item>
    </izvorni_sadrzaj>
    <derivirana_varijabla naziv="DomainObject.Predmet.OstaliListFormatedWithAdressOIB_1">
      <item>Nikola Dugeč, OIB 23608213354, Dugeči 3, 22323 Sedramić</item>
    </derivirana_varijabla>
  </DomainObject.Predmet.OstaliListFormatedWithAdressOIB>
  <DomainObject.Predmet.OstaliListNazivFormated>
    <izvorni_sadrzaj>
      <item>Nikola Dugeč</item>
    </izvorni_sadrzaj>
    <derivirana_varijabla naziv="DomainObject.Predmet.OstaliListNazivFormated_1">
      <item>Nikola Dugeč</item>
    </derivirana_varijabla>
  </DomainObject.Predmet.OstaliListNazivFormated>
  <DomainObject.Predmet.OstaliListNazivFormatedOIB>
    <izvorni_sadrzaj>
      <item>Nikola Dugeč, OIB 23608213354</item>
    </izvorni_sadrzaj>
    <derivirana_varijabla naziv="DomainObject.Predmet.OstaliListNazivFormatedOIB_1">
      <item>Nikola Dugeč, OIB 23608213354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ELEZ TRGOVINA društvo s ograničenom odgovornošću za trgovinu i ugostiteljstvo</izvorni_sadrzaj>
    <derivirana_varijabla naziv="DomainObject.Predmet.ProtustrankaIDrugi_1">ELEZ TRGOVINA društvo s ograničenom odgovornošću za trgovinu i ugostiteljstvo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ELEZ TRGOVINA društvo s ograničenom odgovornošću za trgovinu i ugostiteljstvo, OIB 80813890423, 3. studenog 1944. 5 , 22000 Šibenik</izvorni_sadrzaj>
    <derivirana_varijabla naziv="DomainObject.Predmet.ProtustrankaIDrugiAdressOIB_1">ELEZ TRGOVINA društvo s ograničenom odgovornošću za trgovinu i ugostiteljstvo, OIB 80813890423, 3. studenog 1944. 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ELEZ TRGOVINA društvo s ograničenom odgovornošću za trgovinu i ugostiteljstvo</item>
      <item>Nikola Dugeč</item>
    </izvorni_sadrzaj>
    <derivirana_varijabla naziv="DomainObject.Predmet.SudioniciListNaziv_1">
      <item>FINA - Regionalni centar Split</item>
      <item>ELEZ TRGOVINA društvo s ograničenom odgovornošću za trgovinu i ugostiteljstvo</item>
      <item>Nikola Dugeč</item>
    </derivirana_varijabla>
  </DomainObject.Predmet.SudioniciListNaziv>
  <DomainObject.Predmet.SudioniciListAdressOIB>
    <izvorni_sadrzaj>
      <item>FINA - Regionalni centar Split, OIB 85821130368, Mažuranićevo šetalište 24 b,21000 Split</item>
      <item>ELEZ TRGOVINA društvo s ograničenom odgovornošću za trgovinu i ugostiteljstvo, OIB 80813890423, 3. studenog 1944. 5 ,22000 Šibenik</item>
      <item>Nikola Dugeč, OIB 23608213354, Dugeči 3,22323 Sedramić</item>
    </izvorni_sadrzaj>
    <derivirana_varijabla naziv="DomainObject.Predmet.SudioniciListAdressOIB_1">
      <item>FINA - Regionalni centar Split, OIB 85821130368, Mažuranićevo šetalište 24 b,21000 Split</item>
      <item>ELEZ TRGOVINA društvo s ograničenom odgovornošću za trgovinu i ugostiteljstvo, OIB 80813890423, 3. studenog 1944. 5 ,22000 Šibenik</item>
      <item>Nikola Dugeč, OIB 23608213354, Dugeči 3,22323 Sedramić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80813890423</item>
      <item>, OIB 23608213354</item>
    </izvorni_sadrzaj>
    <derivirana_varijabla naziv="DomainObject.Predmet.SudioniciListNazivOIB_1">
      <item>, OIB 85821130368</item>
      <item>, OIB 80813890423</item>
      <item>, OIB 23608213354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1870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2016-04-04T07:22:00Z</dcterms:created>
  <dc:creator>Ardena Bajlo</dc:creator>
  <cp:lastModifiedBy>wsadmin</cp:lastModifiedBy>
  <cp:lastPrinted>2016-03-25T07:49:00Z</cp:lastPrinted>
  <dcterms:modified xmlns:xsi="http://www.w3.org/2001/XMLSchema-instance" xsi:type="dcterms:W3CDTF">2016-04-04T09:33:00Z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