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0ed3" w14:paraId="a7f0ed3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Broj:7/ St-537/2017-</w:t>
      </w:r>
      <w:r w:rsidR="00EF774B">
        <w:rPr>
          <w:b/>
        </w:rPr>
        <w:t>8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883444">
        <w:t xml:space="preserve">u </w:t>
      </w:r>
      <w:proofErr w:type="spellStart"/>
      <w:r w:rsidR="00883444">
        <w:t>predstečajnom</w:t>
      </w:r>
      <w:proofErr w:type="spellEnd"/>
      <w:r w:rsidR="00883444">
        <w:t xml:space="preserve"> postupku nad</w:t>
      </w:r>
      <w:r>
        <w:t xml:space="preserve"> dužnik</w:t>
      </w:r>
      <w:r w:rsidR="00883444">
        <w:t>om</w:t>
      </w:r>
      <w:r>
        <w:t xml:space="preserve">  BOŽIĆ- </w:t>
      </w:r>
      <w:proofErr w:type="spellStart"/>
      <w:r>
        <w:t>Company</w:t>
      </w:r>
      <w:proofErr w:type="spellEnd"/>
      <w:r>
        <w:t xml:space="preserve"> d.o.o., Slavonski </w:t>
      </w:r>
      <w:proofErr w:type="spellStart"/>
      <w:r>
        <w:t>Šamac</w:t>
      </w:r>
      <w:proofErr w:type="spellEnd"/>
      <w:r>
        <w:t>, Kralja Zvonimira 18, OIB 80849495774  za otvaranj</w:t>
      </w:r>
      <w:r w:rsidR="00EF774B">
        <w:t xml:space="preserve">e </w:t>
      </w:r>
      <w:proofErr w:type="spellStart"/>
      <w:r w:rsidR="00EF774B">
        <w:t>predstečajnog</w:t>
      </w:r>
      <w:proofErr w:type="spellEnd"/>
      <w:r w:rsidR="00EF774B">
        <w:t xml:space="preserve"> postupka, dana 31</w:t>
      </w:r>
      <w:r>
        <w:t xml:space="preserve">. svibnja 2017. </w:t>
      </w:r>
      <w:r w:rsidR="00AA7D7C">
        <w:t>godine</w:t>
      </w:r>
    </w:p>
    <w:p w:rsidRDefault="00AA7D7C" w:rsidP="00531E20" w:rsidR="00AA7D7C">
      <w:pPr>
        <w:ind w:firstLine="1440"/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računovodstvu suda iznos od 5.000,00Kn koji je dužnik</w:t>
      </w:r>
      <w:r w:rsidR="007F527E" w:rsidRPr="007F527E">
        <w:t xml:space="preserve"> BOŽIĆ- </w:t>
      </w:r>
      <w:proofErr w:type="spellStart"/>
      <w:r w:rsidR="007F527E" w:rsidRPr="007F527E">
        <w:t>Company</w:t>
      </w:r>
      <w:proofErr w:type="spellEnd"/>
      <w:r w:rsidR="007F527E" w:rsidRPr="007F527E">
        <w:t xml:space="preserve"> d.o.o., Slavonski </w:t>
      </w:r>
      <w:proofErr w:type="spellStart"/>
      <w:r w:rsidR="007F527E" w:rsidRPr="007F527E">
        <w:t>Šamac</w:t>
      </w:r>
      <w:proofErr w:type="spellEnd"/>
      <w:r w:rsidR="007F527E" w:rsidRPr="007F527E">
        <w:t xml:space="preserve">, Kralja Zvonimira 18, OIB 80849495774  </w:t>
      </w:r>
      <w:r w:rsidR="007F527E">
        <w:t>uplatio na depozit 8550 ( Fond za namirenje troškova stečajnog postupka ) poziv na broj 8550-80849495774 prenijeti na predmet ST-537/2017.</w:t>
      </w:r>
      <w:r>
        <w:t xml:space="preserve"> </w:t>
      </w:r>
      <w:r>
        <w:tab/>
      </w:r>
      <w:r>
        <w:tab/>
      </w:r>
    </w:p>
    <w:p w:rsidRDefault="00531E20" w:rsidP="00531E20" w:rsidR="00531E20">
      <w:pPr>
        <w:jc w:val="both"/>
      </w:pP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EF774B">
        <w:t>3</w:t>
      </w:r>
      <w:r>
        <w:t>1. svibnja 2017. godine</w:t>
      </w: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NAPUTAK O PRAVNOM LIJEKU:      </w:t>
      </w:r>
    </w:p>
    <w:p w:rsidRDefault="00531E20" w:rsidP="00531E20" w:rsidR="00531E20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>dostaviti računovodstvu suda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380189"/>
    <w:rsid w:val="0046555B"/>
    <w:rsid w:val="00531E20"/>
    <w:rsid w:val="007C0426"/>
    <w:rsid w:val="007F527E"/>
    <w:rsid w:val="00883444"/>
    <w:rsid w:val="00887D4C"/>
    <w:rsid w:val="00AA7D7C"/>
    <w:rsid w:val="00C8546E"/>
    <w:rsid w:val="00DB052E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4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BOŽIĆ-Company d.o.o. za proizvodnju, trgovinu i usluge</izvorni_sadrzaj>
    <derivirana_varijabla naziv="DomainObject.Predmet.ProtustrankaFormated_1">  BOŽIĆ-Company d.o.o. za proizvodnju, trgovinu i usluge</derivirana_varijabla>
  </DomainObject.Predmet.ProtustrankaFormated>
  <DomainObject.Predmet.ProtustrankaFormatedOIB>
    <izvorni_sadrzaj>  BOŽIĆ-Company d.o.o. za proizvodnju, trgovinu i usluge, OIB 80849495774</izvorni_sadrzaj>
    <derivirana_varijabla naziv="DomainObject.Predmet.ProtustrankaFormatedOIB_1">  BOŽIĆ-Company d.o.o. za proizvodnju, trgovinu i usluge, OIB 80849495774</derivirana_varijabla>
  </DomainObject.Predmet.ProtustrankaFormatedOIB>
  <DomainObject.Predmet.ProtustrankaFormatedWithAdress>
    <izvorni_sadrzaj> BOŽIĆ-Company d.o.o. za proizvodnju, trgovinu i usluge, Kralja Zvonimira 18, 35220 Slavonski Šamac</izvorni_sadrzaj>
    <derivirana_varijabla naziv="DomainObject.Predmet.ProtustrankaFormatedWithAdress_1"> BOŽIĆ-Company d.o.o. za proizvodnju, trgovinu i usluge, Kralja Zvonimira 18, 35220 Slavonski Šamac</derivirana_varijabla>
  </DomainObject.Predmet.ProtustrankaFormatedWithAdress>
  <DomainObject.Predmet.ProtustrankaFormatedWithAdressOIB>
    <izvorni_sadrzaj> BOŽIĆ-Company d.o.o. za proizvodnju, trgovinu i usluge, OIB 80849495774, Kralja Zvonimira 18, 35220 Slavonski Šamac</izvorni_sadrzaj>
    <derivirana_varijabla naziv="DomainObject.Predmet.ProtustrankaFormatedWithAdressOIB_1"> BOŽIĆ-Company d.o.o. za proizvodnju, trgovinu i usluge, OIB 80849495774, Kralja Zvonimira 18, 35220 Slavonski Šamac</derivirana_varijabla>
  </DomainObject.Predmet.ProtustrankaFormatedWithAdressOIB>
  <DomainObject.Predmet.ProtustrankaWithAdress>
    <izvorni_sadrzaj>BOŽIĆ-Company d.o.o. za proizvodnju, trgovinu i usluge Kralja Zvonimira 18, 35220 Slavonski Šamac</izvorni_sadrzaj>
    <derivirana_varijabla naziv="DomainObject.Predmet.ProtustrankaWithAdress_1">BOŽIĆ-Company d.o.o. za proizvodnju, trgovinu i usluge Kralja Zvonimira 18, 35220 Slavonski Šamac</derivirana_varijabla>
  </DomainObject.Predmet.ProtustrankaWithAdress>
  <DomainObject.Predmet.ProtustrankaWithAdressOIB>
    <izvorni_sadrzaj>BOŽIĆ-Company d.o.o. za proizvodnju, trgovinu i usluge, OIB 80849495774, Kralja Zvonimira 18, 35220 Slavonski Šamac</izvorni_sadrzaj>
    <derivirana_varijabla naziv="DomainObject.Predmet.ProtustrankaWithAdressOIB_1">BOŽIĆ-Company d.o.o. za proizvodnju, trgovinu i usluge, OIB 80849495774, Kralja Zvonimira 18, 35220 Slavonski Šamac</derivirana_varijabla>
  </DomainObject.Predmet.ProtustrankaWithAdressOIB>
  <DomainObject.Predmet.ProtustrankaNazivFormated>
    <izvorni_sadrzaj>BOŽIĆ-Company d.o.o. za proizvodnju, trgovinu i usluge</izvorni_sadrzaj>
    <derivirana_varijabla naziv="DomainObject.Predmet.ProtustrankaNazivFormated_1">BOŽIĆ-Company d.o.o. za proizvodnju, trgovinu i usluge</derivirana_varijabla>
  </DomainObject.Predmet.ProtustrankaNazivFormated>
  <DomainObject.Predmet.ProtustrankaNazivFormatedOIB>
    <izvorni_sadrzaj>BOŽIĆ-Company d.o.o. za proizvodnju, trgovinu i usluge, OIB 80849495774</izvorni_sadrzaj>
    <derivirana_varijabla naziv="DomainObject.Predmet.ProtustrankaNazivFormatedOIB_1">BOŽIĆ-Company d.o.o. za proizvodnju, trgovinu i usluge, OIB 80849495774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BOŽIĆ-Company d.o.o. za proizvodnju, trgovinu i usluge</izvorni_sadrzaj>
    <derivirana_varijabla naziv="DomainObject.Predmet.StrankaFormated_1">  BOŽIĆ-Company d.o.o. za proizvodnju, trgovinu i usluge</derivirana_varijabla>
  </DomainObject.Predmet.StrankaFormated>
  <DomainObject.Predmet.StrankaFormatedOIB>
    <izvorni_sadrzaj>  BOŽIĆ-Company d.o.o. za proizvodnju, trgovinu i usluge, OIB 80849495774</izvorni_sadrzaj>
    <derivirana_varijabla naziv="DomainObject.Predmet.StrankaFormatedOIB_1">  BOŽIĆ-Company d.o.o. za proizvodnju, trgovinu i usluge, OIB 80849495774</derivirana_varijabla>
  </DomainObject.Predmet.StrankaFormatedOIB>
  <DomainObject.Predmet.StrankaFormatedWithAdress>
    <izvorni_sadrzaj> BOŽIĆ-Company d.o.o. za proizvodnju, trgovinu i usluge, Kralja Zvonimira 18, 35220 Slavonski Šamac</izvorni_sadrzaj>
    <derivirana_varijabla naziv="DomainObject.Predmet.StrankaFormatedWithAdress_1"> BOŽIĆ-Company d.o.o. za proizvodnju, trgovinu i usluge, Kralja Zvonimira 18, 35220 Slavonski Šamac</derivirana_varijabla>
  </DomainObject.Predmet.StrankaFormatedWithAdress>
  <DomainObject.Predmet.StrankaFormatedWithAdressOIB>
    <izvorni_sadrzaj> BOŽIĆ-Company d.o.o. za proizvodnju, trgovinu i usluge, OIB 80849495774, Kralja Zvonimira 18, 35220 Slavonski Šamac</izvorni_sadrzaj>
    <derivirana_varijabla naziv="DomainObject.Predmet.StrankaFormatedWithAdressOIB_1"> BOŽIĆ-Company d.o.o. za proizvodnju, trgovinu i usluge, OIB 80849495774, Kralja Zvonimira 18, 35220 Slavonski Šamac</derivirana_varijabla>
  </DomainObject.Predmet.StrankaFormatedWithAdressOIB>
  <DomainObject.Predmet.StrankaWithAdress>
    <izvorni_sadrzaj>BOŽIĆ-Company d.o.o. za proizvodnju, trgovinu i usluge Kralja Zvonimira 18,35220 Slavonski Šamac</izvorni_sadrzaj>
    <derivirana_varijabla naziv="DomainObject.Predmet.StrankaWithAdress_1">BOŽIĆ-Company d.o.o. za proizvodnju, trgovinu i usluge Kralja Zvonimira 18,35220 Slavonski Šamac</derivirana_varijabla>
  </DomainObject.Predmet.StrankaWithAdress>
  <DomainObject.Predmet.StrankaWithAdressOIB>
    <izvorni_sadrzaj>BOŽIĆ-Company d.o.o. za proizvodnju, trgovinu i usluge, OIB 80849495774, Kralja Zvonimira 18,35220 Slavonski Šamac</izvorni_sadrzaj>
    <derivirana_varijabla naziv="DomainObject.Predmet.StrankaWithAdressOIB_1">BOŽIĆ-Company d.o.o. za proizvodnju, trgovinu i usluge, OIB 80849495774, Kralja Zvonimira 18,35220 Slavonski Šamac</derivirana_varijabla>
  </DomainObject.Predmet.StrankaWithAdressOIB>
  <DomainObject.Predmet.StrankaNazivFormated>
    <izvorni_sadrzaj>BOŽIĆ-Company d.o.o. za proizvodnju, trgovinu i usluge</izvorni_sadrzaj>
    <derivirana_varijabla naziv="DomainObject.Predmet.StrankaNazivFormated_1">BOŽIĆ-Company d.o.o. za proizvodnju, trgovinu i usluge</derivirana_varijabla>
  </DomainObject.Predmet.StrankaNazivFormated>
  <DomainObject.Predmet.StrankaNazivFormatedOIB>
    <izvorni_sadrzaj>BOŽIĆ-Company d.o.o. za proizvodnju, trgovinu i usluge, OIB 80849495774</izvorni_sadrzaj>
    <derivirana_varijabla naziv="DomainObject.Predmet.StrankaNazivFormatedOIB_1">BOŽIĆ-Company d.o.o. za proizvodnju, trgovinu i usluge, OIB 80849495774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BOŽIĆ-Company d.o.o. za proizvodnju, trgovinu i usluge</item>
    </izvorni_sadrzaj>
    <derivirana_varijabla naziv="DomainObject.Predmet.StrankaListFormated_1">
      <item>BOŽIĆ-Company d.o.o. za proizvodnju, trgovinu i usluge</item>
    </derivirana_varijabla>
  </DomainObject.Predmet.StrankaListFormated>
  <DomainObject.Predmet.StrankaListFormatedOIB>
    <izvorni_sadrzaj>
      <item>BOŽIĆ-Company d.o.o. za proizvodnju, trgovinu i usluge, OIB 80849495774</item>
    </izvorni_sadrzaj>
    <derivirana_varijabla naziv="DomainObject.Predmet.StrankaListFormatedOIB_1">
      <item>BOŽIĆ-Company d.o.o. za proizvodnju, trgovinu i usluge, OIB 80849495774</item>
    </derivirana_varijabla>
  </DomainObject.Predmet.StrankaListFormatedOIB>
  <DomainObject.Predmet.StrankaListFormatedWithAdress>
    <izvorni_sadrzaj>
      <item>BOŽIĆ-Company d.o.o. za proizvodnju, trgovinu i usluge, Kralja Zvonimira 18, 35220 Slavonski Šamac</item>
    </izvorni_sadrzaj>
    <derivirana_varijabla naziv="DomainObject.Predmet.StrankaListFormatedWithAdress_1">
      <item>BOŽIĆ-Company d.o.o. za proizvodnju, trgovinu i usluge, Kralja Zvonimira 18, 35220 Slavonski Šamac</item>
    </derivirana_varijabla>
  </DomainObject.Predmet.StrankaListFormatedWithAdress>
  <DomainObject.Predmet.StrankaListFormatedWithAdressOIB>
    <izvorni_sadrzaj>
      <item>BOŽIĆ-Company d.o.o. za proizvodnju, trgovinu i usluge, OIB 80849495774, Kralja Zvonimira 18, 35220 Slavonski Šamac</item>
    </izvorni_sadrzaj>
    <derivirana_varijabla naziv="DomainObject.Predmet.StrankaListFormatedWithAdressOIB_1">
      <item>BOŽIĆ-Company d.o.o. za proizvodnju, trgovinu i usluge, OIB 80849495774, Kralja Zvonimira 18, 35220 Slavonski Šamac</item>
    </derivirana_varijabla>
  </DomainObject.Predmet.StrankaListFormatedWithAdressOIB>
  <DomainObject.Predmet.StrankaListNazivFormated>
    <izvorni_sadrzaj>
      <item>BOŽIĆ-Company d.o.o. za proizvodnju, trgovinu i usluge</item>
    </izvorni_sadrzaj>
    <derivirana_varijabla naziv="DomainObject.Predmet.StrankaListNazivFormated_1">
      <item>BOŽIĆ-Company d.o.o. za proizvodnju, trgovinu i usluge</item>
    </derivirana_varijabla>
  </DomainObject.Predmet.StrankaListNazivFormated>
  <DomainObject.Predmet.StrankaListNazivFormatedOIB>
    <izvorni_sadrzaj>
      <item>BOŽIĆ-Company d.o.o. za proizvodnju, trgovinu i usluge, OIB 80849495774</item>
    </izvorni_sadrzaj>
    <derivirana_varijabla naziv="DomainObject.Predmet.StrankaListNazivFormatedOIB_1">
      <item>BOŽIĆ-Company d.o.o. za proizvodnju, trgovinu i usluge, OIB 80849495774</item>
    </derivirana_varijabla>
  </DomainObject.Predmet.StrankaListNazivFormatedOIB>
  <DomainObject.Predmet.ProtuStrankaListFormated>
    <izvorni_sadrzaj>
      <item>BOŽIĆ-Company d.o.o. za proizvodnju, trgovinu i usluge</item>
    </izvorni_sadrzaj>
    <derivirana_varijabla naziv="DomainObject.Predmet.ProtuStrankaListFormated_1">
      <item>BOŽIĆ-Company d.o.o. za proizvodnju, trgovinu i usluge</item>
    </derivirana_varijabla>
  </DomainObject.Predmet.ProtuStrankaListFormated>
  <DomainObject.Predmet.ProtuStrankaListFormatedOIB>
    <izvorni_sadrzaj>
      <item>BOŽIĆ-Company d.o.o. za proizvodnju, trgovinu i usluge, OIB 80849495774</item>
    </izvorni_sadrzaj>
    <derivirana_varijabla naziv="DomainObject.Predmet.ProtuStrankaListFormatedOIB_1">
      <item>BOŽIĆ-Company d.o.o. za proizvodnju, trgovinu i usluge, OIB 80849495774</item>
    </derivirana_varijabla>
  </DomainObject.Predmet.ProtuStrankaListFormatedOIB>
  <DomainObject.Predmet.ProtuStrankaListFormatedWithAdress>
    <izvorni_sadrzaj>
      <item>BOŽIĆ-Company d.o.o. za proizvodnju, trgovinu i usluge, Kralja Zvonimira 18, 35220 Slavonski Šamac</item>
    </izvorni_sadrzaj>
    <derivirana_varijabla naziv="DomainObject.Predmet.ProtuStrankaListFormatedWithAdress_1">
      <item>BOŽIĆ-Company d.o.o. za proizvodnju, trgovinu i usluge, Kralja Zvonimira 18, 35220 Slavonski Šamac</item>
    </derivirana_varijabla>
  </DomainObject.Predmet.ProtuStrankaListFormatedWithAdress>
  <DomainObject.Predmet.ProtuStrankaListFormatedWithAdressOIB>
    <izvorni_sadrzaj>
      <item>BOŽIĆ-Company d.o.o. za proizvodnju, trgovinu i usluge, OIB 80849495774, Kralja Zvonimira 18, 35220 Slavonski Šamac</item>
    </izvorni_sadrzaj>
    <derivirana_varijabla naziv="DomainObject.Predmet.ProtuStrankaListFormatedWithAdressOIB_1">
      <item>BOŽIĆ-Company d.o.o. za proizvodnju, trgovinu i usluge, OIB 80849495774, Kralja Zvonimira 18, 35220 Slavonski Šamac</item>
    </derivirana_varijabla>
  </DomainObject.Predmet.ProtuStrankaListFormatedWithAdressOIB>
  <DomainObject.Predmet.ProtuStrankaListNazivFormated>
    <izvorni_sadrzaj>
      <item>BOŽIĆ-Company d.o.o. za proizvodnju, trgovinu i usluge</item>
    </izvorni_sadrzaj>
    <derivirana_varijabla naziv="DomainObject.Predmet.ProtuStrankaListNazivFormated_1">
      <item>BOŽIĆ-Company d.o.o. za proizvodnju, trgovinu i usluge</item>
    </derivirana_varijabla>
  </DomainObject.Predmet.ProtuStrankaListNazivFormated>
  <DomainObject.Predmet.ProtuStrankaListNazivFormatedOIB>
    <izvorni_sadrzaj>
      <item>BOŽIĆ-Company d.o.o. za proizvodnju, trgovinu i usluge, OIB 80849495774</item>
    </izvorni_sadrzaj>
    <derivirana_varijabla naziv="DomainObject.Predmet.ProtuStrankaListNazivFormatedOIB_1">
      <item>BOŽIĆ-Company d.o.o. za proizvodnju, trgovinu i usluge, OIB 80849495774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BOŽIĆ-Company d.o.o. za proizvodnju, trgovinu i usluge</izvorni_sadrzaj>
    <derivirana_varijabla naziv="DomainObject.Predmet.StrankaIDrugi_1">BOŽIĆ-Company d.o.o. za proizvodnju, trgovinu i usluge</derivirana_varijabla>
  </DomainObject.Predmet.StrankaIDrugi>
  <DomainObject.Predmet.ProtustrankaIDrugi>
    <izvorni_sadrzaj>BOŽIĆ-Company d.o.o. za proizvodnju, trgovinu i usluge</izvorni_sadrzaj>
    <derivirana_varijabla naziv="DomainObject.Predmet.ProtustrankaIDrugi_1">BOŽIĆ-Company d.o.o. za proizvodnju, trgovinu i usluge</derivirana_varijabla>
  </DomainObject.Predmet.ProtustrankaIDrugi>
  <DomainObject.Predmet.StrankaIDrugiAdressOIB>
    <izvorni_sadrzaj>BOŽIĆ-Company d.o.o. za proizvodnju, trgovinu i usluge, OIB 80849495774, Kralja Zvonimira 18, 35220 Slavonski Šamac</izvorni_sadrzaj>
    <derivirana_varijabla naziv="DomainObject.Predmet.StrankaIDrugiAdressOIB_1">BOŽIĆ-Company d.o.o. za proizvodnju, trgovinu i usluge, OIB 80849495774, Kralja Zvonimira 18, 35220 Slavonski Šamac</derivirana_varijabla>
  </DomainObject.Predmet.StrankaIDrugiAdressOIB>
  <DomainObject.Predmet.ProtustrankaIDrugiAdressOIB>
    <izvorni_sadrzaj>BOŽIĆ-Company d.o.o. za proizvodnju, trgovinu i usluge, OIB 80849495774, Kralja Zvonimira 18, 35220 Slavonski Šamac</izvorni_sadrzaj>
    <derivirana_varijabla naziv="DomainObject.Predmet.ProtustrankaIDrugiAdressOIB_1">BOŽIĆ-Company d.o.o. za proizvodnju, trgovinu i usluge, OIB 80849495774, Kralja Zvonimira 18,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BOŽIĆ-Company d.o.o. za proizvodnju, trgovinu i usluge</item>
      <item>BOŽIĆ-Company d.o.o. za proizvodnju, trgovinu i usluge</item>
    </izvorni_sadrzaj>
    <derivirana_varijabla naziv="DomainObject.Predmet.SudioniciListNaziv_1">
      <item>BOŽIĆ-Company d.o.o. za proizvodnju, trgovinu i usluge</item>
      <item>BOŽIĆ-Company d.o.o. za proizvodnju, trgovinu i usluge</item>
    </derivirana_varijabla>
  </DomainObject.Predmet.SudioniciListNaziv>
  <DomainObject.Predmet.SudioniciListAdressOIB>
    <izvorni_sadrzaj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</izvorni_sadrzaj>
    <derivirana_varijabla naziv="DomainObject.Predmet.SudioniciListAdressOIB_1"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80849495774</item>
      <item>, OIB 80849495774</item>
    </izvorni_sadrzaj>
    <derivirana_varijabla naziv="DomainObject.Predmet.SudioniciListNazivOIB_1">
      <item>, OIB 80849495774</item>
      <item>, OIB 80849495774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810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2017-05-31T08:47:00Z</dcterms:created>
  <dc:creator>wsadmin</dc:creator>
  <cp:lastModifiedBy>wsadmin</cp:lastModifiedBy>
  <cp:lastPrinted>2017-05-31T08:42:00Z</cp:lastPrinted>
  <dcterms:modified xmlns:xsi="http://www.w3.org/2001/XMLSchema-instance" xsi:type="dcterms:W3CDTF">2017-05-31T11:07:00Z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