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863f2" w14:paraId="e4863f2" w:rsidRDefault="003728D0" w:rsidP="003728D0" w:rsidR="00F25DE8">
      <w:pPr>
        <w:pStyle w:val="Bezproreda"/>
        <w15:collapsed w:val="false"/>
      </w:pPr>
      <w:bookmarkStart w:name="_GoBack" w:id="0"/>
      <w:bookmarkEnd w:id="0"/>
      <w:r>
        <w:t>Privremeni stečajni upravitelj</w:t>
      </w:r>
    </w:p>
    <w:p w:rsidRDefault="003728D0" w:rsidP="003728D0" w:rsidR="003728D0">
      <w:pPr>
        <w:pStyle w:val="Bezproreda"/>
      </w:pPr>
      <w:r>
        <w:t>BISERKA ŠMIT-SABOLIĆ OIB 63081779137</w:t>
      </w:r>
    </w:p>
    <w:p w:rsidRDefault="003728D0" w:rsidP="003728D0" w:rsidR="003728D0">
      <w:pPr>
        <w:pStyle w:val="Bezproreda"/>
      </w:pPr>
      <w:r>
        <w:t>Kutina, Crkvena 26</w:t>
      </w:r>
    </w:p>
    <w:p w:rsidRDefault="003728D0" w:rsidP="003728D0" w:rsidR="003728D0">
      <w:pPr>
        <w:pStyle w:val="Bezproreda"/>
      </w:pPr>
      <w:r>
        <w:t xml:space="preserve">mob: 098 1985 105 </w:t>
      </w:r>
    </w:p>
    <w:p w:rsidRDefault="003728D0" w:rsidP="003728D0" w:rsidR="003728D0">
      <w:pPr>
        <w:pStyle w:val="Bezproreda"/>
      </w:pPr>
      <w:r>
        <w:t xml:space="preserve">e-mail: </w:t>
      </w:r>
      <w:hyperlink r:id="rId8" w:history="true">
        <w:r w:rsidRPr="001274FE">
          <w:rPr>
            <w:rStyle w:val="Hiperveza"/>
          </w:rPr>
          <w:t>btbbiba@gmail.com</w:t>
        </w:r>
      </w:hyperlink>
    </w:p>
    <w:p w:rsidRDefault="003728D0" w:rsidP="003728D0" w:rsidR="003728D0">
      <w:pPr>
        <w:pStyle w:val="Bezproreda"/>
      </w:pPr>
    </w:p>
    <w:p w:rsidRDefault="003728D0" w:rsidP="003728D0" w:rsidR="003728D0">
      <w:pPr>
        <w:pStyle w:val="Bezproreda"/>
      </w:pPr>
    </w:p>
    <w:p w:rsidRDefault="003728D0" w:rsidP="003728D0" w:rsidR="003728D0">
      <w:pPr>
        <w:pStyle w:val="Bezproreda"/>
      </w:pPr>
    </w:p>
    <w:p w:rsidRDefault="003728D0" w:rsidP="003728D0" w:rsidR="003728D0">
      <w:pPr>
        <w:pStyle w:val="Bezproreda"/>
      </w:pPr>
    </w:p>
    <w:p w:rsidRDefault="003728D0" w:rsidP="00DC2EBE" w:rsidR="003728D0">
      <w:pPr>
        <w:pStyle w:val="Bezproreda"/>
      </w:pPr>
      <w:r>
        <w:tab/>
      </w:r>
      <w:r>
        <w:tab/>
      </w:r>
      <w:r>
        <w:tab/>
      </w:r>
      <w:r>
        <w:tab/>
      </w:r>
      <w:r>
        <w:tab/>
      </w:r>
      <w:r>
        <w:tab/>
      </w:r>
      <w:r>
        <w:tab/>
        <w:t xml:space="preserve">   </w:t>
      </w:r>
      <w:r w:rsidR="00BF3E32">
        <w:t xml:space="preserve">    </w:t>
      </w:r>
      <w:r>
        <w:t>REPUBLIKA HRVATSKA</w:t>
      </w:r>
      <w:r>
        <w:tab/>
      </w:r>
      <w:r>
        <w:tab/>
      </w:r>
      <w:r w:rsidR="00BF3E32">
        <w:tab/>
      </w:r>
      <w:r w:rsidR="00BF3E32">
        <w:tab/>
      </w:r>
      <w:r w:rsidR="00BF3E32">
        <w:tab/>
      </w:r>
      <w:r w:rsidR="00BF3E32">
        <w:tab/>
      </w:r>
      <w:r w:rsidR="00BF3E32">
        <w:tab/>
      </w:r>
      <w:r w:rsidR="00BF3E32">
        <w:tab/>
      </w:r>
      <w:r>
        <w:t>TRGOVAČKI SUD U ZAGREBU</w:t>
      </w:r>
    </w:p>
    <w:p w:rsidRDefault="003728D0" w:rsidP="003728D0" w:rsidR="003728D0">
      <w:pPr>
        <w:pStyle w:val="Bezproreda"/>
      </w:pPr>
      <w:r>
        <w:tab/>
      </w:r>
      <w:r>
        <w:tab/>
      </w:r>
      <w:r>
        <w:tab/>
      </w:r>
      <w:r>
        <w:tab/>
      </w:r>
      <w:r>
        <w:tab/>
      </w:r>
      <w:r>
        <w:tab/>
      </w:r>
      <w:r>
        <w:tab/>
      </w:r>
      <w:r w:rsidR="00BF3E32">
        <w:t xml:space="preserve">     </w:t>
      </w:r>
      <w:r>
        <w:t>Zagreb, Amruševa 2/II</w:t>
      </w:r>
    </w:p>
    <w:p w:rsidRDefault="003728D0" w:rsidP="003728D0" w:rsidR="003728D0">
      <w:pPr>
        <w:pStyle w:val="Bezproreda"/>
      </w:pPr>
      <w:r>
        <w:tab/>
      </w:r>
      <w:r>
        <w:tab/>
      </w:r>
      <w:r>
        <w:tab/>
      </w:r>
      <w:r>
        <w:tab/>
      </w:r>
      <w:r>
        <w:tab/>
      </w:r>
      <w:r>
        <w:tab/>
      </w:r>
      <w:r>
        <w:tab/>
      </w:r>
      <w:r w:rsidR="00BF3E32">
        <w:t xml:space="preserve">          </w:t>
      </w:r>
      <w:r>
        <w:t>Stečajni sudac</w:t>
      </w:r>
    </w:p>
    <w:p w:rsidRDefault="003728D0" w:rsidP="003728D0" w:rsidR="003728D0">
      <w:pPr>
        <w:pStyle w:val="Bezproreda"/>
      </w:pPr>
      <w:r>
        <w:tab/>
      </w:r>
      <w:r>
        <w:tab/>
      </w:r>
      <w:r>
        <w:tab/>
      </w:r>
      <w:r>
        <w:tab/>
      </w:r>
      <w:r>
        <w:tab/>
      </w:r>
      <w:r>
        <w:tab/>
      </w:r>
      <w:r>
        <w:tab/>
        <w:t>mr.sc. Ivana Koštarić Fegeš</w:t>
      </w:r>
    </w:p>
    <w:p w:rsidRDefault="003728D0" w:rsidP="003728D0" w:rsidR="003728D0">
      <w:pPr>
        <w:pStyle w:val="Bezproreda"/>
      </w:pPr>
      <w:r>
        <w:tab/>
      </w:r>
      <w:r>
        <w:tab/>
      </w:r>
      <w:r>
        <w:tab/>
      </w:r>
      <w:r>
        <w:tab/>
      </w:r>
      <w:r>
        <w:tab/>
      </w:r>
      <w:r>
        <w:tab/>
      </w:r>
      <w:r>
        <w:tab/>
      </w:r>
      <w:r>
        <w:tab/>
        <w:t xml:space="preserve">e-mail </w:t>
      </w:r>
    </w:p>
    <w:p w:rsidRDefault="003728D0" w:rsidP="003728D0" w:rsidR="003728D0">
      <w:pPr>
        <w:pStyle w:val="Bezproreda"/>
        <w:ind w:left="4956"/>
      </w:pPr>
      <w:r>
        <w:t xml:space="preserve">            Katarina </w:t>
      </w:r>
      <w:hyperlink r:id="rId9" w:history="true">
        <w:r w:rsidRPr="001274FE">
          <w:rPr>
            <w:rStyle w:val="Hiperveza"/>
          </w:rPr>
          <w:t>.Drndelic@tszg.pravosudje.hr</w:t>
        </w:r>
      </w:hyperlink>
    </w:p>
    <w:p w:rsidRDefault="003728D0" w:rsidP="003728D0" w:rsidR="003728D0" w:rsidRPr="00B06AC7">
      <w:pPr>
        <w:pStyle w:val="Bezproreda"/>
        <w:ind w:left="4956"/>
        <w:rPr>
          <w:sz w:val="28"/>
          <w:szCs w:val="28"/>
        </w:rPr>
      </w:pPr>
    </w:p>
    <w:p w:rsidRDefault="00B14294" w:rsidP="003728D0" w:rsidR="003728D0">
      <w:pPr>
        <w:pStyle w:val="Bezproreda"/>
        <w:ind w:left="4956"/>
      </w:pPr>
      <w:r>
        <w:t xml:space="preserve">      </w:t>
      </w:r>
      <w:r w:rsidR="003728D0">
        <w:tab/>
        <w:t>Posl. broj 85.St-2388/17</w:t>
      </w:r>
    </w:p>
    <w:p w:rsidRDefault="003728D0" w:rsidP="003728D0" w:rsidR="003728D0">
      <w:pPr>
        <w:pStyle w:val="Bezproreda"/>
      </w:pPr>
    </w:p>
    <w:p w:rsidRDefault="003728D0" w:rsidP="003728D0" w:rsidR="003728D0">
      <w:pPr>
        <w:pStyle w:val="Bezproreda"/>
      </w:pPr>
    </w:p>
    <w:p w:rsidRDefault="003728D0" w:rsidP="003728D0" w:rsidR="003728D0">
      <w:pPr>
        <w:pStyle w:val="Bezproreda"/>
      </w:pPr>
    </w:p>
    <w:p w:rsidRDefault="003728D0" w:rsidP="003728D0" w:rsidR="003728D0">
      <w:pPr>
        <w:pStyle w:val="Bezproreda"/>
      </w:pPr>
    </w:p>
    <w:p w:rsidRDefault="003728D0" w:rsidP="003728D0" w:rsidR="003728D0">
      <w:pPr>
        <w:pStyle w:val="Bezproreda"/>
      </w:pPr>
    </w:p>
    <w:p w:rsidRDefault="003728D0" w:rsidP="00B06AC7" w:rsidR="003728D0" w:rsidRPr="00B06AC7">
      <w:pPr>
        <w:pStyle w:val="Bezproreda"/>
        <w:jc w:val="center"/>
        <w:rPr>
          <w:b/>
          <w:sz w:val="32"/>
          <w:szCs w:val="32"/>
        </w:rPr>
      </w:pPr>
      <w:r w:rsidRPr="00B06AC7">
        <w:rPr>
          <w:b/>
          <w:sz w:val="32"/>
          <w:szCs w:val="32"/>
        </w:rPr>
        <w:t>IZVJEŠĆE PRIVR</w:t>
      </w:r>
      <w:r w:rsidR="00B06AC7" w:rsidRPr="00B06AC7">
        <w:rPr>
          <w:b/>
          <w:sz w:val="32"/>
          <w:szCs w:val="32"/>
        </w:rPr>
        <w:t>E</w:t>
      </w:r>
      <w:r w:rsidRPr="00B06AC7">
        <w:rPr>
          <w:b/>
          <w:sz w:val="32"/>
          <w:szCs w:val="32"/>
        </w:rPr>
        <w:t>MENOG STEČAJNOG UPRAVITELJA</w:t>
      </w:r>
    </w:p>
    <w:p w:rsidRDefault="00B06AC7" w:rsidP="00B06AC7" w:rsidR="00B06AC7" w:rsidRPr="00B06AC7">
      <w:pPr>
        <w:pStyle w:val="Bezproreda"/>
        <w:jc w:val="center"/>
        <w:rPr>
          <w:b/>
          <w:sz w:val="32"/>
          <w:szCs w:val="32"/>
        </w:rPr>
      </w:pPr>
    </w:p>
    <w:p w:rsidRDefault="003728D0" w:rsidP="00B06AC7" w:rsidR="00B06AC7" w:rsidRPr="00B06AC7">
      <w:pPr>
        <w:pStyle w:val="Bezproreda"/>
        <w:jc w:val="center"/>
        <w:rPr>
          <w:b/>
          <w:sz w:val="32"/>
          <w:szCs w:val="32"/>
        </w:rPr>
      </w:pPr>
      <w:r w:rsidRPr="00B06AC7">
        <w:rPr>
          <w:b/>
          <w:sz w:val="32"/>
          <w:szCs w:val="32"/>
        </w:rPr>
        <w:t>u prethodnom</w:t>
      </w:r>
      <w:r w:rsidR="00B06AC7" w:rsidRPr="00B06AC7">
        <w:rPr>
          <w:b/>
          <w:sz w:val="32"/>
          <w:szCs w:val="32"/>
        </w:rPr>
        <w:t xml:space="preserve"> stečajnom postupku nad dužnikom</w:t>
      </w:r>
    </w:p>
    <w:p w:rsidRDefault="00B06AC7" w:rsidP="00B06AC7" w:rsidR="00B06AC7" w:rsidRPr="00B06AC7">
      <w:pPr>
        <w:pStyle w:val="Bezproreda"/>
        <w:jc w:val="center"/>
        <w:rPr>
          <w:b/>
          <w:sz w:val="32"/>
          <w:szCs w:val="32"/>
        </w:rPr>
      </w:pPr>
    </w:p>
    <w:p w:rsidRDefault="00B06AC7" w:rsidP="00B06AC7" w:rsidR="003728D0" w:rsidRPr="00B06AC7">
      <w:pPr>
        <w:pStyle w:val="Bezproreda"/>
        <w:jc w:val="center"/>
        <w:rPr>
          <w:b/>
          <w:sz w:val="32"/>
          <w:szCs w:val="32"/>
        </w:rPr>
      </w:pPr>
      <w:r w:rsidRPr="00B06AC7">
        <w:rPr>
          <w:b/>
          <w:sz w:val="32"/>
          <w:szCs w:val="32"/>
        </w:rPr>
        <w:t>IMOSGRAD d.o.o. Samobor, Cvjetno naselje 26, OIB 92739195684</w:t>
      </w:r>
    </w:p>
    <w:p w:rsidRDefault="00B06AC7" w:rsidP="00B06AC7" w:rsidR="00B06AC7">
      <w:pPr>
        <w:pStyle w:val="Bezproreda"/>
        <w:rPr>
          <w:b/>
          <w:sz w:val="40"/>
          <w:szCs w:val="40"/>
        </w:rPr>
      </w:pPr>
    </w:p>
    <w:p w:rsidRDefault="00B06AC7" w:rsidP="00B06AC7" w:rsidR="00B06AC7">
      <w:pPr>
        <w:pStyle w:val="Bezproreda"/>
        <w:rPr>
          <w:b/>
          <w:sz w:val="40"/>
          <w:szCs w:val="40"/>
        </w:rPr>
      </w:pPr>
    </w:p>
    <w:p w:rsidRDefault="00B06AC7" w:rsidP="00B06AC7" w:rsidR="00B06AC7">
      <w:pPr>
        <w:pStyle w:val="Bezproreda"/>
        <w:rPr>
          <w:b/>
          <w:sz w:val="40"/>
          <w:szCs w:val="40"/>
        </w:rPr>
      </w:pPr>
    </w:p>
    <w:p w:rsidRDefault="00B06AC7" w:rsidP="00B06AC7" w:rsidR="00B06AC7">
      <w:pPr>
        <w:pStyle w:val="Bezproreda"/>
        <w:rPr>
          <w:b/>
          <w:sz w:val="40"/>
          <w:szCs w:val="40"/>
        </w:rPr>
      </w:pPr>
    </w:p>
    <w:p w:rsidRDefault="00B06AC7" w:rsidP="00B06AC7" w:rsidR="00B06AC7">
      <w:pPr>
        <w:pStyle w:val="Bezproreda"/>
        <w:rPr>
          <w:b/>
          <w:sz w:val="40"/>
          <w:szCs w:val="40"/>
        </w:rPr>
      </w:pPr>
    </w:p>
    <w:p w:rsidRDefault="00B06AC7" w:rsidP="00B06AC7" w:rsidR="00B06AC7">
      <w:pPr>
        <w:pStyle w:val="Bezproreda"/>
        <w:rPr>
          <w:b/>
          <w:sz w:val="40"/>
          <w:szCs w:val="40"/>
        </w:rPr>
      </w:pPr>
    </w:p>
    <w:p w:rsidRDefault="00B06AC7" w:rsidP="00B06AC7" w:rsidR="00B06AC7">
      <w:pPr>
        <w:pStyle w:val="Bezproreda"/>
        <w:rPr>
          <w:b/>
          <w:sz w:val="40"/>
          <w:szCs w:val="40"/>
        </w:rPr>
      </w:pPr>
    </w:p>
    <w:p w:rsidRDefault="00B06AC7" w:rsidP="00B06AC7" w:rsidR="00B06AC7">
      <w:pPr>
        <w:pStyle w:val="Bezproreda"/>
        <w:rPr>
          <w:sz w:val="24"/>
          <w:szCs w:val="24"/>
        </w:rPr>
      </w:pPr>
      <w:r w:rsidRPr="00B06AC7">
        <w:rPr>
          <w:sz w:val="24"/>
          <w:szCs w:val="24"/>
        </w:rPr>
        <w:t>Kutina, 29.11.2017.</w:t>
      </w:r>
    </w:p>
    <w:p w:rsidRDefault="00B06AC7" w:rsidP="00B06AC7" w:rsidR="00B06AC7">
      <w:pPr>
        <w:pStyle w:val="Bezproreda"/>
        <w:rPr>
          <w:sz w:val="24"/>
          <w:szCs w:val="24"/>
        </w:rPr>
      </w:pPr>
    </w:p>
    <w:p w:rsidRDefault="00B06AC7" w:rsidP="00B06AC7" w:rsidR="00B06AC7">
      <w:pPr>
        <w:pStyle w:val="Bezproreda"/>
        <w:rPr>
          <w:sz w:val="24"/>
          <w:szCs w:val="24"/>
        </w:rPr>
      </w:pPr>
    </w:p>
    <w:p w:rsidRDefault="00B06AC7" w:rsidP="00B06AC7" w:rsidR="00B06AC7">
      <w:pPr>
        <w:pStyle w:val="Bezproreda"/>
        <w:rPr>
          <w:sz w:val="24"/>
          <w:szCs w:val="24"/>
        </w:rPr>
      </w:pPr>
    </w:p>
    <w:p w:rsidRDefault="00B06AC7" w:rsidP="00B06AC7" w:rsidR="00B06AC7">
      <w:pPr>
        <w:pStyle w:val="Bezproreda"/>
        <w:rPr>
          <w:sz w:val="24"/>
          <w:szCs w:val="24"/>
        </w:rPr>
      </w:pPr>
    </w:p>
    <w:p w:rsidRDefault="00B06AC7" w:rsidP="00B06AC7" w:rsidR="00B06AC7">
      <w:pPr>
        <w:pStyle w:val="Bezproreda"/>
        <w:rPr>
          <w:sz w:val="24"/>
          <w:szCs w:val="24"/>
        </w:rPr>
      </w:pPr>
    </w:p>
    <w:p w:rsidRDefault="00B06AC7" w:rsidP="00B06AC7" w:rsidR="00B06AC7">
      <w:pPr>
        <w:pStyle w:val="Bezproreda"/>
        <w:rPr>
          <w:sz w:val="24"/>
          <w:szCs w:val="24"/>
        </w:rPr>
      </w:pPr>
    </w:p>
    <w:p w:rsidRDefault="00B06AC7" w:rsidP="00B06AC7" w:rsidR="00B06AC7">
      <w:pPr>
        <w:pStyle w:val="Bezproreda"/>
        <w:rPr>
          <w:sz w:val="24"/>
          <w:szCs w:val="24"/>
        </w:rPr>
      </w:pPr>
    </w:p>
    <w:p w:rsidRDefault="00380943" w:rsidP="00380943" w:rsidR="00B06AC7">
      <w:pPr>
        <w:pStyle w:val="Bezproreda"/>
        <w:jc w:val="center"/>
        <w:rPr>
          <w:sz w:val="24"/>
          <w:szCs w:val="24"/>
        </w:rPr>
      </w:pPr>
      <w:r>
        <w:rPr>
          <w:sz w:val="24"/>
          <w:szCs w:val="24"/>
        </w:rPr>
        <w:lastRenderedPageBreak/>
        <w:t>1</w:t>
      </w:r>
    </w:p>
    <w:p w:rsidRDefault="00B06AC7" w:rsidP="00B06AC7" w:rsidR="00B06AC7" w:rsidRPr="00BF3E32">
      <w:pPr>
        <w:pStyle w:val="Bezproreda"/>
        <w:rPr>
          <w:rFonts w:cs="Arial" w:hAnsi="Arial" w:ascii="Arial"/>
          <w:sz w:val="20"/>
          <w:szCs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BF3E32">
        <w:rPr>
          <w:sz w:val="24"/>
          <w:szCs w:val="24"/>
        </w:rPr>
        <w:tab/>
      </w:r>
      <w:r w:rsidR="00BF3E32">
        <w:rPr>
          <w:sz w:val="24"/>
          <w:szCs w:val="24"/>
        </w:rPr>
        <w:tab/>
      </w:r>
      <w:r w:rsidR="00BF3E32">
        <w:rPr>
          <w:sz w:val="24"/>
          <w:szCs w:val="24"/>
        </w:rPr>
        <w:tab/>
      </w:r>
      <w:r w:rsidR="00BF3E32">
        <w:rPr>
          <w:sz w:val="24"/>
          <w:szCs w:val="24"/>
        </w:rPr>
        <w:tab/>
      </w:r>
      <w:r w:rsidR="00BF3E32">
        <w:rPr>
          <w:sz w:val="24"/>
          <w:szCs w:val="24"/>
        </w:rPr>
        <w:tab/>
      </w:r>
      <w:r w:rsidR="00BF3E32">
        <w:rPr>
          <w:sz w:val="24"/>
          <w:szCs w:val="24"/>
        </w:rPr>
        <w:tab/>
      </w:r>
      <w:r w:rsidR="00BF3E32">
        <w:rPr>
          <w:sz w:val="24"/>
          <w:szCs w:val="24"/>
        </w:rPr>
        <w:tab/>
      </w:r>
      <w:r w:rsidR="00BF3E32">
        <w:rPr>
          <w:sz w:val="24"/>
          <w:szCs w:val="24"/>
        </w:rPr>
        <w:tab/>
      </w:r>
      <w:r w:rsidRPr="00BF3E32">
        <w:rPr>
          <w:rFonts w:cs="Arial" w:hAnsi="Arial" w:ascii="Arial"/>
          <w:sz w:val="20"/>
          <w:szCs w:val="20"/>
        </w:rPr>
        <w:t>85.St-2388/17</w:t>
      </w:r>
    </w:p>
    <w:p w:rsidRDefault="00B06AC7" w:rsidP="00B06AC7" w:rsidR="00B06AC7" w:rsidRPr="00BF3E32">
      <w:pPr>
        <w:pStyle w:val="Bezproreda"/>
        <w:rPr>
          <w:rFonts w:cs="Arial" w:hAnsi="Arial" w:ascii="Arial"/>
          <w:sz w:val="20"/>
          <w:szCs w:val="20"/>
        </w:rPr>
      </w:pPr>
    </w:p>
    <w:p w:rsidRDefault="00B06AC7" w:rsidP="00B06AC7" w:rsidR="00B06AC7" w:rsidRPr="00BF3E32">
      <w:pPr>
        <w:pStyle w:val="Bezproreda"/>
        <w:rPr>
          <w:rFonts w:cs="Arial" w:hAnsi="Arial" w:ascii="Arial"/>
          <w:sz w:val="20"/>
          <w:szCs w:val="20"/>
        </w:rPr>
      </w:pPr>
    </w:p>
    <w:p w:rsidRDefault="00B06AC7" w:rsidP="001E495B" w:rsidR="00B06AC7" w:rsidRPr="00BF3E32">
      <w:pPr>
        <w:pStyle w:val="Bezproreda"/>
        <w:ind w:firstLine="708"/>
        <w:rPr>
          <w:rFonts w:cs="Arial" w:hAnsi="Arial" w:ascii="Arial"/>
          <w:sz w:val="20"/>
          <w:szCs w:val="20"/>
        </w:rPr>
      </w:pPr>
      <w:r w:rsidRPr="00BF3E32">
        <w:rPr>
          <w:rFonts w:cs="Arial" w:hAnsi="Arial" w:ascii="Arial"/>
          <w:sz w:val="20"/>
          <w:szCs w:val="20"/>
        </w:rPr>
        <w:t xml:space="preserve">Rješenjem Trgovačkog suda u Zagrebu posl.broj. 85.St-2388/17 od 31. listopada 2017. </w:t>
      </w:r>
      <w:r w:rsidR="001E495B" w:rsidRPr="00BF3E32">
        <w:rPr>
          <w:rFonts w:cs="Arial" w:hAnsi="Arial" w:ascii="Arial"/>
          <w:sz w:val="20"/>
          <w:szCs w:val="20"/>
        </w:rPr>
        <w:t>g</w:t>
      </w:r>
      <w:r w:rsidRPr="00BF3E32">
        <w:rPr>
          <w:rFonts w:cs="Arial" w:hAnsi="Arial" w:ascii="Arial"/>
          <w:sz w:val="20"/>
          <w:szCs w:val="20"/>
        </w:rPr>
        <w:t xml:space="preserve">odine imenovana sam Privremenim stečajnim upraviteljem </w:t>
      </w:r>
      <w:r w:rsidR="001E495B" w:rsidRPr="00BF3E32">
        <w:rPr>
          <w:rFonts w:cs="Arial" w:hAnsi="Arial" w:ascii="Arial"/>
          <w:sz w:val="20"/>
          <w:szCs w:val="20"/>
        </w:rPr>
        <w:t xml:space="preserve">nad dužnikom IMOSGRAD d.o.o. Samobor, Cvjetno naselje 26 OIB: 92739195684 ( u daljem tekstu: Dužnik) </w:t>
      </w:r>
    </w:p>
    <w:p w:rsidRDefault="001E495B" w:rsidP="00B06AC7" w:rsidR="001E495B" w:rsidRPr="00BF3E32">
      <w:pPr>
        <w:pStyle w:val="Bezproreda"/>
        <w:rPr>
          <w:rFonts w:cs="Arial" w:hAnsi="Arial" w:ascii="Arial"/>
          <w:sz w:val="20"/>
          <w:szCs w:val="20"/>
        </w:rPr>
      </w:pPr>
    </w:p>
    <w:p w:rsidRDefault="001E495B" w:rsidP="00B06AC7" w:rsidR="001E495B" w:rsidRPr="00BF3E32">
      <w:pPr>
        <w:pStyle w:val="Bezproreda"/>
        <w:rPr>
          <w:rFonts w:cs="Arial" w:hAnsi="Arial" w:ascii="Arial"/>
          <w:sz w:val="20"/>
          <w:szCs w:val="20"/>
        </w:rPr>
      </w:pPr>
      <w:r w:rsidRPr="00BF3E32">
        <w:rPr>
          <w:rFonts w:cs="Arial" w:hAnsi="Arial" w:ascii="Arial"/>
          <w:sz w:val="20"/>
          <w:szCs w:val="20"/>
        </w:rPr>
        <w:tab/>
        <w:t>Financijska agencija je 20.lipnja</w:t>
      </w:r>
      <w:r w:rsidR="00654ED0">
        <w:rPr>
          <w:rFonts w:cs="Arial" w:hAnsi="Arial" w:ascii="Arial"/>
          <w:sz w:val="20"/>
          <w:szCs w:val="20"/>
        </w:rPr>
        <w:t xml:space="preserve"> </w:t>
      </w:r>
      <w:r w:rsidRPr="00BF3E32">
        <w:rPr>
          <w:rFonts w:cs="Arial" w:hAnsi="Arial" w:ascii="Arial"/>
          <w:sz w:val="20"/>
          <w:szCs w:val="20"/>
        </w:rPr>
        <w:t>2016., podnijela zahtjev za provedbu skraćenog stečajnog postupka nad Dužnikom na temelju čl. 429.st.1 Stečajnog zakona (NN 71/15)   a postupak je vođen pred Trgovačkim sudom u Zagrebu pod poslovnim brojem St-4986/16.</w:t>
      </w:r>
    </w:p>
    <w:p w:rsidRDefault="00990BC4" w:rsidP="00B06AC7" w:rsidR="00990BC4" w:rsidRPr="00BF3E32">
      <w:pPr>
        <w:pStyle w:val="Bezproreda"/>
        <w:rPr>
          <w:rFonts w:cs="Arial" w:hAnsi="Arial" w:ascii="Arial"/>
          <w:sz w:val="20"/>
          <w:szCs w:val="20"/>
        </w:rPr>
      </w:pPr>
    </w:p>
    <w:p w:rsidRDefault="00990BC4" w:rsidP="00990BC4" w:rsidR="00D81816" w:rsidRPr="00BF3E32">
      <w:pPr>
        <w:pStyle w:val="Bezproreda"/>
        <w:ind w:firstLine="708"/>
        <w:rPr>
          <w:rFonts w:cs="Arial" w:hAnsi="Arial" w:ascii="Arial"/>
          <w:sz w:val="20"/>
          <w:szCs w:val="20"/>
        </w:rPr>
      </w:pPr>
      <w:r w:rsidRPr="00BF3E32">
        <w:rPr>
          <w:rFonts w:cs="Arial" w:hAnsi="Arial" w:ascii="Arial"/>
          <w:sz w:val="20"/>
          <w:szCs w:val="20"/>
        </w:rPr>
        <w:t>Obvezna sam izvršiti uvid u poslovne knjige i poslovnu dokumentaciju dužnika, pribaviti podatke nadležnih institucija i nakon toga podnijeti izvješće u kojem ću iznijeti stručno mišljenje o tome postoji li kod dužnika i nadalje stečajni razlog, utvrditi imovinu stečajnog dužnika i njenu vrijednost, a između ostalog utvrditi da li je dužnik namirio, odnosno naplatio novčanu tražbinu koju im</w:t>
      </w:r>
      <w:r w:rsidR="0058308D" w:rsidRPr="00BF3E32">
        <w:rPr>
          <w:rFonts w:cs="Arial" w:hAnsi="Arial" w:ascii="Arial"/>
          <w:sz w:val="20"/>
          <w:szCs w:val="20"/>
        </w:rPr>
        <w:t xml:space="preserve">a </w:t>
      </w:r>
      <w:r w:rsidRPr="00BF3E32">
        <w:rPr>
          <w:rFonts w:cs="Arial" w:hAnsi="Arial" w:ascii="Arial"/>
          <w:sz w:val="20"/>
          <w:szCs w:val="20"/>
        </w:rPr>
        <w:t>prema trećoj osobi društvu QUADA-PROJEKT, k.d</w:t>
      </w:r>
      <w:r w:rsidR="0058308D" w:rsidRPr="00BF3E32">
        <w:rPr>
          <w:rFonts w:cs="Arial" w:hAnsi="Arial" w:ascii="Arial"/>
          <w:sz w:val="20"/>
          <w:szCs w:val="20"/>
        </w:rPr>
        <w:t>., Zagreb, Draškovićeva 54, OIB 70156698398 u iznosu  2.453.250,00 EUR u kunskoj protuvrijednosti po srednjem tečaju na dan plaćanja</w:t>
      </w:r>
      <w:r w:rsidR="00FE7E99">
        <w:rPr>
          <w:rFonts w:cs="Arial" w:hAnsi="Arial" w:ascii="Arial"/>
          <w:sz w:val="20"/>
          <w:szCs w:val="20"/>
        </w:rPr>
        <w:t>,</w:t>
      </w:r>
      <w:r w:rsidR="0058308D" w:rsidRPr="00BF3E32">
        <w:rPr>
          <w:rFonts w:cs="Arial" w:hAnsi="Arial" w:ascii="Arial"/>
          <w:sz w:val="20"/>
          <w:szCs w:val="20"/>
        </w:rPr>
        <w:t xml:space="preserve"> osiguranu založnim pravom (hipotekom) na nekretnini treće osobe – društva QUADA-PROJEKT, k.d. Zagreb, Draškovićeva 54, OIB 70156698398, upisanoj u zk.ul. broj 3096, k.o. 316067, VRH, kč.br. 1425, PAŠNJAK, MASLINIK, ukupne površine 256958 m2, stanje obveza stečajnog dužnika, je li imovina stečajnog dužnika dovoljna za namirenje troškova stečajnog postupka te koliki je iznos predvidivih troškova prethodnog i stečajnog postupka, a pisano izvješće s mišljenjem izraditi u roku 30 dana i dostaviti ga u spis i na e-mail Katarina. Drdelic@tszg.</w:t>
      </w:r>
      <w:r w:rsidR="008C4E47">
        <w:rPr>
          <w:rFonts w:cs="Arial" w:hAnsi="Arial" w:ascii="Arial"/>
          <w:sz w:val="20"/>
          <w:szCs w:val="20"/>
        </w:rPr>
        <w:t>p</w:t>
      </w:r>
      <w:r w:rsidR="0058308D" w:rsidRPr="00BF3E32">
        <w:rPr>
          <w:rFonts w:cs="Arial" w:hAnsi="Arial" w:ascii="Arial"/>
          <w:sz w:val="20"/>
          <w:szCs w:val="20"/>
        </w:rPr>
        <w:t>ravosudje.hr</w:t>
      </w:r>
      <w:r w:rsidR="00D81816" w:rsidRPr="00BF3E32">
        <w:rPr>
          <w:rFonts w:cs="Arial" w:hAnsi="Arial" w:ascii="Arial"/>
          <w:sz w:val="20"/>
          <w:szCs w:val="20"/>
        </w:rPr>
        <w:t>.</w:t>
      </w:r>
    </w:p>
    <w:p w:rsidRDefault="00D81816" w:rsidP="00990BC4" w:rsidR="00D81816" w:rsidRPr="00BF3E32">
      <w:pPr>
        <w:pStyle w:val="Bezproreda"/>
        <w:ind w:firstLine="708"/>
        <w:rPr>
          <w:rFonts w:cs="Arial" w:hAnsi="Arial" w:ascii="Arial"/>
          <w:sz w:val="20"/>
          <w:szCs w:val="20"/>
        </w:rPr>
      </w:pPr>
    </w:p>
    <w:p w:rsidRDefault="00D81816" w:rsidP="00990BC4" w:rsidR="00587725" w:rsidRPr="00BF3E32">
      <w:pPr>
        <w:pStyle w:val="Bezproreda"/>
        <w:ind w:firstLine="708"/>
        <w:rPr>
          <w:rFonts w:cs="Arial" w:hAnsi="Arial" w:ascii="Arial"/>
          <w:sz w:val="20"/>
          <w:szCs w:val="20"/>
        </w:rPr>
      </w:pPr>
      <w:r w:rsidRPr="00BF3E32">
        <w:rPr>
          <w:rFonts w:cs="Arial" w:hAnsi="Arial" w:ascii="Arial"/>
          <w:sz w:val="20"/>
          <w:szCs w:val="20"/>
        </w:rPr>
        <w:t>Na osnovu tražene, dostavljene te  raspoložive dokumentacije Dužnika prikupljene tijekom postupka , podnosim izvješće o zatečenom stanju i utvrđivanju razloga za otvaranje stečajnog postupka nad dužnikom IMOSGRAD d.o.o. Samobor, Cvjetno nas</w:t>
      </w:r>
      <w:r w:rsidR="00587725" w:rsidRPr="00BF3E32">
        <w:rPr>
          <w:rFonts w:cs="Arial" w:hAnsi="Arial" w:ascii="Arial"/>
          <w:sz w:val="20"/>
          <w:szCs w:val="20"/>
        </w:rPr>
        <w:t>elje 26, OIB 92739195684</w:t>
      </w:r>
    </w:p>
    <w:p w:rsidRDefault="00587725" w:rsidP="00990BC4" w:rsidR="00587725" w:rsidRPr="00BF3E32">
      <w:pPr>
        <w:pStyle w:val="Bezproreda"/>
        <w:ind w:firstLine="708"/>
        <w:rPr>
          <w:rFonts w:cs="Arial" w:hAnsi="Arial" w:ascii="Arial"/>
          <w:sz w:val="20"/>
          <w:szCs w:val="20"/>
        </w:rPr>
      </w:pPr>
    </w:p>
    <w:p w:rsidRDefault="00587725" w:rsidP="00990BC4" w:rsidR="00587725" w:rsidRPr="00BF3E32">
      <w:pPr>
        <w:pStyle w:val="Bezproreda"/>
        <w:ind w:firstLine="708"/>
        <w:rPr>
          <w:rFonts w:cs="Arial" w:hAnsi="Arial" w:ascii="Arial"/>
          <w:b/>
          <w:sz w:val="20"/>
          <w:szCs w:val="20"/>
        </w:rPr>
      </w:pPr>
      <w:r w:rsidRPr="00BF3E32">
        <w:rPr>
          <w:rFonts w:cs="Arial" w:hAnsi="Arial" w:ascii="Arial"/>
          <w:b/>
          <w:sz w:val="20"/>
          <w:szCs w:val="20"/>
        </w:rPr>
        <w:t>UVOD</w:t>
      </w:r>
    </w:p>
    <w:p w:rsidRDefault="00587725" w:rsidP="00990BC4" w:rsidR="00587725" w:rsidRPr="00BF3E32">
      <w:pPr>
        <w:pStyle w:val="Bezproreda"/>
        <w:ind w:firstLine="708"/>
        <w:rPr>
          <w:rFonts w:cs="Arial" w:hAnsi="Arial" w:ascii="Arial"/>
          <w:sz w:val="20"/>
          <w:szCs w:val="20"/>
        </w:rPr>
      </w:pPr>
    </w:p>
    <w:p w:rsidRDefault="009C5BE7" w:rsidP="00990BC4" w:rsidR="009C5BE7" w:rsidRPr="00BF3E32">
      <w:pPr>
        <w:pStyle w:val="Bezproreda"/>
        <w:ind w:firstLine="708"/>
        <w:rPr>
          <w:rFonts w:cs="Arial" w:hAnsi="Arial" w:ascii="Arial"/>
          <w:sz w:val="20"/>
          <w:szCs w:val="20"/>
        </w:rPr>
      </w:pPr>
      <w:r w:rsidRPr="00BF3E32">
        <w:rPr>
          <w:rFonts w:cs="Arial" w:hAnsi="Arial" w:ascii="Arial"/>
          <w:sz w:val="20"/>
          <w:szCs w:val="20"/>
        </w:rPr>
        <w:t xml:space="preserve">Zahtjev za provedbu skraćenog stečajnog postupka </w:t>
      </w:r>
      <w:r w:rsidR="00587725" w:rsidRPr="00BF3E32">
        <w:rPr>
          <w:rFonts w:cs="Arial" w:hAnsi="Arial" w:ascii="Arial"/>
          <w:sz w:val="20"/>
          <w:szCs w:val="20"/>
        </w:rPr>
        <w:t xml:space="preserve"> nad dužnikom IMOSGRAD d.o.o. Samobor</w:t>
      </w:r>
      <w:r w:rsidR="00595FF6" w:rsidRPr="00BF3E32">
        <w:rPr>
          <w:rFonts w:cs="Arial" w:hAnsi="Arial" w:ascii="Arial"/>
          <w:sz w:val="20"/>
          <w:szCs w:val="20"/>
        </w:rPr>
        <w:t xml:space="preserve"> OIB </w:t>
      </w:r>
      <w:r w:rsidR="00587725" w:rsidRPr="00BF3E32">
        <w:rPr>
          <w:rFonts w:cs="Arial" w:hAnsi="Arial" w:ascii="Arial"/>
          <w:sz w:val="20"/>
          <w:szCs w:val="20"/>
        </w:rPr>
        <w:t xml:space="preserve">92739195684927   </w:t>
      </w:r>
      <w:r w:rsidR="00595FF6" w:rsidRPr="00BF3E32">
        <w:rPr>
          <w:rFonts w:cs="Arial" w:hAnsi="Arial" w:ascii="Arial"/>
          <w:sz w:val="20"/>
          <w:szCs w:val="20"/>
        </w:rPr>
        <w:t>podnijela je Financijsk</w:t>
      </w:r>
      <w:r w:rsidRPr="00BF3E32">
        <w:rPr>
          <w:rFonts w:cs="Arial" w:hAnsi="Arial" w:ascii="Arial"/>
          <w:sz w:val="20"/>
          <w:szCs w:val="20"/>
        </w:rPr>
        <w:t xml:space="preserve">a agencija  dana </w:t>
      </w:r>
      <w:r w:rsidR="00FE7E99">
        <w:rPr>
          <w:rFonts w:cs="Arial" w:hAnsi="Arial" w:ascii="Arial"/>
          <w:sz w:val="20"/>
          <w:szCs w:val="20"/>
        </w:rPr>
        <w:t>20.lipnja 2016. temeljem odredbi</w:t>
      </w:r>
      <w:r w:rsidRPr="00BF3E32">
        <w:rPr>
          <w:rFonts w:cs="Arial" w:hAnsi="Arial" w:ascii="Arial"/>
          <w:sz w:val="20"/>
          <w:szCs w:val="20"/>
        </w:rPr>
        <w:t xml:space="preserve"> čl. 429.st. 1 Stečajnog zakona (NN 71/15)  </w:t>
      </w:r>
      <w:r w:rsidR="00587725" w:rsidRPr="00BF3E32">
        <w:rPr>
          <w:rFonts w:cs="Arial" w:hAnsi="Arial" w:ascii="Arial"/>
          <w:sz w:val="20"/>
          <w:szCs w:val="20"/>
        </w:rPr>
        <w:t xml:space="preserve">                 </w:t>
      </w:r>
    </w:p>
    <w:p w:rsidRDefault="009C5BE7" w:rsidP="00990BC4" w:rsidR="009C5BE7" w:rsidRPr="00BF3E32">
      <w:pPr>
        <w:pStyle w:val="Bezproreda"/>
        <w:ind w:firstLine="708"/>
        <w:rPr>
          <w:rFonts w:cs="Arial" w:hAnsi="Arial" w:ascii="Arial"/>
          <w:sz w:val="20"/>
          <w:szCs w:val="20"/>
        </w:rPr>
      </w:pPr>
    </w:p>
    <w:p w:rsidRDefault="00587725" w:rsidP="009C5BE7" w:rsidR="002A3416" w:rsidRPr="00BF3E32">
      <w:pPr>
        <w:pStyle w:val="Bezproreda"/>
        <w:ind w:firstLine="708"/>
        <w:rPr>
          <w:rFonts w:cs="Arial" w:hAnsi="Arial" w:ascii="Arial"/>
          <w:sz w:val="20"/>
          <w:szCs w:val="20"/>
        </w:rPr>
      </w:pPr>
      <w:r w:rsidRPr="00BF3E32">
        <w:rPr>
          <w:rFonts w:cs="Arial" w:hAnsi="Arial" w:ascii="Arial"/>
          <w:sz w:val="20"/>
          <w:szCs w:val="20"/>
        </w:rPr>
        <w:t xml:space="preserve">    </w:t>
      </w:r>
      <w:r w:rsidR="009C5BE7" w:rsidRPr="00BF3E32">
        <w:rPr>
          <w:rFonts w:cs="Arial" w:hAnsi="Arial" w:ascii="Arial"/>
          <w:sz w:val="20"/>
          <w:szCs w:val="20"/>
        </w:rPr>
        <w:t>Pravomoćnim rješenjem poslovni broj St-4986/16 od 03. srpnja 2017. godine obustavljen je skraćeni stečajni postupak nad Dužnikom jer je  Tin Matić i partneri odvjetničko društvo d.o.o. Zagreb, Vlaška 95, OIB 08908355669, kao vjerovnik, 03. travnja 2017.g. podnio prijedlog za otvaranje stečajnog postupka nad Dužnikom.</w:t>
      </w:r>
    </w:p>
    <w:p w:rsidRDefault="002A3416" w:rsidP="009C5BE7" w:rsidR="002A3416" w:rsidRPr="00BF3E32">
      <w:pPr>
        <w:pStyle w:val="Bezproreda"/>
        <w:ind w:firstLine="708"/>
        <w:rPr>
          <w:rFonts w:cs="Arial" w:hAnsi="Arial" w:ascii="Arial"/>
          <w:sz w:val="20"/>
          <w:szCs w:val="20"/>
        </w:rPr>
      </w:pPr>
    </w:p>
    <w:p w:rsidRDefault="009C5BE7" w:rsidP="009C5BE7" w:rsidR="009C5BE7" w:rsidRPr="00BF3E32">
      <w:pPr>
        <w:pStyle w:val="Bezproreda"/>
        <w:ind w:firstLine="708"/>
        <w:rPr>
          <w:rFonts w:cs="Arial" w:hAnsi="Arial" w:ascii="Arial"/>
          <w:sz w:val="20"/>
          <w:szCs w:val="20"/>
        </w:rPr>
      </w:pPr>
    </w:p>
    <w:p w:rsidRDefault="009C5BE7" w:rsidP="009C5BE7" w:rsidR="009C5BE7" w:rsidRPr="00BF3E32">
      <w:pPr>
        <w:pStyle w:val="Bezproreda"/>
        <w:ind w:firstLine="708"/>
        <w:rPr>
          <w:rFonts w:cs="Arial" w:hAnsi="Arial" w:ascii="Arial"/>
          <w:b/>
          <w:sz w:val="20"/>
          <w:szCs w:val="20"/>
        </w:rPr>
      </w:pPr>
      <w:r w:rsidRPr="00BF3E32">
        <w:rPr>
          <w:rFonts w:cs="Arial" w:hAnsi="Arial" w:ascii="Arial"/>
          <w:b/>
          <w:sz w:val="20"/>
          <w:szCs w:val="20"/>
        </w:rPr>
        <w:t xml:space="preserve">I </w:t>
      </w:r>
      <w:r w:rsidRPr="00BF3E32">
        <w:rPr>
          <w:rFonts w:cs="Arial" w:hAnsi="Arial" w:ascii="Arial"/>
          <w:b/>
          <w:sz w:val="20"/>
          <w:szCs w:val="20"/>
        </w:rPr>
        <w:tab/>
        <w:t>STANJE UPISA U SUDSKOM REGISTRU</w:t>
      </w:r>
    </w:p>
    <w:p w:rsidRDefault="009C5BE7" w:rsidP="009C5BE7" w:rsidR="009C5BE7" w:rsidRPr="00BF3E32">
      <w:pPr>
        <w:pStyle w:val="Bezproreda"/>
        <w:ind w:firstLine="708"/>
        <w:rPr>
          <w:rFonts w:cs="Arial" w:hAnsi="Arial" w:ascii="Arial"/>
          <w:b/>
          <w:sz w:val="20"/>
          <w:szCs w:val="20"/>
        </w:rPr>
      </w:pPr>
    </w:p>
    <w:p w:rsidRDefault="009C5BE7" w:rsidP="009C5BE7" w:rsidR="009C5BE7" w:rsidRPr="00BF3E32">
      <w:pPr>
        <w:pStyle w:val="Bezproreda"/>
        <w:ind w:firstLine="708"/>
        <w:rPr>
          <w:rFonts w:cs="Arial" w:hAnsi="Arial" w:ascii="Arial"/>
          <w:sz w:val="20"/>
          <w:szCs w:val="20"/>
        </w:rPr>
      </w:pPr>
      <w:r w:rsidRPr="00BF3E32">
        <w:rPr>
          <w:rFonts w:cs="Arial" w:hAnsi="Arial" w:ascii="Arial"/>
          <w:sz w:val="20"/>
          <w:szCs w:val="20"/>
        </w:rPr>
        <w:t>Uvidom u izvadak iz sudskog registra utvrdila sam da je društvo IMOSGRAD d.o.o. za poslovanje s nekretninama Samobor, Cvjetno naselje 26, OIB 92739195684, MBS 080664365</w:t>
      </w:r>
    </w:p>
    <w:p w:rsidRDefault="00D07759" w:rsidP="00D07759" w:rsidR="00FE7E99">
      <w:pPr>
        <w:pStyle w:val="Bezproreda"/>
        <w:rPr>
          <w:rFonts w:cs="Arial" w:hAnsi="Arial" w:ascii="Arial"/>
          <w:sz w:val="20"/>
          <w:szCs w:val="20"/>
        </w:rPr>
      </w:pPr>
      <w:r w:rsidRPr="00BF3E32">
        <w:rPr>
          <w:rFonts w:cs="Arial" w:hAnsi="Arial" w:ascii="Arial"/>
          <w:sz w:val="20"/>
          <w:szCs w:val="20"/>
        </w:rPr>
        <w:t>o</w:t>
      </w:r>
      <w:r w:rsidR="009C5BE7" w:rsidRPr="00BF3E32">
        <w:rPr>
          <w:rFonts w:cs="Arial" w:hAnsi="Arial" w:ascii="Arial"/>
          <w:sz w:val="20"/>
          <w:szCs w:val="20"/>
        </w:rPr>
        <w:t>snovano temeljem Dr</w:t>
      </w:r>
      <w:r w:rsidRPr="00BF3E32">
        <w:rPr>
          <w:rFonts w:cs="Arial" w:hAnsi="Arial" w:ascii="Arial"/>
          <w:sz w:val="20"/>
          <w:szCs w:val="20"/>
        </w:rPr>
        <w:t>u</w:t>
      </w:r>
      <w:r w:rsidR="009C5BE7" w:rsidRPr="00BF3E32">
        <w:rPr>
          <w:rFonts w:cs="Arial" w:hAnsi="Arial" w:ascii="Arial"/>
          <w:sz w:val="20"/>
          <w:szCs w:val="20"/>
        </w:rPr>
        <w:t>štvenog ugovora o osnivanju društva s ograničenom odgovornošću od</w:t>
      </w:r>
    </w:p>
    <w:p w:rsidRDefault="009C5BE7" w:rsidP="00D07759" w:rsidR="007424AE" w:rsidRPr="00BF3E32">
      <w:pPr>
        <w:pStyle w:val="Bezproreda"/>
        <w:rPr>
          <w:rFonts w:cs="Arial" w:hAnsi="Arial" w:ascii="Arial"/>
          <w:sz w:val="20"/>
          <w:szCs w:val="20"/>
        </w:rPr>
      </w:pPr>
      <w:r w:rsidRPr="00BF3E32">
        <w:rPr>
          <w:rFonts w:cs="Arial" w:hAnsi="Arial" w:ascii="Arial"/>
          <w:sz w:val="20"/>
          <w:szCs w:val="20"/>
        </w:rPr>
        <w:t xml:space="preserve"> 07. srpnja 2008. </w:t>
      </w:r>
      <w:r w:rsidR="00D07759" w:rsidRPr="00BF3E32">
        <w:rPr>
          <w:rFonts w:cs="Arial" w:hAnsi="Arial" w:ascii="Arial"/>
          <w:sz w:val="20"/>
          <w:szCs w:val="20"/>
        </w:rPr>
        <w:t>g</w:t>
      </w:r>
      <w:r w:rsidRPr="00BF3E32">
        <w:rPr>
          <w:rFonts w:cs="Arial" w:hAnsi="Arial" w:ascii="Arial"/>
          <w:sz w:val="20"/>
          <w:szCs w:val="20"/>
        </w:rPr>
        <w:t>odine</w:t>
      </w:r>
      <w:r w:rsidR="00D07759" w:rsidRPr="00BF3E32">
        <w:rPr>
          <w:rFonts w:cs="Arial" w:hAnsi="Arial" w:ascii="Arial"/>
          <w:sz w:val="20"/>
          <w:szCs w:val="20"/>
        </w:rPr>
        <w:t>. Izm</w:t>
      </w:r>
      <w:r w:rsidR="00FE7E99">
        <w:rPr>
          <w:rFonts w:cs="Arial" w:hAnsi="Arial" w:ascii="Arial"/>
          <w:sz w:val="20"/>
          <w:szCs w:val="20"/>
        </w:rPr>
        <w:t>i</w:t>
      </w:r>
      <w:r w:rsidR="00D07759" w:rsidRPr="00BF3E32">
        <w:rPr>
          <w:rFonts w:cs="Arial" w:hAnsi="Arial" w:ascii="Arial"/>
          <w:sz w:val="20"/>
          <w:szCs w:val="20"/>
        </w:rPr>
        <w:t>jenjen je Društveni ugovor od 07.07.2008.godine u odredbi o sjedištu Društva, te je u cijelosti zamijenjen Društveni</w:t>
      </w:r>
      <w:r w:rsidR="007424AE" w:rsidRPr="00BF3E32">
        <w:rPr>
          <w:rFonts w:cs="Arial" w:hAnsi="Arial" w:ascii="Arial"/>
          <w:sz w:val="20"/>
          <w:szCs w:val="20"/>
        </w:rPr>
        <w:t>m ugovorom od 15.01.2014.godine, promjena sjedišta iz Zagreb, Zagrebačka 205  u Samobor , Cvjetno naselje 26.</w:t>
      </w:r>
    </w:p>
    <w:p w:rsidRDefault="007424AE" w:rsidP="00D07759" w:rsidR="007424AE" w:rsidRPr="00BF3E32">
      <w:pPr>
        <w:pStyle w:val="Bezproreda"/>
        <w:rPr>
          <w:rFonts w:cs="Arial" w:hAnsi="Arial" w:ascii="Arial"/>
          <w:sz w:val="20"/>
          <w:szCs w:val="20"/>
        </w:rPr>
      </w:pPr>
    </w:p>
    <w:p w:rsidRDefault="007424AE" w:rsidP="00D07759" w:rsidR="007424AE" w:rsidRPr="00BF3E32">
      <w:pPr>
        <w:pStyle w:val="Bezproreda"/>
        <w:rPr>
          <w:rFonts w:cs="Arial" w:hAnsi="Arial" w:ascii="Arial"/>
          <w:sz w:val="20"/>
          <w:szCs w:val="20"/>
        </w:rPr>
      </w:pPr>
      <w:r w:rsidRPr="00BF3E32">
        <w:rPr>
          <w:rFonts w:cs="Arial" w:hAnsi="Arial" w:ascii="Arial"/>
          <w:sz w:val="20"/>
          <w:szCs w:val="20"/>
        </w:rPr>
        <w:tab/>
        <w:t>Temeljni kapital Društva iznosio je 2.900.000,00 kn</w:t>
      </w:r>
      <w:r w:rsidR="00587725" w:rsidRPr="00BF3E32">
        <w:rPr>
          <w:rFonts w:cs="Arial" w:hAnsi="Arial" w:ascii="Arial"/>
          <w:sz w:val="20"/>
          <w:szCs w:val="20"/>
        </w:rPr>
        <w:t xml:space="preserve">             </w:t>
      </w:r>
    </w:p>
    <w:p w:rsidRDefault="007424AE" w:rsidP="00D07759" w:rsidR="007424AE" w:rsidRPr="00BF3E32">
      <w:pPr>
        <w:pStyle w:val="Bezproreda"/>
        <w:rPr>
          <w:rFonts w:cs="Arial" w:hAnsi="Arial" w:ascii="Arial"/>
          <w:sz w:val="20"/>
          <w:szCs w:val="20"/>
        </w:rPr>
      </w:pPr>
    </w:p>
    <w:p w:rsidRDefault="007424AE" w:rsidP="00D07759" w:rsidR="007424AE" w:rsidRPr="00B14294">
      <w:pPr>
        <w:pStyle w:val="Bezproreda"/>
        <w:rPr>
          <w:rFonts w:cs="Arial" w:hAnsi="Arial" w:ascii="Arial"/>
          <w:sz w:val="20"/>
          <w:szCs w:val="20"/>
          <w:u w:val="single"/>
        </w:rPr>
      </w:pPr>
      <w:r w:rsidRPr="00B14294">
        <w:rPr>
          <w:rFonts w:cs="Arial" w:hAnsi="Arial" w:ascii="Arial"/>
          <w:sz w:val="20"/>
          <w:szCs w:val="20"/>
          <w:u w:val="single"/>
        </w:rPr>
        <w:t>Predmet poslovanja Društva</w:t>
      </w:r>
    </w:p>
    <w:p w:rsidRDefault="00235968" w:rsidP="00D07759" w:rsidR="00235968" w:rsidRPr="00BF3E32">
      <w:pPr>
        <w:pStyle w:val="Bezproreda"/>
        <w:rPr>
          <w:rFonts w:cs="Arial" w:hAnsi="Arial" w:ascii="Arial"/>
          <w:sz w:val="20"/>
          <w:szCs w:val="20"/>
        </w:rPr>
      </w:pPr>
      <w:r w:rsidRPr="00BF3E32">
        <w:rPr>
          <w:rFonts w:cs="Arial" w:hAnsi="Arial" w:ascii="Arial"/>
          <w:sz w:val="20"/>
          <w:szCs w:val="20"/>
        </w:rPr>
        <w:t>*poslovanje nekretninama</w:t>
      </w:r>
    </w:p>
    <w:p w:rsidRDefault="00235968" w:rsidP="00D07759" w:rsidR="00235968" w:rsidRPr="00BF3E32">
      <w:pPr>
        <w:pStyle w:val="Bezproreda"/>
        <w:rPr>
          <w:rFonts w:cs="Arial" w:hAnsi="Arial" w:ascii="Arial"/>
          <w:sz w:val="20"/>
          <w:szCs w:val="20"/>
        </w:rPr>
      </w:pPr>
      <w:r w:rsidRPr="00BF3E32">
        <w:rPr>
          <w:rFonts w:cs="Arial" w:hAnsi="Arial" w:ascii="Arial"/>
          <w:sz w:val="20"/>
          <w:szCs w:val="20"/>
        </w:rPr>
        <w:t>*projektiranje, građenje, uporaba i uklanjanje građevina</w:t>
      </w:r>
    </w:p>
    <w:p w:rsidRDefault="00235968" w:rsidP="00D07759" w:rsidR="00235968" w:rsidRPr="00BF3E32">
      <w:pPr>
        <w:pStyle w:val="Bezproreda"/>
        <w:rPr>
          <w:rFonts w:cs="Arial" w:hAnsi="Arial" w:ascii="Arial"/>
          <w:sz w:val="20"/>
          <w:szCs w:val="20"/>
        </w:rPr>
      </w:pPr>
      <w:r w:rsidRPr="00BF3E32">
        <w:rPr>
          <w:rFonts w:cs="Arial" w:hAnsi="Arial" w:ascii="Arial"/>
          <w:sz w:val="20"/>
          <w:szCs w:val="20"/>
        </w:rPr>
        <w:t>*nadzor nad gradnjom</w:t>
      </w:r>
    </w:p>
    <w:p w:rsidRDefault="00235968" w:rsidP="00D07759" w:rsidR="00235968" w:rsidRPr="00BF3E32">
      <w:pPr>
        <w:pStyle w:val="Bezproreda"/>
        <w:rPr>
          <w:rFonts w:cs="Arial" w:hAnsi="Arial" w:ascii="Arial"/>
          <w:sz w:val="20"/>
          <w:szCs w:val="20"/>
        </w:rPr>
      </w:pPr>
      <w:r w:rsidRPr="00BF3E32">
        <w:rPr>
          <w:rFonts w:cs="Arial" w:hAnsi="Arial" w:ascii="Arial"/>
          <w:sz w:val="20"/>
          <w:szCs w:val="20"/>
        </w:rPr>
        <w:t>*stručni poslovi prostornog uređenja</w:t>
      </w:r>
    </w:p>
    <w:p w:rsidRDefault="00235968" w:rsidP="00D07759" w:rsidR="00235968" w:rsidRPr="00BF3E32">
      <w:pPr>
        <w:pStyle w:val="Bezproreda"/>
        <w:rPr>
          <w:rFonts w:cs="Arial" w:hAnsi="Arial" w:ascii="Arial"/>
          <w:sz w:val="20"/>
          <w:szCs w:val="20"/>
        </w:rPr>
      </w:pPr>
      <w:r w:rsidRPr="00BF3E32">
        <w:rPr>
          <w:rFonts w:cs="Arial" w:hAnsi="Arial" w:ascii="Arial"/>
          <w:sz w:val="20"/>
          <w:szCs w:val="20"/>
        </w:rPr>
        <w:t>*kupnja i prodaja robe</w:t>
      </w:r>
    </w:p>
    <w:p w:rsidRDefault="00235968" w:rsidP="00D07759" w:rsidR="00235968">
      <w:pPr>
        <w:pStyle w:val="Bezproreda"/>
        <w:rPr>
          <w:rFonts w:cs="Arial" w:hAnsi="Arial" w:ascii="Arial"/>
          <w:sz w:val="20"/>
          <w:szCs w:val="20"/>
        </w:rPr>
      </w:pPr>
      <w:r w:rsidRPr="00BF3E32">
        <w:rPr>
          <w:rFonts w:cs="Arial" w:hAnsi="Arial" w:ascii="Arial"/>
          <w:sz w:val="20"/>
          <w:szCs w:val="20"/>
        </w:rPr>
        <w:t>*obavljanje trgovačkog posredovanja na domaćem i stranom tržištu</w:t>
      </w:r>
    </w:p>
    <w:p w:rsidRDefault="00380943" w:rsidP="00380943" w:rsidR="00380943">
      <w:pPr>
        <w:pStyle w:val="Bezproreda"/>
        <w:jc w:val="center"/>
        <w:rPr>
          <w:rFonts w:cs="Arial" w:hAnsi="Arial" w:ascii="Arial"/>
          <w:sz w:val="20"/>
          <w:szCs w:val="20"/>
        </w:rPr>
      </w:pPr>
      <w:r>
        <w:rPr>
          <w:rFonts w:cs="Arial" w:hAnsi="Arial" w:ascii="Arial"/>
          <w:sz w:val="20"/>
          <w:szCs w:val="20"/>
        </w:rPr>
        <w:lastRenderedPageBreak/>
        <w:t xml:space="preserve">2          </w:t>
      </w:r>
    </w:p>
    <w:p w:rsidRDefault="00380943" w:rsidP="00D07759" w:rsidR="00380943" w:rsidRPr="00BF3E32">
      <w:pPr>
        <w:pStyle w:val="Bezproreda"/>
        <w:rPr>
          <w:rFonts w:cs="Arial" w:hAnsi="Arial" w:ascii="Arial"/>
          <w:sz w:val="20"/>
          <w:szCs w:val="20"/>
        </w:rPr>
      </w:pPr>
    </w:p>
    <w:p w:rsidRDefault="00235968" w:rsidP="00D07759" w:rsidR="00235968" w:rsidRPr="00BF3E32">
      <w:pPr>
        <w:pStyle w:val="Bezproreda"/>
        <w:rPr>
          <w:rFonts w:cs="Arial" w:hAnsi="Arial" w:ascii="Arial"/>
          <w:sz w:val="20"/>
          <w:szCs w:val="20"/>
        </w:rPr>
      </w:pPr>
      <w:r w:rsidRPr="00BF3E32">
        <w:rPr>
          <w:rFonts w:cs="Arial" w:hAnsi="Arial" w:ascii="Arial"/>
          <w:sz w:val="20"/>
          <w:szCs w:val="20"/>
        </w:rPr>
        <w:t>*zastupanje stranih tvrtki</w:t>
      </w:r>
    </w:p>
    <w:p w:rsidRDefault="00235968" w:rsidP="00D07759" w:rsidR="00235968" w:rsidRPr="00BF3E32">
      <w:pPr>
        <w:pStyle w:val="Bezproreda"/>
        <w:rPr>
          <w:rFonts w:cs="Arial" w:hAnsi="Arial" w:ascii="Arial"/>
          <w:sz w:val="20"/>
          <w:szCs w:val="20"/>
        </w:rPr>
      </w:pPr>
      <w:r w:rsidRPr="00BF3E32">
        <w:rPr>
          <w:rFonts w:cs="Arial" w:hAnsi="Arial" w:ascii="Arial"/>
          <w:sz w:val="20"/>
          <w:szCs w:val="20"/>
        </w:rPr>
        <w:t>*savjetovanje u vezi s poslovanjem i upravljanjem</w:t>
      </w:r>
    </w:p>
    <w:p w:rsidRDefault="00235968" w:rsidP="00D07759" w:rsidR="00235968" w:rsidRPr="00BF3E32">
      <w:pPr>
        <w:pStyle w:val="Bezproreda"/>
        <w:rPr>
          <w:rFonts w:cs="Arial" w:hAnsi="Arial" w:ascii="Arial"/>
          <w:sz w:val="20"/>
          <w:szCs w:val="20"/>
        </w:rPr>
      </w:pPr>
      <w:r w:rsidRPr="00BF3E32">
        <w:rPr>
          <w:rFonts w:cs="Arial" w:hAnsi="Arial" w:ascii="Arial"/>
          <w:sz w:val="20"/>
          <w:szCs w:val="20"/>
        </w:rPr>
        <w:t>*istraživanje tržišta i ispitivanje javnog mnijenja</w:t>
      </w:r>
    </w:p>
    <w:p w:rsidRDefault="00235968" w:rsidP="00D07759" w:rsidR="00FE7E99">
      <w:pPr>
        <w:pStyle w:val="Bezproreda"/>
        <w:rPr>
          <w:rFonts w:cs="Arial" w:hAnsi="Arial" w:ascii="Arial"/>
          <w:sz w:val="20"/>
          <w:szCs w:val="20"/>
        </w:rPr>
      </w:pPr>
      <w:r w:rsidRPr="00BF3E32">
        <w:rPr>
          <w:rFonts w:cs="Arial" w:hAnsi="Arial" w:ascii="Arial"/>
          <w:sz w:val="20"/>
          <w:szCs w:val="20"/>
        </w:rPr>
        <w:t xml:space="preserve">*pripremanje hrane i pića i pružanje usluga prehrane, pripremanje i usluživanje pića i napitaka, </w:t>
      </w:r>
      <w:r w:rsidR="00B14294">
        <w:rPr>
          <w:rFonts w:cs="Arial" w:hAnsi="Arial" w:ascii="Arial"/>
          <w:sz w:val="20"/>
          <w:szCs w:val="20"/>
        </w:rPr>
        <w:t xml:space="preserve"> </w:t>
      </w:r>
      <w:r w:rsidR="00FE7E99">
        <w:rPr>
          <w:rFonts w:cs="Arial" w:hAnsi="Arial" w:ascii="Arial"/>
          <w:sz w:val="20"/>
          <w:szCs w:val="20"/>
        </w:rPr>
        <w:t xml:space="preserve"> </w:t>
      </w:r>
    </w:p>
    <w:p w:rsidRDefault="00FE7E99" w:rsidP="00D07759" w:rsidR="00235968" w:rsidRPr="00BF3E32">
      <w:pPr>
        <w:pStyle w:val="Bezproreda"/>
        <w:rPr>
          <w:rFonts w:cs="Arial" w:hAnsi="Arial" w:ascii="Arial"/>
          <w:sz w:val="20"/>
          <w:szCs w:val="20"/>
        </w:rPr>
      </w:pPr>
      <w:r>
        <w:rPr>
          <w:rFonts w:cs="Arial" w:hAnsi="Arial" w:ascii="Arial"/>
          <w:sz w:val="20"/>
          <w:szCs w:val="20"/>
        </w:rPr>
        <w:t xml:space="preserve">  </w:t>
      </w:r>
      <w:r w:rsidR="00235968" w:rsidRPr="00BF3E32">
        <w:rPr>
          <w:rFonts w:cs="Arial" w:hAnsi="Arial" w:ascii="Arial"/>
          <w:sz w:val="20"/>
          <w:szCs w:val="20"/>
        </w:rPr>
        <w:t>pružanje usluga smještaja</w:t>
      </w:r>
    </w:p>
    <w:p w:rsidRDefault="007424AE" w:rsidP="007424AE" w:rsidR="007424AE" w:rsidRPr="00BF3E32">
      <w:pPr>
        <w:pStyle w:val="Naslov2"/>
        <w:shd w:fill="F8F8F8" w:color="auto" w:val="clear"/>
        <w:spacing w:afterAutospacing="false" w:after="54"/>
        <w:rPr>
          <w:rFonts w:cs="Arial" w:hAnsi="Arial" w:ascii="Arial"/>
          <w:color w:val="414D65"/>
          <w:sz w:val="20"/>
          <w:szCs w:val="20"/>
        </w:rPr>
      </w:pPr>
      <w:r w:rsidRPr="00BF3E32">
        <w:rPr>
          <w:rFonts w:cs="Arial" w:hAnsi="Arial" w:ascii="Arial"/>
          <w:color w:val="414D65"/>
          <w:sz w:val="20"/>
          <w:szCs w:val="20"/>
        </w:rPr>
        <w:t>Osnivači i članovi društva</w:t>
      </w:r>
    </w:p>
    <w:tbl>
      <w:tblPr>
        <w:tblW w:type="auto" w:w="0"/>
        <w:tblCellSpacing w:type="dxa" w:w="15"/>
        <w:tblInd w:type="dxa" w:w="107"/>
        <w:tblCellMar>
          <w:left w:type="dxa" w:w="0"/>
          <w:right w:type="dxa" w:w="0"/>
        </w:tblCellMar>
        <w:tblLook w:val="04A0" w:noVBand="1" w:noHBand="0" w:lastColumn="0" w:firstColumn="1" w:lastRow="0" w:firstRow="1"/>
      </w:tblPr>
      <w:tblGrid>
        <w:gridCol w:w="9132"/>
      </w:tblGrid>
      <w:tr w:rsidTr="007424AE" w:rsidR="007424AE" w:rsidRPr="00BF3E32">
        <w:trPr>
          <w:tblCellSpacing w:type="dxa" w:w="15"/>
        </w:trPr>
        <w:tc>
          <w:tcPr>
            <w:tcW w:type="auto" w:w="0"/>
            <w:tcMar>
              <w:top w:type="dxa" w:w="0"/>
              <w:left w:type="dxa" w:w="0"/>
              <w:bottom w:type="dxa" w:w="0"/>
              <w:right w:type="dxa" w:w="107"/>
            </w:tcMar>
            <w:hideMark/>
          </w:tcPr>
          <w:p w:rsidRDefault="007424AE" w:rsidP="007424AE" w:rsidR="007424AE" w:rsidRPr="00BF3E32">
            <w:pPr>
              <w:pStyle w:val="Bezproreda"/>
              <w:rPr>
                <w:rFonts w:cs="Arial" w:hAnsi="Arial" w:ascii="Arial"/>
                <w:sz w:val="20"/>
                <w:szCs w:val="20"/>
              </w:rPr>
            </w:pPr>
            <w:r w:rsidRPr="00BF3E32">
              <w:rPr>
                <w:rFonts w:cs="Arial" w:hAnsi="Arial" w:ascii="Arial"/>
                <w:sz w:val="20"/>
                <w:szCs w:val="20"/>
              </w:rPr>
              <w:t>IMOS HOLDING d.d., Slovenija, Broj iz registra: 1339028, Naziv registra: sudski registar, Nadležno tijelo: Okružni sud u Ljubljani, OIB: 86788419876</w:t>
            </w:r>
          </w:p>
          <w:p w:rsidRDefault="007424AE" w:rsidP="007424AE" w:rsidR="007424AE" w:rsidRPr="00BF3E32">
            <w:pPr>
              <w:pStyle w:val="Bezproreda"/>
              <w:rPr>
                <w:rFonts w:cs="Arial" w:hAnsi="Arial" w:ascii="Arial"/>
                <w:sz w:val="20"/>
                <w:szCs w:val="20"/>
              </w:rPr>
            </w:pPr>
            <w:r w:rsidRPr="00BF3E32">
              <w:rPr>
                <w:rFonts w:cs="Arial" w:hAnsi="Arial" w:ascii="Arial"/>
                <w:sz w:val="20"/>
                <w:szCs w:val="20"/>
              </w:rPr>
              <w:t>Slovenija, Ljubljana, Fajfarjeva ulica 33</w:t>
            </w:r>
          </w:p>
          <w:tbl>
            <w:tblPr>
              <w:tblW w:type="auto" w:w="0"/>
              <w:tblCellSpacing w:type="dxa" w:w="15"/>
              <w:tblInd w:type="dxa" w:w="107"/>
              <w:tblCellMar>
                <w:left w:type="dxa" w:w="0"/>
                <w:right w:type="dxa" w:w="0"/>
              </w:tblCellMar>
              <w:tblLook w:val="04A0" w:noVBand="1" w:noHBand="0" w:lastColumn="0" w:firstColumn="1" w:lastRow="0" w:firstRow="1"/>
            </w:tblPr>
            <w:tblGrid>
              <w:gridCol w:w="1368"/>
            </w:tblGrid>
            <w:tr w:rsidR="007424AE" w:rsidRPr="00BF3E32">
              <w:trPr>
                <w:tblCellSpacing w:type="dxa" w:w="15"/>
              </w:trPr>
              <w:tc>
                <w:tcPr>
                  <w:tcW w:type="auto" w:w="0"/>
                  <w:tcMar>
                    <w:top w:type="dxa" w:w="0"/>
                    <w:left w:type="dxa" w:w="0"/>
                    <w:bottom w:type="dxa" w:w="0"/>
                    <w:right w:type="dxa" w:w="107"/>
                  </w:tcMar>
                  <w:hideMark/>
                </w:tcPr>
                <w:p w:rsidRDefault="007424AE" w:rsidP="007424AE" w:rsidR="007424AE" w:rsidRPr="00BF3E32">
                  <w:pPr>
                    <w:pStyle w:val="Bezproreda"/>
                    <w:rPr>
                      <w:rFonts w:cs="Arial" w:hAnsi="Arial" w:ascii="Arial"/>
                      <w:sz w:val="20"/>
                      <w:szCs w:val="20"/>
                    </w:rPr>
                  </w:pPr>
                  <w:r w:rsidRPr="00BF3E32">
                    <w:rPr>
                      <w:rFonts w:cs="Arial" w:hAnsi="Arial" w:ascii="Arial"/>
                      <w:sz w:val="20"/>
                      <w:szCs w:val="20"/>
                    </w:rPr>
                    <w:t>- član društva</w:t>
                  </w:r>
                </w:p>
              </w:tc>
            </w:tr>
          </w:tbl>
          <w:p w:rsidRDefault="007424AE" w:rsidR="007424AE" w:rsidRPr="00BF3E32">
            <w:pPr>
              <w:rPr>
                <w:rFonts w:cs="Arial" w:hAnsi="Arial" w:ascii="Arial"/>
                <w:color w:val="003366"/>
                <w:sz w:val="20"/>
                <w:szCs w:val="20"/>
              </w:rPr>
            </w:pPr>
          </w:p>
        </w:tc>
      </w:tr>
    </w:tbl>
    <w:p w:rsidRDefault="007424AE" w:rsidP="007424AE" w:rsidR="007424AE" w:rsidRPr="00BF3E32">
      <w:pPr>
        <w:pStyle w:val="Naslov2"/>
        <w:shd w:fill="F8F8F8" w:color="auto" w:val="clear"/>
        <w:spacing w:afterAutospacing="false" w:after="54"/>
        <w:rPr>
          <w:rFonts w:cs="Arial" w:hAnsi="Arial" w:ascii="Arial"/>
          <w:color w:val="414D65"/>
          <w:sz w:val="20"/>
          <w:szCs w:val="20"/>
        </w:rPr>
      </w:pPr>
      <w:r w:rsidRPr="00BF3E32">
        <w:rPr>
          <w:rFonts w:cs="Arial" w:hAnsi="Arial" w:ascii="Arial"/>
          <w:color w:val="414D65"/>
          <w:sz w:val="20"/>
          <w:szCs w:val="20"/>
        </w:rPr>
        <w:t>Osobe ovlaštene za zastupanje</w:t>
      </w:r>
    </w:p>
    <w:tbl>
      <w:tblPr>
        <w:tblW w:type="auto" w:w="0"/>
        <w:tblCellSpacing w:type="dxa" w:w="15"/>
        <w:tblInd w:type="dxa" w:w="107"/>
        <w:tblCellMar>
          <w:left w:type="dxa" w:w="0"/>
          <w:right w:type="dxa" w:w="0"/>
        </w:tblCellMar>
        <w:tblLook w:val="04A0" w:noVBand="1" w:noHBand="0" w:lastColumn="0" w:firstColumn="1" w:lastRow="0" w:firstRow="1"/>
      </w:tblPr>
      <w:tblGrid>
        <w:gridCol w:w="9128"/>
      </w:tblGrid>
      <w:tr w:rsidTr="007424AE" w:rsidR="007424AE" w:rsidRPr="00BF3E32">
        <w:trPr>
          <w:tblCellSpacing w:type="dxa" w:w="15"/>
        </w:trPr>
        <w:tc>
          <w:tcPr>
            <w:tcW w:type="auto" w:w="0"/>
            <w:tcMar>
              <w:top w:type="dxa" w:w="0"/>
              <w:left w:type="dxa" w:w="0"/>
              <w:bottom w:type="dxa" w:w="0"/>
              <w:right w:type="dxa" w:w="107"/>
            </w:tcMar>
            <w:hideMark/>
          </w:tcPr>
          <w:p w:rsidRDefault="007424AE" w:rsidP="007424AE" w:rsidR="007424AE" w:rsidRPr="00BF3E32">
            <w:pPr>
              <w:pStyle w:val="Bezproreda"/>
              <w:rPr>
                <w:rFonts w:cs="Arial" w:hAnsi="Arial" w:ascii="Arial"/>
                <w:sz w:val="20"/>
                <w:szCs w:val="20"/>
              </w:rPr>
            </w:pPr>
            <w:r w:rsidRPr="00BF3E32">
              <w:rPr>
                <w:rFonts w:cs="Arial" w:hAnsi="Arial" w:ascii="Arial"/>
                <w:sz w:val="20"/>
                <w:szCs w:val="20"/>
              </w:rPr>
              <w:t>Jože Novak, OIB: 78332013498</w:t>
            </w:r>
            <w:r w:rsidRPr="00BF3E32">
              <w:rPr>
                <w:rFonts w:cs="Arial" w:hAnsi="Arial" w:ascii="Arial"/>
                <w:sz w:val="20"/>
                <w:szCs w:val="20"/>
              </w:rPr>
              <w:br/>
              <w:t>Slovenija, Ivančna Gorica, Stari trg. Stari trg 037</w:t>
            </w:r>
          </w:p>
          <w:tbl>
            <w:tblPr>
              <w:tblW w:type="auto" w:w="0"/>
              <w:tblCellSpacing w:type="dxa" w:w="15"/>
              <w:tblInd w:type="dxa" w:w="107"/>
              <w:tblCellMar>
                <w:left w:type="dxa" w:w="0"/>
                <w:right w:type="dxa" w:w="0"/>
              </w:tblCellMar>
              <w:tblLook w:val="04A0" w:noVBand="1" w:noHBand="0" w:lastColumn="0" w:firstColumn="1" w:lastRow="0" w:firstRow="1"/>
            </w:tblPr>
            <w:tblGrid>
              <w:gridCol w:w="8854"/>
            </w:tblGrid>
            <w:tr w:rsidR="007424AE" w:rsidRPr="00BF3E32">
              <w:trPr>
                <w:tblCellSpacing w:type="dxa" w:w="15"/>
              </w:trPr>
              <w:tc>
                <w:tcPr>
                  <w:tcW w:type="auto" w:w="0"/>
                  <w:tcMar>
                    <w:top w:type="dxa" w:w="0"/>
                    <w:left w:type="dxa" w:w="0"/>
                    <w:bottom w:type="dxa" w:w="0"/>
                    <w:right w:type="dxa" w:w="107"/>
                  </w:tcMar>
                  <w:hideMark/>
                </w:tcPr>
                <w:tbl>
                  <w:tblPr>
                    <w:tblW w:type="dxa" w:w="8580"/>
                    <w:tblCellSpacing w:type="dxa" w:w="15"/>
                    <w:tblInd w:type="dxa" w:w="107"/>
                    <w:tblCellMar>
                      <w:left w:type="dxa" w:w="0"/>
                      <w:right w:type="dxa" w:w="0"/>
                    </w:tblCellMar>
                    <w:tblLook w:val="04A0" w:noVBand="1" w:noHBand="0" w:lastColumn="0" w:firstColumn="1" w:lastRow="0" w:firstRow="1"/>
                  </w:tblPr>
                  <w:tblGrid>
                    <w:gridCol w:w="8580"/>
                  </w:tblGrid>
                  <w:tr w:rsidTr="0040447B" w:rsidR="00A96F0B" w:rsidRPr="00BF3E32">
                    <w:trPr>
                      <w:tblCellSpacing w:type="dxa" w:w="15"/>
                    </w:trPr>
                    <w:tc>
                      <w:tcPr>
                        <w:tcW w:type="dxa" w:w="8520"/>
                        <w:tcMar>
                          <w:top w:type="dxa" w:w="0"/>
                          <w:left w:type="dxa" w:w="0"/>
                          <w:bottom w:type="dxa" w:w="0"/>
                          <w:right w:type="dxa" w:w="107"/>
                        </w:tcMar>
                        <w:hideMark/>
                      </w:tcPr>
                      <w:p w:rsidRDefault="007424AE" w:rsidP="007424AE" w:rsidR="00235968" w:rsidRPr="00BF3E32">
                        <w:pPr>
                          <w:pStyle w:val="Bezproreda"/>
                          <w:rPr>
                            <w:rFonts w:cs="Arial" w:hAnsi="Arial" w:ascii="Arial"/>
                            <w:sz w:val="20"/>
                            <w:szCs w:val="20"/>
                          </w:rPr>
                        </w:pPr>
                        <w:r w:rsidRPr="00BF3E32">
                          <w:rPr>
                            <w:rFonts w:cs="Arial" w:hAnsi="Arial" w:ascii="Arial"/>
                            <w:sz w:val="20"/>
                            <w:szCs w:val="20"/>
                          </w:rPr>
                          <w:t>- direktor</w:t>
                        </w:r>
                        <w:r w:rsidR="00235968" w:rsidRPr="00BF3E32">
                          <w:rPr>
                            <w:rFonts w:cs="Arial" w:hAnsi="Arial" w:ascii="Arial"/>
                            <w:sz w:val="20"/>
                            <w:szCs w:val="20"/>
                          </w:rPr>
                          <w:t xml:space="preserve"> </w:t>
                        </w:r>
                      </w:p>
                      <w:p w:rsidRDefault="007424AE" w:rsidP="007424AE" w:rsidR="00235968">
                        <w:pPr>
                          <w:pStyle w:val="Bezproreda"/>
                          <w:rPr>
                            <w:rFonts w:cs="Arial" w:hAnsi="Arial" w:ascii="Arial"/>
                            <w:sz w:val="20"/>
                            <w:szCs w:val="20"/>
                          </w:rPr>
                        </w:pPr>
                        <w:r w:rsidRPr="00BF3E32">
                          <w:rPr>
                            <w:rFonts w:cs="Arial" w:hAnsi="Arial" w:ascii="Arial"/>
                            <w:sz w:val="20"/>
                            <w:szCs w:val="20"/>
                          </w:rPr>
                          <w:t>- zastupa pojedinačno i samostalno</w:t>
                        </w:r>
                      </w:p>
                      <w:p w:rsidRDefault="00FE7E99" w:rsidP="007424AE" w:rsidR="00FE7E99" w:rsidRPr="00BF3E32">
                        <w:pPr>
                          <w:pStyle w:val="Bezproreda"/>
                          <w:rPr>
                            <w:rFonts w:cs="Arial" w:hAnsi="Arial" w:ascii="Arial"/>
                            <w:sz w:val="20"/>
                            <w:szCs w:val="20"/>
                          </w:rPr>
                        </w:pPr>
                      </w:p>
                      <w:p w:rsidRDefault="00D70DA4" w:rsidP="007424AE" w:rsidR="00D70DA4" w:rsidRPr="00BF3E32">
                        <w:pPr>
                          <w:pStyle w:val="Bezproreda"/>
                          <w:rPr>
                            <w:rFonts w:cs="Arial" w:hAnsi="Arial" w:ascii="Arial"/>
                            <w:sz w:val="20"/>
                            <w:szCs w:val="20"/>
                          </w:rPr>
                        </w:pPr>
                      </w:p>
                      <w:p w:rsidRDefault="00235968" w:rsidP="002A3416" w:rsidR="002A3416" w:rsidRPr="00DC2EBE">
                        <w:pPr>
                          <w:pStyle w:val="Bezproreda"/>
                          <w:rPr>
                            <w:rFonts w:cs="Arial" w:hAnsi="Arial" w:ascii="Arial"/>
                            <w:b/>
                            <w:sz w:val="20"/>
                            <w:szCs w:val="20"/>
                          </w:rPr>
                        </w:pPr>
                        <w:r w:rsidRPr="00DC2EBE">
                          <w:rPr>
                            <w:rFonts w:cs="Arial" w:hAnsi="Arial" w:ascii="Arial"/>
                            <w:b/>
                            <w:sz w:val="20"/>
                            <w:szCs w:val="20"/>
                          </w:rPr>
                          <w:t>II IZVJEŠĆE O FINANCIJSKO GOSPOD</w:t>
                        </w:r>
                        <w:r w:rsidR="002A3416" w:rsidRPr="00DC2EBE">
                          <w:rPr>
                            <w:rFonts w:cs="Arial" w:hAnsi="Arial" w:ascii="Arial"/>
                            <w:b/>
                            <w:sz w:val="20"/>
                            <w:szCs w:val="20"/>
                          </w:rPr>
                          <w:t>ARSKOM STANJU DUŽNIKA</w:t>
                        </w:r>
                      </w:p>
                      <w:p w:rsidRDefault="002A3416" w:rsidP="002A3416" w:rsidR="002A3416" w:rsidRPr="00DC2EBE">
                        <w:pPr>
                          <w:pStyle w:val="Bezproreda"/>
                          <w:rPr>
                            <w:rFonts w:cs="Arial" w:hAnsi="Arial" w:ascii="Arial"/>
                            <w:b/>
                            <w:sz w:val="20"/>
                            <w:szCs w:val="20"/>
                          </w:rPr>
                        </w:pPr>
                      </w:p>
                      <w:p w:rsidRDefault="002A3416" w:rsidP="002A3416" w:rsidR="002A3416" w:rsidRPr="00E35222">
                        <w:pPr>
                          <w:pStyle w:val="Bezproreda"/>
                          <w:rPr>
                            <w:rFonts w:cs="Arial" w:hAnsi="Arial" w:ascii="Arial"/>
                            <w:sz w:val="20"/>
                            <w:szCs w:val="20"/>
                            <w:u w:val="single"/>
                          </w:rPr>
                        </w:pPr>
                        <w:r w:rsidRPr="00E35222">
                          <w:rPr>
                            <w:rFonts w:cs="Arial" w:hAnsi="Arial" w:ascii="Arial"/>
                            <w:sz w:val="20"/>
                            <w:szCs w:val="20"/>
                            <w:u w:val="single"/>
                          </w:rPr>
                          <w:t>STANJE RAČUNA DUŽNIKA</w:t>
                        </w:r>
                      </w:p>
                      <w:p w:rsidRDefault="002A3416" w:rsidP="002A3416" w:rsidR="002A3416" w:rsidRPr="00BF3E32">
                        <w:pPr>
                          <w:pStyle w:val="Bezproreda"/>
                          <w:rPr>
                            <w:rFonts w:cs="Arial" w:hAnsi="Arial" w:ascii="Arial"/>
                            <w:sz w:val="20"/>
                            <w:szCs w:val="20"/>
                          </w:rPr>
                        </w:pPr>
                      </w:p>
                      <w:p w:rsidRDefault="002A3416" w:rsidP="002A3416" w:rsidR="00FE7E99">
                        <w:pPr>
                          <w:pStyle w:val="Bezproreda"/>
                          <w:ind w:right="-1838"/>
                          <w:rPr>
                            <w:rFonts w:cs="Arial" w:hAnsi="Arial" w:ascii="Arial"/>
                            <w:sz w:val="20"/>
                            <w:szCs w:val="20"/>
                          </w:rPr>
                        </w:pPr>
                        <w:r w:rsidRPr="00BF3E32">
                          <w:rPr>
                            <w:rFonts w:cs="Arial" w:hAnsi="Arial" w:ascii="Arial"/>
                            <w:sz w:val="20"/>
                            <w:szCs w:val="20"/>
                          </w:rPr>
                          <w:t>Dužnik prema izvještaju FINA  na dan 15. lipnja 2016. u očevidniku o redoslijedu plaćanja imao</w:t>
                        </w:r>
                      </w:p>
                      <w:p w:rsidRDefault="0056196D" w:rsidP="00BB29D0" w:rsidR="00FE7E99">
                        <w:pPr>
                          <w:pStyle w:val="Bezproreda"/>
                          <w:ind w:right="-1838"/>
                          <w:rPr>
                            <w:rFonts w:cs="Arial" w:hAnsi="Arial" w:ascii="Arial"/>
                            <w:sz w:val="20"/>
                            <w:szCs w:val="20"/>
                          </w:rPr>
                        </w:pPr>
                        <w:r>
                          <w:rPr>
                            <w:rFonts w:cs="Arial" w:hAnsi="Arial" w:ascii="Arial"/>
                            <w:sz w:val="20"/>
                            <w:szCs w:val="20"/>
                          </w:rPr>
                          <w:t xml:space="preserve"> </w:t>
                        </w:r>
                        <w:r w:rsidR="00FE7E99">
                          <w:rPr>
                            <w:rFonts w:cs="Arial" w:hAnsi="Arial" w:ascii="Arial"/>
                            <w:sz w:val="20"/>
                            <w:szCs w:val="20"/>
                          </w:rPr>
                          <w:t>j</w:t>
                        </w:r>
                        <w:r>
                          <w:rPr>
                            <w:rFonts w:cs="Arial" w:hAnsi="Arial" w:ascii="Arial"/>
                            <w:sz w:val="20"/>
                            <w:szCs w:val="20"/>
                          </w:rPr>
                          <w:t>e</w:t>
                        </w:r>
                        <w:r w:rsidR="00FE7E99">
                          <w:rPr>
                            <w:rFonts w:cs="Arial" w:hAnsi="Arial" w:ascii="Arial"/>
                            <w:sz w:val="20"/>
                            <w:szCs w:val="20"/>
                          </w:rPr>
                          <w:t xml:space="preserve"> </w:t>
                        </w:r>
                        <w:r>
                          <w:rPr>
                            <w:rFonts w:cs="Arial" w:hAnsi="Arial" w:ascii="Arial"/>
                            <w:sz w:val="20"/>
                            <w:szCs w:val="20"/>
                          </w:rPr>
                          <w:t>e</w:t>
                        </w:r>
                        <w:r w:rsidR="00BB29D0" w:rsidRPr="00BF3E32">
                          <w:rPr>
                            <w:rFonts w:cs="Arial" w:hAnsi="Arial" w:ascii="Arial"/>
                            <w:sz w:val="20"/>
                            <w:szCs w:val="20"/>
                          </w:rPr>
                          <w:t>videntirane neizvršene osnove za plaćanje u neprekinutom razdoblju od 120 dana u</w:t>
                        </w:r>
                      </w:p>
                      <w:p w:rsidRDefault="00BB29D0" w:rsidP="00BB29D0" w:rsidR="00BB29D0" w:rsidRPr="00BF3E32">
                        <w:pPr>
                          <w:pStyle w:val="Bezproreda"/>
                          <w:ind w:right="-1838"/>
                          <w:rPr>
                            <w:rFonts w:cs="Arial" w:hAnsi="Arial" w:ascii="Arial"/>
                            <w:sz w:val="20"/>
                            <w:szCs w:val="20"/>
                          </w:rPr>
                        </w:pPr>
                        <w:r w:rsidRPr="00BF3E32">
                          <w:rPr>
                            <w:rFonts w:cs="Arial" w:hAnsi="Arial" w:ascii="Arial"/>
                            <w:sz w:val="20"/>
                            <w:szCs w:val="20"/>
                          </w:rPr>
                          <w:t xml:space="preserve"> ukupnom</w:t>
                        </w:r>
                        <w:r w:rsidR="00FE7E99">
                          <w:rPr>
                            <w:rFonts w:cs="Arial" w:hAnsi="Arial" w:ascii="Arial"/>
                            <w:sz w:val="20"/>
                            <w:szCs w:val="20"/>
                          </w:rPr>
                          <w:t xml:space="preserve"> </w:t>
                        </w:r>
                        <w:r w:rsidRPr="00BF3E32">
                          <w:rPr>
                            <w:rFonts w:cs="Arial" w:hAnsi="Arial" w:ascii="Arial"/>
                            <w:sz w:val="20"/>
                            <w:szCs w:val="20"/>
                          </w:rPr>
                          <w:t xml:space="preserve">iznosu od 1.998.886,83 kn. </w:t>
                        </w:r>
                      </w:p>
                      <w:p w:rsidRDefault="00BB29D0" w:rsidP="00BB29D0" w:rsidR="00BB29D0" w:rsidRPr="00BF3E32">
                        <w:pPr>
                          <w:pStyle w:val="Bezproreda"/>
                          <w:ind w:right="-1838"/>
                          <w:rPr>
                            <w:rFonts w:cs="Arial" w:hAnsi="Arial" w:ascii="Arial"/>
                            <w:sz w:val="20"/>
                            <w:szCs w:val="20"/>
                          </w:rPr>
                        </w:pPr>
                      </w:p>
                      <w:p w:rsidRDefault="00BB29D0" w:rsidP="00BB29D0" w:rsidR="00BB29D0" w:rsidRPr="00BF3E32">
                        <w:pPr>
                          <w:pStyle w:val="Bezproreda"/>
                          <w:ind w:right="-1838"/>
                          <w:rPr>
                            <w:rFonts w:cs="Arial" w:hAnsi="Arial" w:ascii="Arial"/>
                            <w:sz w:val="20"/>
                            <w:szCs w:val="20"/>
                          </w:rPr>
                        </w:pPr>
                      </w:p>
                      <w:p w:rsidRDefault="00BB29D0" w:rsidP="00A96F0B" w:rsidR="00BB29D0" w:rsidRPr="00E35222">
                        <w:pPr>
                          <w:pStyle w:val="Bezproreda"/>
                          <w:tabs>
                            <w:tab w:pos="9258" w:val="left"/>
                            <w:tab w:pos="9547" w:val="left"/>
                          </w:tabs>
                          <w:ind w:right="-1838"/>
                          <w:rPr>
                            <w:rFonts w:cs="Arial" w:hAnsi="Arial" w:ascii="Arial"/>
                            <w:sz w:val="20"/>
                            <w:szCs w:val="20"/>
                            <w:u w:val="single"/>
                          </w:rPr>
                        </w:pPr>
                        <w:r w:rsidRPr="00E35222">
                          <w:rPr>
                            <w:rFonts w:cs="Arial" w:hAnsi="Arial" w:ascii="Arial"/>
                            <w:sz w:val="20"/>
                            <w:szCs w:val="20"/>
                            <w:u w:val="single"/>
                          </w:rPr>
                          <w:t>PODUZETE RADNJE</w:t>
                        </w:r>
                      </w:p>
                      <w:p w:rsidRDefault="00BB29D0" w:rsidP="00BB29D0" w:rsidR="00BB29D0" w:rsidRPr="00BF3E32">
                        <w:pPr>
                          <w:pStyle w:val="Bezproreda"/>
                          <w:ind w:right="-1838"/>
                          <w:rPr>
                            <w:rFonts w:cs="Arial" w:hAnsi="Arial" w:ascii="Arial"/>
                            <w:sz w:val="20"/>
                            <w:szCs w:val="20"/>
                          </w:rPr>
                        </w:pPr>
                      </w:p>
                      <w:p w:rsidRDefault="00BB29D0" w:rsidP="008A5DC2" w:rsidR="00DC2EBE">
                        <w:pPr>
                          <w:pStyle w:val="Bezproreda"/>
                          <w:ind w:right="-1838"/>
                          <w:rPr>
                            <w:rFonts w:cs="Arial" w:hAnsi="Arial" w:ascii="Arial"/>
                            <w:sz w:val="20"/>
                            <w:szCs w:val="20"/>
                          </w:rPr>
                        </w:pPr>
                        <w:r w:rsidRPr="00BF3E32">
                          <w:rPr>
                            <w:rFonts w:cs="Arial" w:hAnsi="Arial" w:ascii="Arial"/>
                            <w:sz w:val="20"/>
                            <w:szCs w:val="20"/>
                          </w:rPr>
                          <w:t xml:space="preserve">Uvidom u sudski spis </w:t>
                        </w:r>
                        <w:r w:rsidR="002571F2">
                          <w:rPr>
                            <w:rFonts w:cs="Arial" w:hAnsi="Arial" w:ascii="Arial"/>
                            <w:sz w:val="20"/>
                            <w:szCs w:val="20"/>
                          </w:rPr>
                          <w:t>(e-objava)</w:t>
                        </w:r>
                        <w:r w:rsidRPr="00BF3E32">
                          <w:rPr>
                            <w:rFonts w:cs="Arial" w:hAnsi="Arial" w:ascii="Arial"/>
                            <w:sz w:val="20"/>
                            <w:szCs w:val="20"/>
                          </w:rPr>
                          <w:t>Trg</w:t>
                        </w:r>
                        <w:r w:rsidR="008A5DC2" w:rsidRPr="00BF3E32">
                          <w:rPr>
                            <w:rFonts w:cs="Arial" w:hAnsi="Arial" w:ascii="Arial"/>
                            <w:sz w:val="20"/>
                            <w:szCs w:val="20"/>
                          </w:rPr>
                          <w:t>o</w:t>
                        </w:r>
                        <w:r w:rsidRPr="00BF3E32">
                          <w:rPr>
                            <w:rFonts w:cs="Arial" w:hAnsi="Arial" w:ascii="Arial"/>
                            <w:sz w:val="20"/>
                            <w:szCs w:val="20"/>
                          </w:rPr>
                          <w:t xml:space="preserve">vačkog suda u Zagrebu, posl broj St-4986/16,  i St-2388/17 </w:t>
                        </w:r>
                        <w:r w:rsidR="008A5DC2" w:rsidRPr="00BF3E32">
                          <w:rPr>
                            <w:rFonts w:cs="Arial" w:hAnsi="Arial" w:ascii="Arial"/>
                            <w:sz w:val="20"/>
                            <w:szCs w:val="20"/>
                          </w:rPr>
                          <w:t xml:space="preserve">utvrdila </w:t>
                        </w:r>
                      </w:p>
                      <w:p w:rsidRDefault="008A5DC2" w:rsidP="008A5DC2" w:rsidR="00BB29D0" w:rsidRPr="00BF3E32">
                        <w:pPr>
                          <w:pStyle w:val="Bezproreda"/>
                          <w:ind w:right="-1838"/>
                          <w:rPr>
                            <w:rFonts w:cs="Arial" w:hAnsi="Arial" w:ascii="Arial"/>
                            <w:sz w:val="20"/>
                            <w:szCs w:val="20"/>
                          </w:rPr>
                        </w:pPr>
                        <w:r w:rsidRPr="00BF3E32">
                          <w:rPr>
                            <w:rFonts w:cs="Arial" w:hAnsi="Arial" w:ascii="Arial"/>
                            <w:sz w:val="20"/>
                            <w:szCs w:val="20"/>
                          </w:rPr>
                          <w:t>sam:</w:t>
                        </w:r>
                      </w:p>
                      <w:p w:rsidRDefault="008A5DC2" w:rsidP="008A5DC2" w:rsidR="00D70DA4" w:rsidRPr="00BF3E32">
                        <w:pPr>
                          <w:pStyle w:val="Bezproreda"/>
                          <w:rPr>
                            <w:rFonts w:cs="Arial" w:hAnsi="Arial" w:ascii="Arial"/>
                            <w:sz w:val="20"/>
                            <w:szCs w:val="20"/>
                          </w:rPr>
                        </w:pPr>
                        <w:r w:rsidRPr="00BF3E32">
                          <w:rPr>
                            <w:rFonts w:cs="Arial" w:hAnsi="Arial" w:ascii="Arial"/>
                            <w:sz w:val="20"/>
                            <w:szCs w:val="20"/>
                          </w:rPr>
                          <w:t xml:space="preserve">Financijska agencija je 20.lipnja2016., podnijela zahtjev za provedbu skraćenog stečajnog </w:t>
                        </w:r>
                      </w:p>
                      <w:p w:rsidRDefault="008A5DC2" w:rsidP="008A5DC2" w:rsidR="00D70DA4" w:rsidRPr="00BF3E32">
                        <w:pPr>
                          <w:pStyle w:val="Bezproreda"/>
                          <w:rPr>
                            <w:rFonts w:cs="Arial" w:hAnsi="Arial" w:ascii="Arial"/>
                            <w:sz w:val="20"/>
                            <w:szCs w:val="20"/>
                          </w:rPr>
                        </w:pPr>
                        <w:r w:rsidRPr="00BF3E32">
                          <w:rPr>
                            <w:rFonts w:cs="Arial" w:hAnsi="Arial" w:ascii="Arial"/>
                            <w:sz w:val="20"/>
                            <w:szCs w:val="20"/>
                          </w:rPr>
                          <w:t xml:space="preserve">postupka nad Dužnikom na temelju čl. 429.st.1 Stečajnog zakona (NN 71/15)   a postupak je </w:t>
                        </w:r>
                      </w:p>
                      <w:p w:rsidRDefault="008A5DC2" w:rsidP="008A5DC2" w:rsidR="008A5DC2" w:rsidRPr="00BF3E32">
                        <w:pPr>
                          <w:pStyle w:val="Bezproreda"/>
                          <w:rPr>
                            <w:rFonts w:cs="Arial" w:hAnsi="Arial" w:ascii="Arial"/>
                            <w:sz w:val="20"/>
                            <w:szCs w:val="20"/>
                          </w:rPr>
                        </w:pPr>
                        <w:r w:rsidRPr="00BF3E32">
                          <w:rPr>
                            <w:rFonts w:cs="Arial" w:hAnsi="Arial" w:ascii="Arial"/>
                            <w:sz w:val="20"/>
                            <w:szCs w:val="20"/>
                          </w:rPr>
                          <w:t>vođen pred Trgovačkim sudom u Zagrebu pod poslovnim brojem St-4986/16.</w:t>
                        </w:r>
                      </w:p>
                      <w:p w:rsidRDefault="008A5DC2" w:rsidP="008A5DC2" w:rsidR="008A5DC2" w:rsidRPr="00BF3E32">
                        <w:pPr>
                          <w:pStyle w:val="Bezproreda"/>
                          <w:rPr>
                            <w:rFonts w:cs="Arial" w:hAnsi="Arial" w:ascii="Arial"/>
                            <w:sz w:val="20"/>
                            <w:szCs w:val="20"/>
                          </w:rPr>
                        </w:pPr>
                      </w:p>
                      <w:p w:rsidRDefault="008A5DC2" w:rsidP="00FE7E99" w:rsidR="008A5DC2" w:rsidRPr="00BF3E32">
                        <w:pPr>
                          <w:pStyle w:val="Bezproreda"/>
                          <w:tabs>
                            <w:tab w:pos="9258" w:val="left"/>
                          </w:tabs>
                          <w:ind w:firstLine="708"/>
                          <w:rPr>
                            <w:rFonts w:cs="Arial" w:hAnsi="Arial" w:ascii="Arial"/>
                            <w:sz w:val="20"/>
                            <w:szCs w:val="20"/>
                          </w:rPr>
                        </w:pPr>
                        <w:r w:rsidRPr="00BF3E32">
                          <w:rPr>
                            <w:rFonts w:cs="Arial" w:hAnsi="Arial" w:ascii="Arial"/>
                            <w:sz w:val="20"/>
                            <w:szCs w:val="20"/>
                          </w:rPr>
                          <w:t xml:space="preserve">Pravomoćnim rješenjem poslovni broj St-4986/16 od 03. srpnja 2017. godine obustavljen je </w:t>
                        </w:r>
                        <w:r w:rsidR="00DC2EBE">
                          <w:rPr>
                            <w:rFonts w:cs="Arial" w:hAnsi="Arial" w:ascii="Arial"/>
                            <w:sz w:val="20"/>
                            <w:szCs w:val="20"/>
                          </w:rPr>
                          <w:t xml:space="preserve">je </w:t>
                        </w:r>
                        <w:r w:rsidRPr="00BF3E32">
                          <w:rPr>
                            <w:rFonts w:cs="Arial" w:hAnsi="Arial" w:ascii="Arial"/>
                            <w:sz w:val="20"/>
                            <w:szCs w:val="20"/>
                          </w:rPr>
                          <w:t>skraćeni stečajni postupak nad Dužnikom jer je  Tin Matić i partneri odvjetničko društvo d.o.o. Zagreb, Vlaška 95, OIB 08908355669, kao vjerovnik, 03. travnja 2017.g. podnio prijedlog za otvaranje stečajnog postupka nad Dužnikom.</w:t>
                        </w:r>
                      </w:p>
                      <w:p w:rsidRDefault="00486086" w:rsidP="008A5DC2" w:rsidR="00486086" w:rsidRPr="00BF3E32">
                        <w:pPr>
                          <w:pStyle w:val="Bezproreda"/>
                          <w:ind w:firstLine="708"/>
                          <w:rPr>
                            <w:rFonts w:cs="Arial" w:hAnsi="Arial" w:ascii="Arial"/>
                            <w:sz w:val="20"/>
                            <w:szCs w:val="20"/>
                          </w:rPr>
                        </w:pPr>
                      </w:p>
                      <w:p w:rsidRDefault="00A96F0B" w:rsidP="00DC2EBE" w:rsidR="00A96F0B" w:rsidRPr="00DC2EBE">
                        <w:pPr>
                          <w:pStyle w:val="Bezproreda"/>
                          <w:rPr>
                            <w:rFonts w:cs="Arial" w:hAnsi="Arial" w:ascii="Arial"/>
                            <w:sz w:val="20"/>
                            <w:szCs w:val="20"/>
                          </w:rPr>
                        </w:pPr>
                        <w:r w:rsidRPr="00BF3E32">
                          <w:t xml:space="preserve">               </w:t>
                        </w:r>
                        <w:r w:rsidR="00486086" w:rsidRPr="00DC2EBE">
                          <w:rPr>
                            <w:rFonts w:cs="Arial" w:hAnsi="Arial" w:ascii="Arial"/>
                            <w:sz w:val="20"/>
                            <w:szCs w:val="20"/>
                          </w:rPr>
                          <w:t>Prethodni postupak radi utvrđivanja pretpostavki za otvaranje stečajnog postupka nad</w:t>
                        </w:r>
                      </w:p>
                      <w:p w:rsidRDefault="00486086" w:rsidP="00DC2EBE" w:rsidR="002571F2">
                        <w:pPr>
                          <w:pStyle w:val="Bezproreda"/>
                          <w:rPr>
                            <w:rFonts w:cs="Arial" w:hAnsi="Arial" w:ascii="Arial"/>
                            <w:sz w:val="20"/>
                            <w:szCs w:val="20"/>
                          </w:rPr>
                        </w:pPr>
                        <w:r w:rsidRPr="00DC2EBE">
                          <w:rPr>
                            <w:rFonts w:cs="Arial" w:hAnsi="Arial" w:ascii="Arial"/>
                            <w:sz w:val="20"/>
                            <w:szCs w:val="20"/>
                          </w:rPr>
                          <w:t xml:space="preserve"> dužnikom IMOSGRAD d.o.o., Samobor, Cvjetno naselje 26, OIB 92739195684 pokrenut je dana</w:t>
                        </w:r>
                        <w:r w:rsidR="00FE7E99">
                          <w:rPr>
                            <w:rFonts w:cs="Arial" w:hAnsi="Arial" w:ascii="Arial"/>
                            <w:sz w:val="20"/>
                            <w:szCs w:val="20"/>
                          </w:rPr>
                          <w:t xml:space="preserve"> </w:t>
                        </w:r>
                        <w:r w:rsidRPr="00DC2EBE">
                          <w:rPr>
                            <w:rFonts w:cs="Arial" w:hAnsi="Arial" w:ascii="Arial"/>
                            <w:sz w:val="20"/>
                            <w:szCs w:val="20"/>
                          </w:rPr>
                          <w:t xml:space="preserve"> 06. rujna 2017. godine Rješenjem i Zaključkom br. 85.</w:t>
                        </w:r>
                        <w:r w:rsidR="001818D3">
                          <w:rPr>
                            <w:rFonts w:cs="Arial" w:hAnsi="Arial" w:ascii="Arial"/>
                            <w:sz w:val="20"/>
                            <w:szCs w:val="20"/>
                          </w:rPr>
                          <w:t xml:space="preserve">St-2388/17 po sucu mr.sc. Ivani </w:t>
                        </w:r>
                        <w:r w:rsidRPr="00DC2EBE">
                          <w:rPr>
                            <w:rFonts w:cs="Arial" w:hAnsi="Arial" w:ascii="Arial"/>
                            <w:sz w:val="20"/>
                            <w:szCs w:val="20"/>
                          </w:rPr>
                          <w:t>Koštarić Fegeš</w:t>
                        </w:r>
                        <w:r w:rsidR="00DC2EBE">
                          <w:rPr>
                            <w:rFonts w:cs="Arial" w:hAnsi="Arial" w:ascii="Arial"/>
                            <w:sz w:val="20"/>
                            <w:szCs w:val="20"/>
                          </w:rPr>
                          <w:t xml:space="preserve">, </w:t>
                        </w:r>
                        <w:r w:rsidRPr="00DC2EBE">
                          <w:rPr>
                            <w:rFonts w:cs="Arial" w:hAnsi="Arial" w:ascii="Arial"/>
                            <w:sz w:val="20"/>
                            <w:szCs w:val="20"/>
                          </w:rPr>
                          <w:t xml:space="preserve"> a na prijedlog</w:t>
                        </w:r>
                        <w:r w:rsidR="00A96F0B" w:rsidRPr="00DC2EBE">
                          <w:rPr>
                            <w:rFonts w:cs="Arial" w:hAnsi="Arial" w:ascii="Arial"/>
                            <w:sz w:val="20"/>
                            <w:szCs w:val="20"/>
                          </w:rPr>
                          <w:t xml:space="preserve"> </w:t>
                        </w:r>
                        <w:r w:rsidRPr="00DC2EBE">
                          <w:rPr>
                            <w:rFonts w:cs="Arial" w:hAnsi="Arial" w:ascii="Arial"/>
                            <w:sz w:val="20"/>
                            <w:szCs w:val="20"/>
                          </w:rPr>
                          <w:t xml:space="preserve"> vjerovnika Tin Matić i partneri odvjetničko društvo d.o.o. </w:t>
                        </w:r>
                        <w:r w:rsidR="001818D3">
                          <w:rPr>
                            <w:rFonts w:cs="Arial" w:hAnsi="Arial" w:ascii="Arial"/>
                            <w:sz w:val="20"/>
                            <w:szCs w:val="20"/>
                          </w:rPr>
                          <w:t>Z</w:t>
                        </w:r>
                        <w:r w:rsidR="00BF3E32" w:rsidRPr="00DC2EBE">
                          <w:rPr>
                            <w:rFonts w:cs="Arial" w:hAnsi="Arial" w:ascii="Arial"/>
                            <w:sz w:val="20"/>
                            <w:szCs w:val="20"/>
                          </w:rPr>
                          <w:t>agreb</w:t>
                        </w:r>
                        <w:r w:rsidRPr="00DC2EBE">
                          <w:rPr>
                            <w:rFonts w:cs="Arial" w:hAnsi="Arial" w:ascii="Arial"/>
                            <w:sz w:val="20"/>
                            <w:szCs w:val="20"/>
                          </w:rPr>
                          <w:t>, Vlaška 95, OIB 08908355669</w:t>
                        </w:r>
                        <w:r w:rsidR="00BF3E32" w:rsidRPr="00DC2EBE">
                          <w:rPr>
                            <w:rFonts w:cs="Arial" w:hAnsi="Arial" w:ascii="Arial"/>
                            <w:sz w:val="20"/>
                            <w:szCs w:val="20"/>
                          </w:rPr>
                          <w:t xml:space="preserve">  navodeći </w:t>
                        </w:r>
                        <w:r w:rsidR="002571F2">
                          <w:rPr>
                            <w:rFonts w:cs="Arial" w:hAnsi="Arial" w:ascii="Arial"/>
                            <w:sz w:val="20"/>
                            <w:szCs w:val="20"/>
                          </w:rPr>
                          <w:t>:</w:t>
                        </w:r>
                      </w:p>
                      <w:p w:rsidRDefault="00BF3E32" w:rsidP="002571F2" w:rsidR="002571F2" w:rsidRPr="00E35222">
                        <w:pPr>
                          <w:pStyle w:val="Bezproreda"/>
                          <w:numPr>
                            <w:ilvl w:val="0"/>
                            <w:numId w:val="5"/>
                          </w:numPr>
                          <w:rPr>
                            <w:rFonts w:cs="Arial" w:hAnsi="Arial" w:ascii="Arial"/>
                            <w:i/>
                            <w:sz w:val="20"/>
                            <w:szCs w:val="20"/>
                          </w:rPr>
                        </w:pPr>
                        <w:r w:rsidRPr="00E35222">
                          <w:rPr>
                            <w:rFonts w:cs="Arial" w:hAnsi="Arial" w:ascii="Arial"/>
                            <w:i/>
                            <w:sz w:val="20"/>
                            <w:szCs w:val="20"/>
                          </w:rPr>
                          <w:t>kako ima novčanu tražbinu prema dužniku u iznosu od 216.821,02 kn (koji iznos uključuje i pripadajuću zakonsku zateznu kamatu) koja se temelji</w:t>
                        </w:r>
                        <w:r w:rsidR="00DC2EBE" w:rsidRPr="00E35222">
                          <w:rPr>
                            <w:rFonts w:cs="Arial" w:hAnsi="Arial" w:ascii="Arial"/>
                            <w:i/>
                            <w:sz w:val="20"/>
                            <w:szCs w:val="20"/>
                          </w:rPr>
                          <w:t xml:space="preserve"> </w:t>
                        </w:r>
                        <w:r w:rsidRPr="00E35222">
                          <w:rPr>
                            <w:rFonts w:cs="Arial" w:hAnsi="Arial" w:ascii="Arial"/>
                            <w:i/>
                            <w:sz w:val="20"/>
                            <w:szCs w:val="20"/>
                          </w:rPr>
                          <w:t xml:space="preserve"> na ovršnoj ispravi –</w:t>
                        </w:r>
                        <w:r w:rsidR="002571F2" w:rsidRPr="00E35222">
                          <w:rPr>
                            <w:rFonts w:cs="Arial" w:hAnsi="Arial" w:ascii="Arial"/>
                            <w:i/>
                            <w:sz w:val="20"/>
                            <w:szCs w:val="20"/>
                          </w:rPr>
                          <w:t xml:space="preserve"> </w:t>
                        </w:r>
                        <w:r w:rsidRPr="00E35222">
                          <w:rPr>
                            <w:rFonts w:cs="Arial" w:hAnsi="Arial" w:ascii="Arial"/>
                            <w:i/>
                            <w:sz w:val="20"/>
                            <w:szCs w:val="20"/>
                          </w:rPr>
                          <w:t xml:space="preserve"> pravomoćnoj i ovršnoj presudi Trgovačkog suda u Zagrebu, poslovni broj Povrv-2272/15 </w:t>
                        </w:r>
                        <w:r w:rsidR="002571F2" w:rsidRPr="00E35222">
                          <w:rPr>
                            <w:rFonts w:cs="Arial" w:hAnsi="Arial" w:ascii="Arial"/>
                            <w:i/>
                            <w:sz w:val="20"/>
                            <w:szCs w:val="20"/>
                          </w:rPr>
                          <w:t xml:space="preserve"> </w:t>
                        </w:r>
                        <w:r w:rsidRPr="00E35222">
                          <w:rPr>
                            <w:rFonts w:cs="Arial" w:hAnsi="Arial" w:ascii="Arial"/>
                            <w:i/>
                            <w:sz w:val="20"/>
                            <w:szCs w:val="20"/>
                          </w:rPr>
                          <w:t>od 10. prosinca 2015.</w:t>
                        </w:r>
                        <w:r w:rsidR="00FE7E99" w:rsidRPr="00E35222">
                          <w:rPr>
                            <w:rFonts w:cs="Arial" w:hAnsi="Arial" w:ascii="Arial"/>
                            <w:i/>
                            <w:sz w:val="20"/>
                            <w:szCs w:val="20"/>
                          </w:rPr>
                          <w:t xml:space="preserve"> </w:t>
                        </w:r>
                        <w:r w:rsidRPr="00E35222">
                          <w:rPr>
                            <w:rFonts w:cs="Arial" w:hAnsi="Arial" w:ascii="Arial"/>
                            <w:i/>
                            <w:sz w:val="20"/>
                            <w:szCs w:val="20"/>
                          </w:rPr>
                          <w:t>te vjerodostojnoj ispravi – računu broj 39/2017-VL-01</w:t>
                        </w:r>
                      </w:p>
                      <w:p w:rsidRDefault="00BF3E32" w:rsidP="002571F2" w:rsidR="00BF3E32" w:rsidRPr="00E35222">
                        <w:pPr>
                          <w:pStyle w:val="Bezproreda"/>
                          <w:ind w:left="720"/>
                          <w:rPr>
                            <w:rFonts w:cs="Arial" w:hAnsi="Arial" w:ascii="Arial"/>
                            <w:i/>
                            <w:sz w:val="20"/>
                            <w:szCs w:val="20"/>
                          </w:rPr>
                        </w:pPr>
                        <w:r w:rsidRPr="00E35222">
                          <w:rPr>
                            <w:rFonts w:cs="Arial" w:hAnsi="Arial" w:ascii="Arial"/>
                            <w:i/>
                            <w:sz w:val="20"/>
                            <w:szCs w:val="20"/>
                          </w:rPr>
                          <w:t xml:space="preserve"> od 2. ožujka 2017.  koje je dostavio uz prijedlog.</w:t>
                        </w:r>
                      </w:p>
                      <w:p w:rsidRDefault="00BF3E32" w:rsidP="00DC2EBE" w:rsidR="00DC2EBE" w:rsidRPr="00E35222">
                        <w:pPr>
                          <w:pStyle w:val="Bezproreda"/>
                          <w:rPr>
                            <w:rFonts w:cs="Arial" w:hAnsi="Arial" w:ascii="Arial"/>
                            <w:i/>
                            <w:sz w:val="20"/>
                            <w:szCs w:val="20"/>
                          </w:rPr>
                        </w:pPr>
                        <w:r w:rsidRPr="00E35222">
                          <w:rPr>
                            <w:i/>
                          </w:rPr>
                          <w:t xml:space="preserve"> </w:t>
                        </w:r>
                        <w:r w:rsidRPr="00E35222">
                          <w:rPr>
                            <w:rFonts w:cs="Arial" w:hAnsi="Arial" w:ascii="Arial"/>
                            <w:i/>
                            <w:sz w:val="20"/>
                            <w:szCs w:val="20"/>
                          </w:rPr>
                          <w:t>Uvidom u navedenu ovršnu ispravu u bitnome je utvrđeno kako je ovdje dužniku kao tuženiku</w:t>
                        </w:r>
                      </w:p>
                      <w:p w:rsidRDefault="00BF3E32" w:rsidP="00DC2EBE" w:rsidR="00380943">
                        <w:pPr>
                          <w:pStyle w:val="Bezproreda"/>
                          <w:rPr>
                            <w:rFonts w:cs="Arial" w:hAnsi="Arial" w:ascii="Arial"/>
                            <w:i/>
                            <w:sz w:val="20"/>
                            <w:szCs w:val="20"/>
                          </w:rPr>
                        </w:pPr>
                        <w:r w:rsidRPr="00E35222">
                          <w:rPr>
                            <w:rFonts w:cs="Arial" w:hAnsi="Arial" w:ascii="Arial"/>
                            <w:i/>
                            <w:sz w:val="20"/>
                            <w:szCs w:val="20"/>
                          </w:rPr>
                          <w:t xml:space="preserve">naloženo platiti navedenom vjerovniku kao tužitelju iznos od 95.625,00 kn zajedno sa zakonskom zateznom kamatom od 8. ožujka 2015. do 31. srpnja 2015. u visini od 15% godišnje, a od 1. kolovoza 2015. do isplate uvećanjem prosječne kamatne stope na stanja kredita odobrenih na razdoblje dulje od godine dana nefinancijskim trgovačkim društvima </w:t>
                        </w:r>
                      </w:p>
                      <w:p w:rsidRDefault="00380943" w:rsidP="00380943" w:rsidR="00380943">
                        <w:pPr>
                          <w:pStyle w:val="Bezproreda"/>
                          <w:jc w:val="center"/>
                          <w:rPr>
                            <w:rFonts w:cs="Arial" w:hAnsi="Arial" w:ascii="Arial"/>
                            <w:i/>
                            <w:sz w:val="20"/>
                            <w:szCs w:val="20"/>
                          </w:rPr>
                        </w:pPr>
                        <w:r>
                          <w:rPr>
                            <w:rFonts w:cs="Arial" w:hAnsi="Arial" w:ascii="Arial"/>
                            <w:i/>
                            <w:sz w:val="20"/>
                            <w:szCs w:val="20"/>
                          </w:rPr>
                          <w:lastRenderedPageBreak/>
                          <w:t>3</w:t>
                        </w:r>
                      </w:p>
                      <w:p w:rsidRDefault="00380943" w:rsidP="00DC2EBE" w:rsidR="00380943">
                        <w:pPr>
                          <w:pStyle w:val="Bezproreda"/>
                          <w:rPr>
                            <w:rFonts w:cs="Arial" w:hAnsi="Arial" w:ascii="Arial"/>
                            <w:i/>
                            <w:sz w:val="20"/>
                            <w:szCs w:val="20"/>
                          </w:rPr>
                        </w:pPr>
                      </w:p>
                      <w:p w:rsidRDefault="00BF3E32" w:rsidP="00DC2EBE" w:rsidR="001818D3" w:rsidRPr="00E35222">
                        <w:pPr>
                          <w:pStyle w:val="Bezproreda"/>
                          <w:rPr>
                            <w:rFonts w:cs="Arial" w:hAnsi="Arial" w:ascii="Arial"/>
                            <w:i/>
                            <w:sz w:val="20"/>
                            <w:szCs w:val="20"/>
                          </w:rPr>
                        </w:pPr>
                        <w:r w:rsidRPr="00E35222">
                          <w:rPr>
                            <w:rFonts w:cs="Arial" w:hAnsi="Arial" w:ascii="Arial"/>
                            <w:i/>
                            <w:sz w:val="20"/>
                            <w:szCs w:val="20"/>
                          </w:rPr>
                          <w:t>izračunate za referentno razdoblje koje prethodi tekućem polugodištu za pet postotnih poena (točka II. izreke navedene presude) i iznos od 3.023,31 kn (točka III. izreke navedene presude).</w:t>
                        </w:r>
                      </w:p>
                      <w:p w:rsidRDefault="00BF3E32" w:rsidP="00DC2EBE" w:rsidR="00BF3E32" w:rsidRPr="00E35222">
                        <w:pPr>
                          <w:pStyle w:val="Bezproreda"/>
                          <w:rPr>
                            <w:rFonts w:cs="Arial" w:hAnsi="Arial" w:ascii="Arial"/>
                            <w:i/>
                            <w:sz w:val="20"/>
                            <w:szCs w:val="20"/>
                          </w:rPr>
                        </w:pPr>
                        <w:r w:rsidRPr="00E35222">
                          <w:rPr>
                            <w:rFonts w:cs="Arial" w:hAnsi="Arial" w:ascii="Arial"/>
                            <w:i/>
                            <w:sz w:val="20"/>
                            <w:szCs w:val="20"/>
                          </w:rPr>
                          <w:t xml:space="preserve"> Osim toga, uvidom u obračun kamata broj 17.  utvrđeno je kako po osnovi zakonskih zateznih kamata na iznos od 3.032,31 kn dužnik duguje navedenom vjerovniku iznos od 393,09 kn. Nadalje, uvidom u navedenu vjerodostojnu ispravu u bitnome je utvrđeno kako ovdje dužnik kao naručitelj usluge duguje navedenom vjerovniku ukupan iznos od 95.625,00 kn. </w:t>
                        </w:r>
                        <w:r w:rsidR="001818D3" w:rsidRPr="00E35222">
                          <w:rPr>
                            <w:rFonts w:cs="Arial" w:hAnsi="Arial" w:ascii="Arial"/>
                            <w:i/>
                            <w:sz w:val="20"/>
                            <w:szCs w:val="20"/>
                          </w:rPr>
                          <w:t>U</w:t>
                        </w:r>
                        <w:r w:rsidRPr="00E35222">
                          <w:rPr>
                            <w:rFonts w:cs="Arial" w:hAnsi="Arial" w:ascii="Arial"/>
                            <w:i/>
                            <w:sz w:val="20"/>
                            <w:szCs w:val="20"/>
                          </w:rPr>
                          <w:t>vidom u obračun kamata broj 18.utvrđeno je kako po osnovi zakonskih zateznih kamata na iznos od 95.625,00 kn dužnik duguje navedenom vjerovniku iznos od 532,57 kn. Uzevši u obzir navedeno utvrđeno je kako je navedeni vjerovnik učinio vjerojatnim postojanje tražbine prema dužniku.</w:t>
                        </w:r>
                      </w:p>
                      <w:p w:rsidRDefault="00BF3E32" w:rsidP="00DC2EBE" w:rsidR="00BF3E32" w:rsidRPr="00DC2EBE">
                        <w:pPr>
                          <w:pStyle w:val="Bezproreda"/>
                          <w:rPr>
                            <w:rFonts w:cs="Arial" w:hAnsi="Arial" w:ascii="Arial"/>
                            <w:sz w:val="20"/>
                            <w:szCs w:val="20"/>
                          </w:rPr>
                        </w:pPr>
                      </w:p>
                      <w:p w:rsidRDefault="00BF3E32" w:rsidP="00DC2EBE" w:rsidR="00DC2EBE" w:rsidRPr="00E35222">
                        <w:pPr>
                          <w:pStyle w:val="Bezproreda"/>
                          <w:rPr>
                            <w:rFonts w:cs="Arial" w:hAnsi="Arial" w:ascii="Arial"/>
                            <w:i/>
                            <w:sz w:val="20"/>
                            <w:szCs w:val="20"/>
                          </w:rPr>
                        </w:pPr>
                        <w:r w:rsidRPr="00E35222">
                          <w:rPr>
                            <w:rFonts w:cs="Arial" w:hAnsi="Arial" w:ascii="Arial"/>
                            <w:i/>
                            <w:sz w:val="20"/>
                            <w:szCs w:val="20"/>
                          </w:rPr>
                          <w:t>Nadalje, navedeni vjerovnik u prijedlogu za otvaranje stečajnog postupka navodi kako kod</w:t>
                        </w:r>
                      </w:p>
                      <w:p w:rsidRDefault="00BF3E32" w:rsidP="00DC2EBE" w:rsidR="00BF3E32" w:rsidRPr="00E35222">
                        <w:pPr>
                          <w:pStyle w:val="Bezproreda"/>
                          <w:rPr>
                            <w:rFonts w:cs="Arial" w:hAnsi="Arial" w:ascii="Arial"/>
                            <w:i/>
                            <w:sz w:val="20"/>
                            <w:szCs w:val="20"/>
                          </w:rPr>
                        </w:pPr>
                        <w:r w:rsidRPr="00E35222">
                          <w:rPr>
                            <w:rFonts w:cs="Arial" w:hAnsi="Arial" w:ascii="Arial"/>
                            <w:i/>
                            <w:sz w:val="20"/>
                            <w:szCs w:val="20"/>
                          </w:rPr>
                          <w:t xml:space="preserve"> dužnika postoji stečajni razlog jer u očevidniku redoslijeda osnova za plaćanje ima evidentirane, neizvršene osnove za plaćanje u neprekinutom razdoblju od 120 dana u iznosu od 1.988.886,83 kn. Iz Potvrde o neizvršenim osnovama za plaćanje  proizlazi kako je na dan 17. svibnja 2017. dužnik u očevidniku redoslijeda osnova za plaćanje imao evidentirane neizvršene osnove za plaćanje u neprekinutom razdoblju od 455 dana. Budući da dužnik u očevidniku o redoslijedu plaćanja ima evidentirane neizvršene osnove za plaćanje u razdoblju dužem od 60 dana, zbog čega se, u skladu s odredbom čl. 6. st. 2. podstavak 1. SZ-a, smatra da je nesposoban za plaćanje, to je vjerovnik učinio vjerojatnim i postojanje stečajnog razloga</w:t>
                        </w:r>
                        <w:r w:rsidR="001818D3" w:rsidRPr="00E35222">
                          <w:rPr>
                            <w:rFonts w:cs="Arial" w:hAnsi="Arial" w:ascii="Arial"/>
                            <w:i/>
                            <w:sz w:val="20"/>
                            <w:szCs w:val="20"/>
                          </w:rPr>
                          <w:t xml:space="preserve"> </w:t>
                        </w:r>
                        <w:r w:rsidRPr="00E35222">
                          <w:rPr>
                            <w:rFonts w:cs="Arial" w:hAnsi="Arial" w:ascii="Arial"/>
                            <w:i/>
                            <w:sz w:val="20"/>
                            <w:szCs w:val="20"/>
                          </w:rPr>
                          <w:t xml:space="preserve"> nesposobnosti za plaćanje u smislu odredaba čl. 6. SZ-a.</w:t>
                        </w:r>
                      </w:p>
                      <w:p w:rsidRDefault="00A96F0B" w:rsidP="00DC2EBE" w:rsidR="00A96F0B" w:rsidRPr="00BF3E32">
                        <w:pPr>
                          <w:pStyle w:val="Bezproreda"/>
                        </w:pPr>
                      </w:p>
                      <w:p w:rsidRDefault="00A96F0B" w:rsidP="00DC2EBE" w:rsidR="00A96F0B" w:rsidRPr="002571F2">
                        <w:pPr>
                          <w:pStyle w:val="Bezproreda"/>
                          <w:rPr>
                            <w:rFonts w:cs="Arial" w:hAnsi="Arial" w:ascii="Arial"/>
                            <w:sz w:val="20"/>
                            <w:szCs w:val="20"/>
                          </w:rPr>
                        </w:pPr>
                        <w:r w:rsidRPr="002571F2">
                          <w:rPr>
                            <w:rFonts w:cs="Arial" w:hAnsi="Arial" w:ascii="Arial"/>
                            <w:sz w:val="20"/>
                            <w:szCs w:val="20"/>
                          </w:rPr>
                          <w:t xml:space="preserve">                </w:t>
                        </w:r>
                        <w:r w:rsidR="00486086" w:rsidRPr="002571F2">
                          <w:rPr>
                            <w:rFonts w:cs="Arial" w:hAnsi="Arial" w:ascii="Arial"/>
                            <w:sz w:val="20"/>
                            <w:szCs w:val="20"/>
                          </w:rPr>
                          <w:t>Istim Rješenjem Sud je naredio osobi o</w:t>
                        </w:r>
                        <w:r w:rsidRPr="002571F2">
                          <w:rPr>
                            <w:rFonts w:cs="Arial" w:hAnsi="Arial" w:ascii="Arial"/>
                            <w:sz w:val="20"/>
                            <w:szCs w:val="20"/>
                          </w:rPr>
                          <w:t>v</w:t>
                        </w:r>
                        <w:r w:rsidR="00486086" w:rsidRPr="002571F2">
                          <w:rPr>
                            <w:rFonts w:cs="Arial" w:hAnsi="Arial" w:ascii="Arial"/>
                            <w:sz w:val="20"/>
                            <w:szCs w:val="20"/>
                          </w:rPr>
                          <w:t>laštenoj za zastupanje dužnika dužnika Joži</w:t>
                        </w:r>
                      </w:p>
                      <w:p w:rsidRDefault="00486086" w:rsidP="00DC2EBE" w:rsidR="00A96F0B">
                        <w:pPr>
                          <w:pStyle w:val="Bezproreda"/>
                          <w:rPr>
                            <w:rFonts w:cs="Arial" w:hAnsi="Arial" w:ascii="Arial"/>
                            <w:sz w:val="20"/>
                            <w:szCs w:val="20"/>
                          </w:rPr>
                        </w:pPr>
                        <w:r w:rsidRPr="002571F2">
                          <w:rPr>
                            <w:rFonts w:cs="Arial" w:hAnsi="Arial" w:ascii="Arial"/>
                            <w:sz w:val="20"/>
                            <w:szCs w:val="20"/>
                          </w:rPr>
                          <w:t xml:space="preserve"> Novaku, OI</w:t>
                        </w:r>
                        <w:r w:rsidR="00A96F0B" w:rsidRPr="002571F2">
                          <w:rPr>
                            <w:rFonts w:cs="Arial" w:hAnsi="Arial" w:ascii="Arial"/>
                            <w:sz w:val="20"/>
                            <w:szCs w:val="20"/>
                          </w:rPr>
                          <w:t>B</w:t>
                        </w:r>
                        <w:r w:rsidRPr="002571F2">
                          <w:rPr>
                            <w:rFonts w:cs="Arial" w:hAnsi="Arial" w:ascii="Arial"/>
                            <w:sz w:val="20"/>
                            <w:szCs w:val="20"/>
                          </w:rPr>
                          <w:t>: 78332013498, Slovenija, Ivančna Gorica, Stari trg. Stari trg 037,</w:t>
                        </w:r>
                        <w:r w:rsidR="002571F2">
                          <w:rPr>
                            <w:rFonts w:cs="Arial" w:hAnsi="Arial" w:ascii="Arial"/>
                            <w:sz w:val="20"/>
                            <w:szCs w:val="20"/>
                          </w:rPr>
                          <w:t xml:space="preserve"> da </w:t>
                        </w:r>
                        <w:r w:rsidRPr="002571F2">
                          <w:rPr>
                            <w:rFonts w:cs="Arial" w:hAnsi="Arial" w:ascii="Arial"/>
                            <w:sz w:val="20"/>
                            <w:szCs w:val="20"/>
                          </w:rPr>
                          <w:t xml:space="preserve"> u roku 8 dana, </w:t>
                        </w:r>
                        <w:r w:rsidR="002571F2">
                          <w:rPr>
                            <w:rFonts w:cs="Arial" w:hAnsi="Arial" w:ascii="Arial"/>
                            <w:sz w:val="20"/>
                            <w:szCs w:val="20"/>
                          </w:rPr>
                          <w:t>dostavi</w:t>
                        </w:r>
                        <w:r w:rsidRPr="002571F2">
                          <w:rPr>
                            <w:rFonts w:cs="Arial" w:hAnsi="Arial" w:ascii="Arial"/>
                            <w:sz w:val="20"/>
                            <w:szCs w:val="20"/>
                          </w:rPr>
                          <w:t xml:space="preserve"> ovom </w:t>
                        </w:r>
                        <w:r w:rsidR="00A96F0B" w:rsidRPr="002571F2">
                          <w:rPr>
                            <w:rFonts w:cs="Arial" w:hAnsi="Arial" w:ascii="Arial"/>
                            <w:sz w:val="20"/>
                            <w:szCs w:val="20"/>
                          </w:rPr>
                          <w:t xml:space="preserve">sudu </w:t>
                        </w:r>
                        <w:r w:rsidRPr="002571F2">
                          <w:rPr>
                            <w:rFonts w:cs="Arial" w:hAnsi="Arial" w:ascii="Arial"/>
                            <w:sz w:val="20"/>
                            <w:szCs w:val="20"/>
                          </w:rPr>
                          <w:t>pisano izvješće o financijsko-gospodarskom stanju dužnika, te zakazao ročište radi očitovanj</w:t>
                        </w:r>
                        <w:r w:rsidR="00A96F0B" w:rsidRPr="002571F2">
                          <w:rPr>
                            <w:rFonts w:cs="Arial" w:hAnsi="Arial" w:ascii="Arial"/>
                            <w:sz w:val="20"/>
                            <w:szCs w:val="20"/>
                          </w:rPr>
                          <w:t xml:space="preserve">a o </w:t>
                        </w:r>
                        <w:r w:rsidRPr="002571F2">
                          <w:rPr>
                            <w:rFonts w:cs="Arial" w:hAnsi="Arial" w:ascii="Arial"/>
                            <w:sz w:val="20"/>
                            <w:szCs w:val="20"/>
                          </w:rPr>
                          <w:t>prijedlogu za otvaranje stečajnog postupka za dan</w:t>
                        </w:r>
                        <w:r w:rsidR="00BF3E32" w:rsidRPr="002571F2">
                          <w:rPr>
                            <w:rFonts w:cs="Arial" w:hAnsi="Arial" w:ascii="Arial"/>
                            <w:sz w:val="20"/>
                            <w:szCs w:val="20"/>
                          </w:rPr>
                          <w:t xml:space="preserve"> </w:t>
                        </w:r>
                        <w:r w:rsidR="00A96F0B" w:rsidRPr="002571F2">
                          <w:rPr>
                            <w:rFonts w:cs="Arial" w:hAnsi="Arial" w:ascii="Arial"/>
                            <w:sz w:val="20"/>
                            <w:szCs w:val="20"/>
                          </w:rPr>
                          <w:t>25. listopada 2017. Na ročište su zaključkom pozvani: predlagatelj, dužnik i pravne</w:t>
                        </w:r>
                        <w:r w:rsidR="00D70DA4" w:rsidRPr="002571F2">
                          <w:rPr>
                            <w:rFonts w:cs="Arial" w:hAnsi="Arial" w:ascii="Arial"/>
                            <w:sz w:val="20"/>
                            <w:szCs w:val="20"/>
                          </w:rPr>
                          <w:t xml:space="preserve"> </w:t>
                        </w:r>
                        <w:r w:rsidR="00A96F0B" w:rsidRPr="002571F2">
                          <w:rPr>
                            <w:rFonts w:cs="Arial" w:hAnsi="Arial" w:ascii="Arial"/>
                            <w:sz w:val="20"/>
                            <w:szCs w:val="20"/>
                          </w:rPr>
                          <w:t>osobe koje za dužnika obavljaju poslove platnog prometa.</w:t>
                        </w:r>
                      </w:p>
                      <w:p w:rsidRDefault="002571F2" w:rsidP="00DC2EBE" w:rsidR="002571F2">
                        <w:pPr>
                          <w:pStyle w:val="Bezproreda"/>
                          <w:rPr>
                            <w:rFonts w:cs="Arial" w:hAnsi="Arial" w:ascii="Arial"/>
                            <w:sz w:val="20"/>
                            <w:szCs w:val="20"/>
                          </w:rPr>
                        </w:pPr>
                      </w:p>
                      <w:p w:rsidRDefault="002571F2" w:rsidP="00DC2EBE" w:rsidR="00E057AF">
                        <w:pPr>
                          <w:pStyle w:val="Bezproreda"/>
                          <w:rPr>
                            <w:rFonts w:cs="Arial" w:hAnsi="Arial" w:ascii="Arial"/>
                            <w:sz w:val="20"/>
                            <w:szCs w:val="20"/>
                          </w:rPr>
                        </w:pPr>
                        <w:r>
                          <w:rPr>
                            <w:rFonts w:cs="Arial" w:hAnsi="Arial" w:ascii="Arial"/>
                            <w:sz w:val="20"/>
                            <w:szCs w:val="20"/>
                          </w:rPr>
                          <w:t xml:space="preserve">                   Kako osoba ovlaštena za zastupanje dužnika nije u određenom roku dostavila </w:t>
                        </w:r>
                      </w:p>
                      <w:p w:rsidRDefault="002571F2" w:rsidP="00DC2EBE" w:rsidR="002571F2">
                        <w:pPr>
                          <w:pStyle w:val="Bezproreda"/>
                          <w:rPr>
                            <w:rFonts w:cs="Arial" w:hAnsi="Arial" w:ascii="Arial"/>
                            <w:sz w:val="20"/>
                            <w:szCs w:val="20"/>
                          </w:rPr>
                        </w:pPr>
                        <w:r>
                          <w:rPr>
                            <w:rFonts w:cs="Arial" w:hAnsi="Arial" w:ascii="Arial"/>
                            <w:sz w:val="20"/>
                            <w:szCs w:val="20"/>
                          </w:rPr>
                          <w:t>pisano</w:t>
                        </w:r>
                        <w:r w:rsidR="00E057AF">
                          <w:rPr>
                            <w:rFonts w:cs="Arial" w:hAnsi="Arial" w:ascii="Arial"/>
                            <w:sz w:val="20"/>
                            <w:szCs w:val="20"/>
                          </w:rPr>
                          <w:t xml:space="preserve"> izvješće o </w:t>
                        </w:r>
                        <w:r>
                          <w:rPr>
                            <w:rFonts w:cs="Arial" w:hAnsi="Arial" w:ascii="Arial"/>
                            <w:sz w:val="20"/>
                            <w:szCs w:val="20"/>
                          </w:rPr>
                          <w:t>financijsko-gospodarskom stanju dužnika u skladu sa zaključkom ovoga suda od 06. rujna 2017.</w:t>
                        </w:r>
                        <w:r w:rsidR="00E057AF">
                          <w:rPr>
                            <w:rFonts w:cs="Arial" w:hAnsi="Arial" w:ascii="Arial"/>
                            <w:sz w:val="20"/>
                            <w:szCs w:val="20"/>
                          </w:rPr>
                          <w:t xml:space="preserve"> </w:t>
                        </w:r>
                        <w:r>
                          <w:rPr>
                            <w:rFonts w:cs="Arial" w:hAnsi="Arial" w:ascii="Arial"/>
                            <w:sz w:val="20"/>
                            <w:szCs w:val="20"/>
                          </w:rPr>
                          <w:t>niti je pristupila na ročište</w:t>
                        </w:r>
                        <w:r w:rsidR="00E057AF">
                          <w:rPr>
                            <w:rFonts w:cs="Arial" w:hAnsi="Arial" w:ascii="Arial"/>
                            <w:sz w:val="20"/>
                            <w:szCs w:val="20"/>
                          </w:rPr>
                          <w:t xml:space="preserve"> te  nije bilo moguće utvrditi imovinu dužnika koja bi ušla u stečajnu masu, te nije bilo moguće utvrditi je li stečajni dužnik namirio, odnosno naplatio novčanu tražbinu osiguranu hipotekom</w:t>
                        </w:r>
                        <w:r w:rsidR="007E5F4C">
                          <w:rPr>
                            <w:rFonts w:cs="Arial" w:hAnsi="Arial" w:ascii="Arial"/>
                            <w:sz w:val="20"/>
                            <w:szCs w:val="20"/>
                          </w:rPr>
                          <w:t xml:space="preserve"> na n</w:t>
                        </w:r>
                        <w:r w:rsidR="001818D3">
                          <w:rPr>
                            <w:rFonts w:cs="Arial" w:hAnsi="Arial" w:ascii="Arial"/>
                            <w:sz w:val="20"/>
                            <w:szCs w:val="20"/>
                          </w:rPr>
                          <w:t>e</w:t>
                        </w:r>
                        <w:r w:rsidR="007E5F4C">
                          <w:rPr>
                            <w:rFonts w:cs="Arial" w:hAnsi="Arial" w:ascii="Arial"/>
                            <w:sz w:val="20"/>
                            <w:szCs w:val="20"/>
                          </w:rPr>
                          <w:t>kretnini društva QUADA-PROJEKT k.d. Zagreb, to je Sud Rješe</w:t>
                        </w:r>
                        <w:r w:rsidR="001818D3">
                          <w:rPr>
                            <w:rFonts w:cs="Arial" w:hAnsi="Arial" w:ascii="Arial"/>
                            <w:sz w:val="20"/>
                            <w:szCs w:val="20"/>
                          </w:rPr>
                          <w:t>n</w:t>
                        </w:r>
                        <w:r w:rsidR="007E5F4C">
                          <w:rPr>
                            <w:rFonts w:cs="Arial" w:hAnsi="Arial" w:ascii="Arial"/>
                            <w:sz w:val="20"/>
                            <w:szCs w:val="20"/>
                          </w:rPr>
                          <w:t>jem 85. St-2388/17 od 31. listopada 2017.</w:t>
                        </w:r>
                        <w:r w:rsidR="0056196D">
                          <w:rPr>
                            <w:rFonts w:cs="Arial" w:hAnsi="Arial" w:ascii="Arial"/>
                            <w:sz w:val="20"/>
                            <w:szCs w:val="20"/>
                          </w:rPr>
                          <w:t xml:space="preserve"> i</w:t>
                        </w:r>
                        <w:r w:rsidR="007E5F4C">
                          <w:rPr>
                            <w:rFonts w:cs="Arial" w:hAnsi="Arial" w:ascii="Arial"/>
                            <w:sz w:val="20"/>
                            <w:szCs w:val="20"/>
                          </w:rPr>
                          <w:t>menovao Privremenim stečajnim upraviteljem Biserku Šmit-Sabolić, te zaključkom zakazao ročište za dan 11. siječnja 2018.</w:t>
                        </w:r>
                        <w:r w:rsidR="00E057AF">
                          <w:rPr>
                            <w:rFonts w:cs="Arial" w:hAnsi="Arial" w:ascii="Arial"/>
                            <w:sz w:val="20"/>
                            <w:szCs w:val="20"/>
                          </w:rPr>
                          <w:t xml:space="preserve"> </w:t>
                        </w:r>
                      </w:p>
                      <w:p w:rsidRDefault="007E5F4C" w:rsidP="00DC2EBE" w:rsidR="007E5F4C">
                        <w:pPr>
                          <w:pStyle w:val="Bezproreda"/>
                          <w:rPr>
                            <w:rFonts w:cs="Arial" w:hAnsi="Arial" w:ascii="Arial"/>
                            <w:sz w:val="20"/>
                            <w:szCs w:val="20"/>
                          </w:rPr>
                        </w:pPr>
                      </w:p>
                      <w:p w:rsidRDefault="007E5F4C" w:rsidP="00DC2EBE" w:rsidR="008C4E47">
                        <w:pPr>
                          <w:pStyle w:val="Bezproreda"/>
                          <w:rPr>
                            <w:rFonts w:cs="Arial" w:hAnsi="Arial" w:ascii="Arial"/>
                            <w:sz w:val="20"/>
                            <w:szCs w:val="20"/>
                          </w:rPr>
                        </w:pPr>
                        <w:r>
                          <w:rPr>
                            <w:rFonts w:cs="Arial" w:hAnsi="Arial" w:ascii="Arial"/>
                            <w:sz w:val="20"/>
                            <w:szCs w:val="20"/>
                          </w:rPr>
                          <w:t xml:space="preserve">                     Dužnost privremenog stečajnog upravitelja je izvršiti uvid u poslovne knjige i </w:t>
                        </w:r>
                      </w:p>
                      <w:p w:rsidRDefault="007E5F4C" w:rsidP="00DC2EBE" w:rsidR="008C4E47">
                        <w:pPr>
                          <w:pStyle w:val="Bezproreda"/>
                          <w:rPr>
                            <w:rFonts w:cs="Arial" w:hAnsi="Arial" w:ascii="Arial"/>
                            <w:sz w:val="20"/>
                            <w:szCs w:val="20"/>
                          </w:rPr>
                        </w:pPr>
                        <w:r>
                          <w:rPr>
                            <w:rFonts w:cs="Arial" w:hAnsi="Arial" w:ascii="Arial"/>
                            <w:sz w:val="20"/>
                            <w:szCs w:val="20"/>
                          </w:rPr>
                          <w:t>poslovnu dokumentaciju dužnika, pribaviti podatke nadležnih institucija i nakon toga podnijeti</w:t>
                        </w:r>
                      </w:p>
                      <w:p w:rsidRDefault="007E5F4C" w:rsidP="00DC2EBE" w:rsidR="008C4E47">
                        <w:pPr>
                          <w:pStyle w:val="Bezproreda"/>
                          <w:rPr>
                            <w:rFonts w:cs="Arial" w:hAnsi="Arial" w:ascii="Arial"/>
                            <w:sz w:val="20"/>
                            <w:szCs w:val="20"/>
                          </w:rPr>
                        </w:pPr>
                        <w:r>
                          <w:rPr>
                            <w:rFonts w:cs="Arial" w:hAnsi="Arial" w:ascii="Arial"/>
                            <w:sz w:val="20"/>
                            <w:szCs w:val="20"/>
                          </w:rPr>
                          <w:t xml:space="preserve"> izvješće u</w:t>
                        </w:r>
                        <w:r w:rsidR="008C4E47">
                          <w:rPr>
                            <w:rFonts w:cs="Arial" w:hAnsi="Arial" w:ascii="Arial"/>
                            <w:sz w:val="20"/>
                            <w:szCs w:val="20"/>
                          </w:rPr>
                          <w:t xml:space="preserve"> </w:t>
                        </w:r>
                        <w:r>
                          <w:rPr>
                            <w:rFonts w:cs="Arial" w:hAnsi="Arial" w:ascii="Arial"/>
                            <w:sz w:val="20"/>
                            <w:szCs w:val="20"/>
                          </w:rPr>
                          <w:t xml:space="preserve"> kojem će iznijeti svoje stručno mišljenje o tome postoji li kod dužnika i nadalje </w:t>
                        </w:r>
                      </w:p>
                      <w:p w:rsidRDefault="007E5F4C" w:rsidP="008C4E47" w:rsidR="008C4E47">
                        <w:pPr>
                          <w:pStyle w:val="Bezproreda"/>
                          <w:rPr>
                            <w:rFonts w:cs="Arial" w:hAnsi="Arial" w:ascii="Arial"/>
                            <w:sz w:val="20"/>
                            <w:szCs w:val="20"/>
                          </w:rPr>
                        </w:pPr>
                        <w:r>
                          <w:rPr>
                            <w:rFonts w:cs="Arial" w:hAnsi="Arial" w:ascii="Arial"/>
                            <w:sz w:val="20"/>
                            <w:szCs w:val="20"/>
                          </w:rPr>
                          <w:t>stečajni razlog,</w:t>
                        </w:r>
                        <w:r w:rsidR="008C4E47">
                          <w:rPr>
                            <w:rFonts w:cs="Arial" w:hAnsi="Arial" w:ascii="Arial"/>
                            <w:sz w:val="20"/>
                            <w:szCs w:val="20"/>
                          </w:rPr>
                          <w:t xml:space="preserve"> </w:t>
                        </w:r>
                        <w:r>
                          <w:rPr>
                            <w:rFonts w:cs="Arial" w:hAnsi="Arial" w:ascii="Arial"/>
                            <w:sz w:val="20"/>
                            <w:szCs w:val="20"/>
                          </w:rPr>
                          <w:t xml:space="preserve"> utvrditi imovinu stečajnog dužnika i njenu vrijednost, a između ostalog utvrditi i</w:t>
                        </w:r>
                      </w:p>
                      <w:p w:rsidRDefault="007E5F4C" w:rsidP="008C4E47" w:rsidR="008C4E47">
                        <w:pPr>
                          <w:pStyle w:val="Bezproreda"/>
                          <w:rPr>
                            <w:rFonts w:cs="Arial" w:hAnsi="Arial" w:ascii="Arial"/>
                            <w:sz w:val="20"/>
                            <w:szCs w:val="20"/>
                          </w:rPr>
                        </w:pPr>
                        <w:r>
                          <w:rPr>
                            <w:rFonts w:cs="Arial" w:hAnsi="Arial" w:ascii="Arial"/>
                            <w:sz w:val="20"/>
                            <w:szCs w:val="20"/>
                          </w:rPr>
                          <w:t>je li dužnik namirio , odnosno naplatio novčanu tražbinu</w:t>
                        </w:r>
                        <w:r w:rsidR="008C4E47" w:rsidRPr="00BF3E32">
                          <w:rPr>
                            <w:rFonts w:cs="Arial" w:hAnsi="Arial" w:ascii="Arial"/>
                            <w:sz w:val="20"/>
                            <w:szCs w:val="20"/>
                          </w:rPr>
                          <w:t xml:space="preserve"> novčanu tražbinu koju ima prema trećoj</w:t>
                        </w:r>
                        <w:r w:rsidR="00156D95">
                          <w:rPr>
                            <w:rFonts w:cs="Arial" w:hAnsi="Arial" w:ascii="Arial"/>
                            <w:sz w:val="20"/>
                            <w:szCs w:val="20"/>
                          </w:rPr>
                          <w:t xml:space="preserve"> </w:t>
                        </w:r>
                        <w:r w:rsidR="008C4E47" w:rsidRPr="00BF3E32">
                          <w:rPr>
                            <w:rFonts w:cs="Arial" w:hAnsi="Arial" w:ascii="Arial"/>
                            <w:sz w:val="20"/>
                            <w:szCs w:val="20"/>
                          </w:rPr>
                          <w:t>osobi društvu QUADA-PROJEKT, k.d., Zagreb, Draškovićeva 54, OIB 70156698398 u iznosu  2.453.250,00 EUR u kunskoj protuvrijednosti po srednjem tečaju na dan plaćanja osiguranu založnim pravom (hipotekom) na nekretnini treće osobe – društva QUADA-PROJEKT, k.d. Zagreb, Draškovićeva 54, OIB 70156698398, upisanoj u zk.ul. broj 3096, k.o. 316067, VRH, kč.br. 1425, PAŠNJAK, MASLINIK, ukupne površine 256958 m2, stanje obveza stečajnog</w:t>
                        </w:r>
                        <w:r w:rsidR="00156D95">
                          <w:rPr>
                            <w:rFonts w:cs="Arial" w:hAnsi="Arial" w:ascii="Arial"/>
                            <w:sz w:val="20"/>
                            <w:szCs w:val="20"/>
                          </w:rPr>
                          <w:t xml:space="preserve"> </w:t>
                        </w:r>
                        <w:r w:rsidR="008C4E47" w:rsidRPr="00BF3E32">
                          <w:rPr>
                            <w:rFonts w:cs="Arial" w:hAnsi="Arial" w:ascii="Arial"/>
                            <w:sz w:val="20"/>
                            <w:szCs w:val="20"/>
                          </w:rPr>
                          <w:t>dužnika, je li imovina stečajnog dužnika dovoljna za namirenje troškova stečajnog postupka te</w:t>
                        </w:r>
                        <w:r w:rsidR="00156D95">
                          <w:rPr>
                            <w:rFonts w:cs="Arial" w:hAnsi="Arial" w:ascii="Arial"/>
                            <w:sz w:val="20"/>
                            <w:szCs w:val="20"/>
                          </w:rPr>
                          <w:t xml:space="preserve"> </w:t>
                        </w:r>
                        <w:r w:rsidR="008C4E47" w:rsidRPr="00BF3E32">
                          <w:rPr>
                            <w:rFonts w:cs="Arial" w:hAnsi="Arial" w:ascii="Arial"/>
                            <w:sz w:val="20"/>
                            <w:szCs w:val="20"/>
                          </w:rPr>
                          <w:t>koliki je iznos predvidivih troškova prethodnog i stečajnog postupka, a pisano izvješće s</w:t>
                        </w:r>
                        <w:r w:rsidR="00156D95">
                          <w:rPr>
                            <w:rFonts w:cs="Arial" w:hAnsi="Arial" w:ascii="Arial"/>
                            <w:sz w:val="20"/>
                            <w:szCs w:val="20"/>
                          </w:rPr>
                          <w:t xml:space="preserve"> </w:t>
                        </w:r>
                        <w:r w:rsidR="008C4E47" w:rsidRPr="00BF3E32">
                          <w:rPr>
                            <w:rFonts w:cs="Arial" w:hAnsi="Arial" w:ascii="Arial"/>
                            <w:sz w:val="20"/>
                            <w:szCs w:val="20"/>
                          </w:rPr>
                          <w:t>mišljenjem izraditi u roku 30 dana i dostaviti ga u spis i na e-mail</w:t>
                        </w:r>
                      </w:p>
                      <w:p w:rsidRDefault="008C4E47" w:rsidP="008C4E47" w:rsidR="008C4E47">
                        <w:pPr>
                          <w:pStyle w:val="Bezproreda"/>
                          <w:rPr>
                            <w:rFonts w:cs="Arial" w:hAnsi="Arial" w:ascii="Arial"/>
                            <w:sz w:val="20"/>
                            <w:szCs w:val="20"/>
                          </w:rPr>
                        </w:pPr>
                        <w:r w:rsidRPr="00BF3E32">
                          <w:rPr>
                            <w:rFonts w:cs="Arial" w:hAnsi="Arial" w:ascii="Arial"/>
                            <w:sz w:val="20"/>
                            <w:szCs w:val="20"/>
                          </w:rPr>
                          <w:t xml:space="preserve">Katarina. Drdelic@tszg. </w:t>
                        </w:r>
                        <w:r>
                          <w:rPr>
                            <w:rFonts w:cs="Arial" w:hAnsi="Arial" w:ascii="Arial"/>
                            <w:sz w:val="20"/>
                            <w:szCs w:val="20"/>
                          </w:rPr>
                          <w:t>p</w:t>
                        </w:r>
                        <w:r w:rsidRPr="00BF3E32">
                          <w:rPr>
                            <w:rFonts w:cs="Arial" w:hAnsi="Arial" w:ascii="Arial"/>
                            <w:sz w:val="20"/>
                            <w:szCs w:val="20"/>
                          </w:rPr>
                          <w:t>ravosudje.hr.</w:t>
                        </w:r>
                      </w:p>
                      <w:p w:rsidRDefault="008C4E47" w:rsidP="008C4E47" w:rsidR="008C4E47">
                        <w:pPr>
                          <w:pStyle w:val="Bezproreda"/>
                          <w:rPr>
                            <w:rFonts w:cs="Arial" w:hAnsi="Arial" w:ascii="Arial"/>
                            <w:sz w:val="20"/>
                            <w:szCs w:val="20"/>
                          </w:rPr>
                        </w:pPr>
                      </w:p>
                      <w:p w:rsidRDefault="008C4E47" w:rsidP="008C4E47" w:rsidR="008C4E47">
                        <w:pPr>
                          <w:pStyle w:val="Bezproreda"/>
                          <w:rPr>
                            <w:rFonts w:cs="Arial" w:hAnsi="Arial" w:ascii="Arial"/>
                            <w:sz w:val="20"/>
                            <w:szCs w:val="20"/>
                          </w:rPr>
                        </w:pPr>
                      </w:p>
                      <w:p w:rsidRDefault="001818D3" w:rsidP="008C4E47" w:rsidR="008C4E47" w:rsidRPr="00E35222">
                        <w:pPr>
                          <w:pStyle w:val="Bezproreda"/>
                          <w:rPr>
                            <w:rFonts w:cs="Arial" w:hAnsi="Arial" w:ascii="Arial"/>
                            <w:sz w:val="20"/>
                            <w:szCs w:val="20"/>
                            <w:u w:val="single"/>
                          </w:rPr>
                        </w:pPr>
                        <w:r w:rsidRPr="001818D3">
                          <w:rPr>
                            <w:rFonts w:cs="Arial" w:hAnsi="Arial" w:ascii="Arial"/>
                            <w:sz w:val="20"/>
                            <w:szCs w:val="20"/>
                          </w:rPr>
                          <w:t xml:space="preserve">                       </w:t>
                        </w:r>
                        <w:r w:rsidR="00E44A83" w:rsidRPr="001818D3">
                          <w:rPr>
                            <w:rFonts w:cs="Arial" w:hAnsi="Arial" w:ascii="Arial"/>
                            <w:sz w:val="20"/>
                            <w:szCs w:val="20"/>
                          </w:rPr>
                          <w:t xml:space="preserve"> </w:t>
                        </w:r>
                        <w:r w:rsidR="008C4E47" w:rsidRPr="00E35222">
                          <w:rPr>
                            <w:rFonts w:cs="Arial" w:hAnsi="Arial" w:ascii="Arial"/>
                            <w:sz w:val="20"/>
                            <w:szCs w:val="20"/>
                            <w:u w:val="single"/>
                          </w:rPr>
                          <w:t>Radnje za pribavljanje informacija o fina</w:t>
                        </w:r>
                        <w:r w:rsidR="00801193" w:rsidRPr="00E35222">
                          <w:rPr>
                            <w:rFonts w:cs="Arial" w:hAnsi="Arial" w:ascii="Arial"/>
                            <w:sz w:val="20"/>
                            <w:szCs w:val="20"/>
                            <w:u w:val="single"/>
                          </w:rPr>
                          <w:t>n</w:t>
                        </w:r>
                        <w:r w:rsidR="008C4E47" w:rsidRPr="00E35222">
                          <w:rPr>
                            <w:rFonts w:cs="Arial" w:hAnsi="Arial" w:ascii="Arial"/>
                            <w:sz w:val="20"/>
                            <w:szCs w:val="20"/>
                            <w:u w:val="single"/>
                          </w:rPr>
                          <w:t>cijskom stanju Dužnika</w:t>
                        </w:r>
                      </w:p>
                      <w:p w:rsidRDefault="0056196D" w:rsidP="008C4E47" w:rsidR="0056196D" w:rsidRPr="001818D3">
                        <w:pPr>
                          <w:pStyle w:val="Bezproreda"/>
                          <w:rPr>
                            <w:rFonts w:cs="Arial" w:hAnsi="Arial" w:ascii="Arial"/>
                            <w:sz w:val="20"/>
                            <w:szCs w:val="20"/>
                            <w:u w:val="single"/>
                          </w:rPr>
                        </w:pPr>
                      </w:p>
                      <w:p w:rsidRDefault="00E44A83" w:rsidP="008C4E47" w:rsidR="00E44A83">
                        <w:pPr>
                          <w:pStyle w:val="Bezproreda"/>
                          <w:rPr>
                            <w:rFonts w:cs="Arial" w:hAnsi="Arial" w:ascii="Arial"/>
                            <w:sz w:val="20"/>
                            <w:szCs w:val="20"/>
                          </w:rPr>
                        </w:pPr>
                        <w:r>
                          <w:rPr>
                            <w:rFonts w:cs="Arial" w:hAnsi="Arial" w:ascii="Arial"/>
                            <w:sz w:val="20"/>
                            <w:szCs w:val="20"/>
                          </w:rPr>
                          <w:t xml:space="preserve">                      </w:t>
                        </w:r>
                        <w:r w:rsidR="0056196D">
                          <w:rPr>
                            <w:rFonts w:cs="Arial" w:hAnsi="Arial" w:ascii="Arial"/>
                            <w:sz w:val="20"/>
                            <w:szCs w:val="20"/>
                          </w:rPr>
                          <w:t xml:space="preserve">Poslala sam dopis </w:t>
                        </w:r>
                        <w:r>
                          <w:rPr>
                            <w:rFonts w:cs="Arial" w:hAnsi="Arial" w:ascii="Arial"/>
                            <w:sz w:val="20"/>
                            <w:szCs w:val="20"/>
                          </w:rPr>
                          <w:t xml:space="preserve">03.11.2017. Dužniku na adresu Cvjetno naselje 26 Samobor, </w:t>
                        </w:r>
                      </w:p>
                      <w:p w:rsidRDefault="00380943" w:rsidP="00380943" w:rsidR="00380943">
                        <w:pPr>
                          <w:pStyle w:val="Bezproreda"/>
                          <w:jc w:val="center"/>
                          <w:rPr>
                            <w:rFonts w:cs="Arial" w:hAnsi="Arial" w:ascii="Arial"/>
                            <w:sz w:val="20"/>
                            <w:szCs w:val="20"/>
                          </w:rPr>
                        </w:pPr>
                        <w:r>
                          <w:rPr>
                            <w:rFonts w:cs="Arial" w:hAnsi="Arial" w:ascii="Arial"/>
                            <w:sz w:val="20"/>
                            <w:szCs w:val="20"/>
                          </w:rPr>
                          <w:lastRenderedPageBreak/>
                          <w:t>4</w:t>
                        </w:r>
                      </w:p>
                      <w:p w:rsidRDefault="00380943" w:rsidP="008C4E47" w:rsidR="00380943">
                        <w:pPr>
                          <w:pStyle w:val="Bezproreda"/>
                          <w:rPr>
                            <w:rFonts w:cs="Arial" w:hAnsi="Arial" w:ascii="Arial"/>
                            <w:sz w:val="20"/>
                            <w:szCs w:val="20"/>
                          </w:rPr>
                        </w:pPr>
                      </w:p>
                      <w:p w:rsidRDefault="00E44A83" w:rsidP="008C4E47" w:rsidR="00E44A83">
                        <w:pPr>
                          <w:pStyle w:val="Bezproreda"/>
                          <w:rPr>
                            <w:rFonts w:cs="Arial" w:hAnsi="Arial" w:ascii="Arial"/>
                            <w:sz w:val="20"/>
                            <w:szCs w:val="20"/>
                          </w:rPr>
                        </w:pPr>
                        <w:r>
                          <w:rPr>
                            <w:rFonts w:cs="Arial" w:hAnsi="Arial" w:ascii="Arial"/>
                            <w:sz w:val="20"/>
                            <w:szCs w:val="20"/>
                          </w:rPr>
                          <w:t>odgovornoj osobi Jože Novak na adresu u Sloveniji, Stari trg 37, Ivančna Gorica</w:t>
                        </w:r>
                        <w:r w:rsidR="00BD5256">
                          <w:rPr>
                            <w:rFonts w:cs="Arial" w:hAnsi="Arial" w:ascii="Arial"/>
                            <w:sz w:val="20"/>
                            <w:szCs w:val="20"/>
                          </w:rPr>
                          <w:t xml:space="preserve"> sa zamolbom </w:t>
                        </w:r>
                      </w:p>
                      <w:p w:rsidRDefault="00911C44" w:rsidP="008C4E47" w:rsidR="00BD5256">
                        <w:pPr>
                          <w:pStyle w:val="Bezproreda"/>
                          <w:rPr>
                            <w:rFonts w:cs="Arial" w:hAnsi="Arial" w:ascii="Arial"/>
                            <w:sz w:val="20"/>
                            <w:szCs w:val="20"/>
                          </w:rPr>
                        </w:pPr>
                        <w:r>
                          <w:rPr>
                            <w:rFonts w:cs="Arial" w:hAnsi="Arial" w:ascii="Arial"/>
                            <w:sz w:val="20"/>
                            <w:szCs w:val="20"/>
                          </w:rPr>
                          <w:t>da pripremi</w:t>
                        </w:r>
                        <w:r w:rsidR="00BD5256">
                          <w:rPr>
                            <w:rFonts w:cs="Arial" w:hAnsi="Arial" w:ascii="Arial"/>
                            <w:sz w:val="20"/>
                            <w:szCs w:val="20"/>
                          </w:rPr>
                          <w:t xml:space="preserve"> dokumentaciju koja mi je potrebna u prethodnom postupku.</w:t>
                        </w:r>
                      </w:p>
                      <w:p w:rsidRDefault="00E44A83" w:rsidP="008C4E47" w:rsidR="00E44A83">
                        <w:pPr>
                          <w:pStyle w:val="Bezproreda"/>
                          <w:rPr>
                            <w:rFonts w:cs="Arial" w:hAnsi="Arial" w:ascii="Arial"/>
                            <w:sz w:val="20"/>
                            <w:szCs w:val="20"/>
                          </w:rPr>
                        </w:pPr>
                        <w:r>
                          <w:rPr>
                            <w:rFonts w:cs="Arial" w:hAnsi="Arial" w:ascii="Arial"/>
                            <w:sz w:val="20"/>
                            <w:szCs w:val="20"/>
                          </w:rPr>
                          <w:t>Dopis iz Slovenije se vratio</w:t>
                        </w:r>
                        <w:r w:rsidR="00911C44">
                          <w:rPr>
                            <w:rFonts w:cs="Arial" w:hAnsi="Arial" w:ascii="Arial"/>
                            <w:sz w:val="20"/>
                            <w:szCs w:val="20"/>
                          </w:rPr>
                          <w:t xml:space="preserve"> </w:t>
                        </w:r>
                        <w:r w:rsidR="001818D3">
                          <w:rPr>
                            <w:rFonts w:cs="Arial" w:hAnsi="Arial" w:ascii="Arial"/>
                            <w:sz w:val="20"/>
                            <w:szCs w:val="20"/>
                          </w:rPr>
                          <w:t>sa napomenom  - nije tražio kao i</w:t>
                        </w:r>
                        <w:r>
                          <w:rPr>
                            <w:rFonts w:cs="Arial" w:hAnsi="Arial" w:ascii="Arial"/>
                            <w:sz w:val="20"/>
                            <w:szCs w:val="20"/>
                          </w:rPr>
                          <w:t xml:space="preserve"> dopis iz Samobora vratio </w:t>
                        </w:r>
                        <w:r w:rsidR="00BD5256">
                          <w:rPr>
                            <w:rFonts w:cs="Arial" w:hAnsi="Arial" w:ascii="Arial"/>
                            <w:sz w:val="20"/>
                            <w:szCs w:val="20"/>
                          </w:rPr>
                          <w:t xml:space="preserve">s </w:t>
                        </w:r>
                        <w:r>
                          <w:rPr>
                            <w:rFonts w:cs="Arial" w:hAnsi="Arial" w:ascii="Arial"/>
                            <w:sz w:val="20"/>
                            <w:szCs w:val="20"/>
                          </w:rPr>
                          <w:t>napomenom – nije tražio.</w:t>
                        </w:r>
                      </w:p>
                      <w:p w:rsidRDefault="00E44A83" w:rsidP="008C4E47" w:rsidR="0056196D">
                        <w:pPr>
                          <w:pStyle w:val="Bezproreda"/>
                          <w:rPr>
                            <w:rFonts w:cs="Arial" w:hAnsi="Arial" w:ascii="Arial"/>
                            <w:sz w:val="20"/>
                            <w:szCs w:val="20"/>
                          </w:rPr>
                        </w:pPr>
                        <w:r>
                          <w:rPr>
                            <w:rFonts w:cs="Arial" w:hAnsi="Arial" w:ascii="Arial"/>
                            <w:sz w:val="20"/>
                            <w:szCs w:val="20"/>
                          </w:rPr>
                          <w:t>Telefonski brojevi</w:t>
                        </w:r>
                        <w:r w:rsidR="001818D3">
                          <w:rPr>
                            <w:rFonts w:cs="Arial" w:hAnsi="Arial" w:ascii="Arial"/>
                            <w:sz w:val="20"/>
                            <w:szCs w:val="20"/>
                          </w:rPr>
                          <w:t xml:space="preserve"> su </w:t>
                        </w:r>
                        <w:r>
                          <w:rPr>
                            <w:rFonts w:cs="Arial" w:hAnsi="Arial" w:ascii="Arial"/>
                            <w:sz w:val="20"/>
                            <w:szCs w:val="20"/>
                          </w:rPr>
                          <w:t xml:space="preserve"> isključeni.</w:t>
                        </w:r>
                      </w:p>
                      <w:p w:rsidRDefault="00E44A83" w:rsidP="008C4E47" w:rsidR="00E44A83">
                        <w:pPr>
                          <w:pStyle w:val="Bezproreda"/>
                          <w:rPr>
                            <w:rFonts w:cs="Arial" w:hAnsi="Arial" w:ascii="Arial"/>
                            <w:sz w:val="20"/>
                            <w:szCs w:val="20"/>
                          </w:rPr>
                        </w:pPr>
                        <w:r>
                          <w:rPr>
                            <w:rFonts w:cs="Arial" w:hAnsi="Arial" w:ascii="Arial"/>
                            <w:sz w:val="20"/>
                            <w:szCs w:val="20"/>
                          </w:rPr>
                          <w:t xml:space="preserve">                     </w:t>
                        </w:r>
                      </w:p>
                      <w:p w:rsidRDefault="00E44A83" w:rsidP="008C4E47" w:rsidR="007F7B43">
                        <w:pPr>
                          <w:pStyle w:val="Bezproreda"/>
                          <w:rPr>
                            <w:rFonts w:cs="Arial" w:hAnsi="Arial" w:ascii="Arial"/>
                            <w:sz w:val="20"/>
                            <w:szCs w:val="20"/>
                          </w:rPr>
                        </w:pPr>
                        <w:r>
                          <w:rPr>
                            <w:rFonts w:cs="Arial" w:hAnsi="Arial" w:ascii="Arial"/>
                            <w:sz w:val="20"/>
                            <w:szCs w:val="20"/>
                          </w:rPr>
                          <w:t xml:space="preserve">                      Od Ministarstva unutarnjih poslova </w:t>
                        </w:r>
                        <w:r w:rsidR="007F7B43">
                          <w:rPr>
                            <w:rFonts w:cs="Arial" w:hAnsi="Arial" w:ascii="Arial"/>
                            <w:sz w:val="20"/>
                            <w:szCs w:val="20"/>
                          </w:rPr>
                          <w:t xml:space="preserve"> PP Samobor zatražila sam uvjerenje o </w:t>
                        </w:r>
                      </w:p>
                      <w:p w:rsidRDefault="007F7B43" w:rsidP="00DC2EBE" w:rsidR="007F7B43">
                        <w:pPr>
                          <w:pStyle w:val="Bezproreda"/>
                          <w:rPr>
                            <w:rFonts w:cs="Arial" w:hAnsi="Arial" w:ascii="Arial"/>
                            <w:sz w:val="20"/>
                            <w:szCs w:val="20"/>
                          </w:rPr>
                        </w:pPr>
                        <w:r>
                          <w:rPr>
                            <w:rFonts w:cs="Arial" w:hAnsi="Arial" w:ascii="Arial"/>
                            <w:sz w:val="20"/>
                            <w:szCs w:val="20"/>
                          </w:rPr>
                          <w:t xml:space="preserve">evidenciji </w:t>
                        </w:r>
                        <w:r w:rsidR="00E44A83">
                          <w:rPr>
                            <w:rFonts w:cs="Arial" w:hAnsi="Arial" w:ascii="Arial"/>
                            <w:sz w:val="20"/>
                            <w:szCs w:val="20"/>
                          </w:rPr>
                          <w:t>vlasništv</w:t>
                        </w:r>
                        <w:r>
                          <w:rPr>
                            <w:rFonts w:cs="Arial" w:hAnsi="Arial" w:ascii="Arial"/>
                            <w:sz w:val="20"/>
                            <w:szCs w:val="20"/>
                          </w:rPr>
                          <w:t xml:space="preserve">a motornih vozila ali </w:t>
                        </w:r>
                        <w:r w:rsidR="00E44A83">
                          <w:rPr>
                            <w:rFonts w:cs="Arial" w:hAnsi="Arial" w:ascii="Arial"/>
                            <w:sz w:val="20"/>
                            <w:szCs w:val="20"/>
                          </w:rPr>
                          <w:t xml:space="preserve"> do dana pisanja</w:t>
                        </w:r>
                        <w:r>
                          <w:rPr>
                            <w:rFonts w:cs="Arial" w:hAnsi="Arial" w:ascii="Arial"/>
                            <w:sz w:val="20"/>
                            <w:szCs w:val="20"/>
                          </w:rPr>
                          <w:t xml:space="preserve"> </w:t>
                        </w:r>
                        <w:r w:rsidR="00E44A83">
                          <w:rPr>
                            <w:rFonts w:cs="Arial" w:hAnsi="Arial" w:ascii="Arial"/>
                            <w:sz w:val="20"/>
                            <w:szCs w:val="20"/>
                          </w:rPr>
                          <w:t xml:space="preserve">ovog izvješća nisam dobila odgovor. </w:t>
                        </w:r>
                      </w:p>
                      <w:p w:rsidRDefault="00E44A83" w:rsidP="00DC2EBE" w:rsidR="007F7B43">
                        <w:pPr>
                          <w:pStyle w:val="Bezproreda"/>
                          <w:rPr>
                            <w:rFonts w:cs="Arial" w:hAnsi="Arial" w:ascii="Arial"/>
                            <w:sz w:val="20"/>
                            <w:szCs w:val="20"/>
                          </w:rPr>
                        </w:pPr>
                        <w:r>
                          <w:rPr>
                            <w:rFonts w:cs="Arial" w:hAnsi="Arial" w:ascii="Arial"/>
                            <w:sz w:val="20"/>
                            <w:szCs w:val="20"/>
                          </w:rPr>
                          <w:t>Poreznoj upravi u Samoboru uputila sam dopis</w:t>
                        </w:r>
                        <w:r w:rsidR="00BD5256">
                          <w:rPr>
                            <w:rFonts w:cs="Arial" w:hAnsi="Arial" w:ascii="Arial"/>
                            <w:sz w:val="20"/>
                            <w:szCs w:val="20"/>
                          </w:rPr>
                          <w:t xml:space="preserve"> da iz </w:t>
                        </w:r>
                        <w:r w:rsidR="00E35222">
                          <w:rPr>
                            <w:rFonts w:cs="Arial" w:hAnsi="Arial" w:ascii="Arial"/>
                            <w:sz w:val="20"/>
                            <w:szCs w:val="20"/>
                          </w:rPr>
                          <w:t xml:space="preserve">službenih </w:t>
                        </w:r>
                        <w:r w:rsidR="00BD5256">
                          <w:rPr>
                            <w:rFonts w:cs="Arial" w:hAnsi="Arial" w:ascii="Arial"/>
                            <w:sz w:val="20"/>
                            <w:szCs w:val="20"/>
                          </w:rPr>
                          <w:t>očevidnika  dostave podatak</w:t>
                        </w:r>
                      </w:p>
                      <w:p w:rsidRDefault="00BD5256" w:rsidP="00DC2EBE" w:rsidR="004F3984">
                        <w:pPr>
                          <w:pStyle w:val="Bezproreda"/>
                          <w:rPr>
                            <w:rFonts w:cs="Arial" w:hAnsi="Arial" w:ascii="Arial"/>
                            <w:sz w:val="20"/>
                            <w:szCs w:val="20"/>
                          </w:rPr>
                        </w:pPr>
                        <w:r>
                          <w:rPr>
                            <w:rFonts w:cs="Arial" w:hAnsi="Arial" w:ascii="Arial"/>
                            <w:sz w:val="20"/>
                            <w:szCs w:val="20"/>
                          </w:rPr>
                          <w:t xml:space="preserve"> o stjecanju i o</w:t>
                        </w:r>
                        <w:r w:rsidR="004F3984">
                          <w:rPr>
                            <w:rFonts w:cs="Arial" w:hAnsi="Arial" w:ascii="Arial"/>
                            <w:sz w:val="20"/>
                            <w:szCs w:val="20"/>
                          </w:rPr>
                          <w:t>tuđenju nekretnina i pokretnina</w:t>
                        </w:r>
                        <w:r w:rsidR="00E35222">
                          <w:rPr>
                            <w:rFonts w:cs="Arial" w:hAnsi="Arial" w:ascii="Arial"/>
                            <w:sz w:val="20"/>
                            <w:szCs w:val="20"/>
                          </w:rPr>
                          <w:t>, te o stanju duga</w:t>
                        </w:r>
                      </w:p>
                      <w:p w:rsidRDefault="00BD5256" w:rsidP="00DC2EBE" w:rsidR="00BD5256">
                        <w:pPr>
                          <w:pStyle w:val="Bezproreda"/>
                          <w:rPr>
                            <w:rFonts w:cs="Arial" w:hAnsi="Arial" w:ascii="Arial"/>
                            <w:sz w:val="20"/>
                            <w:szCs w:val="20"/>
                          </w:rPr>
                        </w:pPr>
                        <w:r>
                          <w:rPr>
                            <w:rFonts w:cs="Arial" w:hAnsi="Arial" w:ascii="Arial"/>
                            <w:sz w:val="20"/>
                            <w:szCs w:val="20"/>
                          </w:rPr>
                          <w:t xml:space="preserve"> Odgovor još</w:t>
                        </w:r>
                        <w:r w:rsidR="007F7B43">
                          <w:rPr>
                            <w:rFonts w:cs="Arial" w:hAnsi="Arial" w:ascii="Arial"/>
                            <w:sz w:val="20"/>
                            <w:szCs w:val="20"/>
                          </w:rPr>
                          <w:t xml:space="preserve"> </w:t>
                        </w:r>
                        <w:r>
                          <w:rPr>
                            <w:rFonts w:cs="Arial" w:hAnsi="Arial" w:ascii="Arial"/>
                            <w:sz w:val="20"/>
                            <w:szCs w:val="20"/>
                          </w:rPr>
                          <w:t xml:space="preserve">nisam dobila. </w:t>
                        </w:r>
                      </w:p>
                      <w:p w:rsidRDefault="00BD5256" w:rsidP="00DC2EBE" w:rsidR="00BD5256">
                        <w:pPr>
                          <w:pStyle w:val="Bezproreda"/>
                          <w:rPr>
                            <w:rFonts w:cs="Arial" w:hAnsi="Arial" w:ascii="Arial"/>
                            <w:sz w:val="20"/>
                            <w:szCs w:val="20"/>
                          </w:rPr>
                        </w:pPr>
                      </w:p>
                      <w:p w:rsidRDefault="00BD5256" w:rsidP="00DC2EBE" w:rsidR="00BD5256">
                        <w:pPr>
                          <w:pStyle w:val="Bezproreda"/>
                          <w:rPr>
                            <w:rFonts w:cs="Arial" w:hAnsi="Arial" w:ascii="Arial"/>
                            <w:sz w:val="20"/>
                            <w:szCs w:val="20"/>
                          </w:rPr>
                        </w:pPr>
                        <w:r>
                          <w:rPr>
                            <w:rFonts w:cs="Arial" w:hAnsi="Arial" w:ascii="Arial"/>
                            <w:sz w:val="20"/>
                            <w:szCs w:val="20"/>
                          </w:rPr>
                          <w:t xml:space="preserve">                       Državnu geodetsku upravu nisam tražila podatak iz evidencije nositelja prava  na nekretnini, jer zbog plaćanja pristojbe na zahtjev</w:t>
                        </w:r>
                        <w:r w:rsidR="007F7B43">
                          <w:rPr>
                            <w:rFonts w:cs="Arial" w:hAnsi="Arial" w:ascii="Arial"/>
                            <w:sz w:val="20"/>
                            <w:szCs w:val="20"/>
                          </w:rPr>
                          <w:t>,</w:t>
                        </w:r>
                        <w:r>
                          <w:rPr>
                            <w:rFonts w:cs="Arial" w:hAnsi="Arial" w:ascii="Arial"/>
                            <w:sz w:val="20"/>
                            <w:szCs w:val="20"/>
                          </w:rPr>
                          <w:t xml:space="preserve"> odložila sam do održavanja ročišta i donošenja</w:t>
                        </w:r>
                        <w:r w:rsidR="0040447B">
                          <w:rPr>
                            <w:rFonts w:cs="Arial" w:hAnsi="Arial" w:ascii="Arial"/>
                            <w:sz w:val="20"/>
                            <w:szCs w:val="20"/>
                          </w:rPr>
                          <w:t xml:space="preserve"> </w:t>
                        </w:r>
                        <w:r>
                          <w:rPr>
                            <w:rFonts w:cs="Arial" w:hAnsi="Arial" w:ascii="Arial"/>
                            <w:sz w:val="20"/>
                            <w:szCs w:val="20"/>
                          </w:rPr>
                          <w:t>odluke Suda</w:t>
                        </w:r>
                        <w:r w:rsidR="00911C44">
                          <w:rPr>
                            <w:rFonts w:cs="Arial" w:hAnsi="Arial" w:ascii="Arial"/>
                            <w:sz w:val="20"/>
                            <w:szCs w:val="20"/>
                          </w:rPr>
                          <w:t xml:space="preserve"> o nastavku postupka.</w:t>
                        </w:r>
                      </w:p>
                      <w:p w:rsidRDefault="00911C44" w:rsidP="00DC2EBE" w:rsidR="00911C44">
                        <w:pPr>
                          <w:pStyle w:val="Bezproreda"/>
                          <w:rPr>
                            <w:rFonts w:cs="Arial" w:hAnsi="Arial" w:ascii="Arial"/>
                            <w:sz w:val="20"/>
                            <w:szCs w:val="20"/>
                          </w:rPr>
                        </w:pPr>
                      </w:p>
                      <w:p w:rsidRDefault="00BD5256" w:rsidP="00DC2EBE" w:rsidR="007F7B43">
                        <w:pPr>
                          <w:pStyle w:val="Bezproreda"/>
                          <w:rPr>
                            <w:rFonts w:cs="Arial" w:hAnsi="Arial" w:ascii="Arial"/>
                            <w:sz w:val="20"/>
                            <w:szCs w:val="20"/>
                          </w:rPr>
                        </w:pPr>
                        <w:r>
                          <w:rPr>
                            <w:rFonts w:cs="Arial" w:hAnsi="Arial" w:ascii="Arial"/>
                            <w:sz w:val="20"/>
                            <w:szCs w:val="20"/>
                          </w:rPr>
                          <w:t xml:space="preserve">                       Hrvatski zavod za mirovinsko osiguranje Zagreb nisam kontaktirala, jer je </w:t>
                        </w:r>
                      </w:p>
                      <w:p w:rsidRDefault="007F7B43" w:rsidP="00DC2EBE" w:rsidR="007F7B43">
                        <w:pPr>
                          <w:pStyle w:val="Bezproreda"/>
                          <w:rPr>
                            <w:rFonts w:cs="Arial" w:hAnsi="Arial" w:ascii="Arial"/>
                            <w:sz w:val="20"/>
                            <w:szCs w:val="20"/>
                          </w:rPr>
                        </w:pPr>
                        <w:r>
                          <w:rPr>
                            <w:rFonts w:cs="Arial" w:hAnsi="Arial" w:ascii="Arial"/>
                            <w:sz w:val="20"/>
                            <w:szCs w:val="20"/>
                          </w:rPr>
                          <w:t xml:space="preserve">sud  Zaključkom od 06.veljače 2017. uputio dopis a  iz dostavljene potvrde Hrvatskog zavoda </w:t>
                        </w:r>
                      </w:p>
                      <w:p w:rsidRDefault="007F7B43" w:rsidP="00DC2EBE" w:rsidR="007F7B43">
                        <w:pPr>
                          <w:pStyle w:val="Bezproreda"/>
                          <w:rPr>
                            <w:rFonts w:cs="Arial" w:hAnsi="Arial" w:ascii="Arial"/>
                            <w:sz w:val="20"/>
                            <w:szCs w:val="20"/>
                          </w:rPr>
                        </w:pPr>
                        <w:r>
                          <w:rPr>
                            <w:rFonts w:cs="Arial" w:hAnsi="Arial" w:ascii="Arial"/>
                            <w:sz w:val="20"/>
                            <w:szCs w:val="20"/>
                          </w:rPr>
                          <w:t xml:space="preserve">za mirovinsko osiguranje proizlazi da dužnik nema zaposlenih </w:t>
                        </w:r>
                        <w:r w:rsidR="00BD5256">
                          <w:rPr>
                            <w:rFonts w:cs="Arial" w:hAnsi="Arial" w:ascii="Arial"/>
                            <w:sz w:val="20"/>
                            <w:szCs w:val="20"/>
                          </w:rPr>
                          <w:t xml:space="preserve"> </w:t>
                        </w:r>
                        <w:r>
                          <w:rPr>
                            <w:rFonts w:cs="Arial" w:hAnsi="Arial" w:ascii="Arial"/>
                            <w:sz w:val="20"/>
                            <w:szCs w:val="20"/>
                          </w:rPr>
                          <w:t xml:space="preserve">( Rješenje  St-4986/16-12 </w:t>
                        </w:r>
                      </w:p>
                      <w:p w:rsidRDefault="007F7B43" w:rsidP="00DC2EBE" w:rsidR="00BD5256">
                        <w:pPr>
                          <w:pStyle w:val="Bezproreda"/>
                          <w:rPr>
                            <w:rFonts w:cs="Arial" w:hAnsi="Arial" w:ascii="Arial"/>
                            <w:sz w:val="20"/>
                            <w:szCs w:val="20"/>
                          </w:rPr>
                        </w:pPr>
                        <w:r>
                          <w:rPr>
                            <w:rFonts w:cs="Arial" w:hAnsi="Arial" w:ascii="Arial"/>
                            <w:sz w:val="20"/>
                            <w:szCs w:val="20"/>
                          </w:rPr>
                          <w:t>od 13.lipnja 2017.)</w:t>
                        </w:r>
                        <w:r w:rsidR="00BD5256">
                          <w:rPr>
                            <w:rFonts w:cs="Arial" w:hAnsi="Arial" w:ascii="Arial"/>
                            <w:sz w:val="20"/>
                            <w:szCs w:val="20"/>
                          </w:rPr>
                          <w:t xml:space="preserve"> </w:t>
                        </w:r>
                      </w:p>
                      <w:p w:rsidRDefault="0040447B" w:rsidP="00DC2EBE" w:rsidR="0040447B">
                        <w:pPr>
                          <w:pStyle w:val="Bezproreda"/>
                          <w:rPr>
                            <w:rFonts w:cs="Arial" w:hAnsi="Arial" w:ascii="Arial"/>
                            <w:sz w:val="20"/>
                            <w:szCs w:val="20"/>
                          </w:rPr>
                        </w:pPr>
                      </w:p>
                      <w:p w:rsidRDefault="0040447B" w:rsidP="0040447B" w:rsidR="00A54332">
                        <w:pPr>
                          <w:pStyle w:val="Bezproreda"/>
                          <w:rPr>
                            <w:rFonts w:cs="Arial" w:hAnsi="Arial" w:ascii="Arial"/>
                            <w:sz w:val="20"/>
                            <w:szCs w:val="20"/>
                          </w:rPr>
                        </w:pPr>
                        <w:r>
                          <w:rPr>
                            <w:rFonts w:cs="Arial" w:hAnsi="Arial" w:ascii="Arial"/>
                            <w:sz w:val="20"/>
                            <w:szCs w:val="20"/>
                          </w:rPr>
                          <w:t xml:space="preserve">                        Od Financijske agencije zatražila sam izlistanje podataka iz Očevidnika o redoslijedu plaćanja  koji je preuzet na USB stik, a odštampani će se priložiti uz spis.</w:t>
                        </w:r>
                        <w:r w:rsidR="006819B8">
                          <w:rPr>
                            <w:rFonts w:cs="Arial" w:hAnsi="Arial" w:ascii="Arial"/>
                            <w:sz w:val="20"/>
                            <w:szCs w:val="20"/>
                          </w:rPr>
                          <w:t>Poslovni račun broj HR8525000091101279591 otvoren je u ADDIKO BANK d.d. Zagreb 27.05.2014 i zatvoren 14.11.2017.</w:t>
                        </w:r>
                        <w:r>
                          <w:rPr>
                            <w:rFonts w:cs="Arial" w:hAnsi="Arial" w:ascii="Arial"/>
                            <w:sz w:val="20"/>
                            <w:szCs w:val="20"/>
                          </w:rPr>
                          <w:t xml:space="preserve"> Iznos blokade  </w:t>
                        </w:r>
                        <w:r w:rsidR="00A54332">
                          <w:rPr>
                            <w:rFonts w:cs="Arial" w:hAnsi="Arial" w:ascii="Arial"/>
                            <w:sz w:val="20"/>
                            <w:szCs w:val="20"/>
                          </w:rPr>
                          <w:t xml:space="preserve">na dan 15.lipnja 2016. godine iznosi 1.988.886,83 kn a </w:t>
                        </w:r>
                        <w:r w:rsidR="00911C44">
                          <w:rPr>
                            <w:rFonts w:cs="Arial" w:hAnsi="Arial" w:ascii="Arial"/>
                            <w:sz w:val="20"/>
                            <w:szCs w:val="20"/>
                          </w:rPr>
                          <w:t>na dan 03. studeni 2017.</w:t>
                        </w:r>
                        <w:r>
                          <w:rPr>
                            <w:rFonts w:cs="Arial" w:hAnsi="Arial" w:ascii="Arial"/>
                            <w:sz w:val="20"/>
                            <w:szCs w:val="20"/>
                          </w:rPr>
                          <w:t xml:space="preserve"> 2.221.082,14 kn </w:t>
                        </w:r>
                        <w:r w:rsidR="00E35222">
                          <w:rPr>
                            <w:rFonts w:cs="Arial" w:hAnsi="Arial" w:ascii="Arial"/>
                            <w:sz w:val="20"/>
                            <w:szCs w:val="20"/>
                          </w:rPr>
                          <w:t xml:space="preserve">. </w:t>
                        </w:r>
                      </w:p>
                      <w:p w:rsidRDefault="006819B8" w:rsidP="0040447B" w:rsidR="006819B8">
                        <w:pPr>
                          <w:pStyle w:val="Bezproreda"/>
                          <w:rPr>
                            <w:rFonts w:cs="Arial" w:hAnsi="Arial" w:ascii="Arial"/>
                            <w:sz w:val="20"/>
                            <w:szCs w:val="20"/>
                          </w:rPr>
                        </w:pPr>
                      </w:p>
                      <w:p w:rsidRDefault="006819B8" w:rsidP="0040447B" w:rsidR="006819B8">
                        <w:pPr>
                          <w:pStyle w:val="Bezproreda"/>
                          <w:rPr>
                            <w:rFonts w:cs="Arial" w:hAnsi="Arial" w:ascii="Arial"/>
                            <w:sz w:val="20"/>
                            <w:szCs w:val="20"/>
                          </w:rPr>
                        </w:pPr>
                      </w:p>
                      <w:p w:rsidRDefault="00B1454D" w:rsidP="0040447B" w:rsidR="00A54332" w:rsidRPr="00801193">
                        <w:pPr>
                          <w:pStyle w:val="Bezproreda"/>
                          <w:rPr>
                            <w:rFonts w:cs="Arial" w:hAnsi="Arial" w:ascii="Arial"/>
                            <w:b/>
                            <w:sz w:val="20"/>
                            <w:szCs w:val="20"/>
                          </w:rPr>
                        </w:pPr>
                        <w:r w:rsidRPr="00801193">
                          <w:rPr>
                            <w:rFonts w:cs="Arial" w:hAnsi="Arial" w:ascii="Arial"/>
                            <w:b/>
                            <w:sz w:val="20"/>
                            <w:szCs w:val="20"/>
                          </w:rPr>
                          <w:t xml:space="preserve">                        </w:t>
                        </w:r>
                        <w:r w:rsidR="00A54332" w:rsidRPr="00801193">
                          <w:rPr>
                            <w:rFonts w:cs="Arial" w:hAnsi="Arial" w:ascii="Arial"/>
                            <w:b/>
                            <w:sz w:val="20"/>
                            <w:szCs w:val="20"/>
                          </w:rPr>
                          <w:t>POSLOVNE KNJIGE I DOKUMENTACIJA</w:t>
                        </w:r>
                      </w:p>
                      <w:p w:rsidRDefault="00A54332" w:rsidP="0040447B" w:rsidR="00A54332" w:rsidRPr="00801193">
                        <w:pPr>
                          <w:pStyle w:val="Bezproreda"/>
                          <w:rPr>
                            <w:rFonts w:cs="Arial" w:hAnsi="Arial" w:ascii="Arial"/>
                            <w:b/>
                            <w:sz w:val="20"/>
                            <w:szCs w:val="20"/>
                          </w:rPr>
                        </w:pPr>
                      </w:p>
                      <w:p w:rsidRDefault="00B1454D" w:rsidP="0040447B" w:rsidR="00A54332">
                        <w:pPr>
                          <w:pStyle w:val="Bezproreda"/>
                          <w:rPr>
                            <w:rFonts w:cs="Arial" w:hAnsi="Arial" w:ascii="Arial"/>
                            <w:sz w:val="20"/>
                            <w:szCs w:val="20"/>
                          </w:rPr>
                        </w:pPr>
                        <w:r>
                          <w:rPr>
                            <w:rFonts w:cs="Arial" w:hAnsi="Arial" w:ascii="Arial"/>
                            <w:sz w:val="20"/>
                            <w:szCs w:val="20"/>
                          </w:rPr>
                          <w:t xml:space="preserve">                        </w:t>
                        </w:r>
                        <w:r w:rsidR="00A54332">
                          <w:rPr>
                            <w:rFonts w:cs="Arial" w:hAnsi="Arial" w:ascii="Arial"/>
                            <w:sz w:val="20"/>
                            <w:szCs w:val="20"/>
                          </w:rPr>
                          <w:t>Poslovne knjige i dokumentaciju nisam mogla preuzeti  jer nisam uspjela stupiti u kontakt s odgovorno</w:t>
                        </w:r>
                        <w:r>
                          <w:rPr>
                            <w:rFonts w:cs="Arial" w:hAnsi="Arial" w:ascii="Arial"/>
                            <w:sz w:val="20"/>
                            <w:szCs w:val="20"/>
                          </w:rPr>
                          <w:t>m osobom Društva.</w:t>
                        </w:r>
                      </w:p>
                      <w:p w:rsidRDefault="00B1454D" w:rsidP="0040447B" w:rsidR="00B1454D">
                        <w:pPr>
                          <w:pStyle w:val="Bezproreda"/>
                          <w:rPr>
                            <w:rFonts w:cs="Arial" w:hAnsi="Arial" w:ascii="Arial"/>
                            <w:sz w:val="20"/>
                            <w:szCs w:val="20"/>
                          </w:rPr>
                        </w:pPr>
                      </w:p>
                      <w:p w:rsidRDefault="00B1454D" w:rsidP="0040447B" w:rsidR="00B1454D">
                        <w:pPr>
                          <w:pStyle w:val="Bezproreda"/>
                          <w:rPr>
                            <w:rFonts w:cs="Arial" w:hAnsi="Arial" w:ascii="Arial"/>
                            <w:sz w:val="20"/>
                            <w:szCs w:val="20"/>
                          </w:rPr>
                        </w:pPr>
                        <w:r>
                          <w:rPr>
                            <w:rFonts w:cs="Arial" w:hAnsi="Arial" w:ascii="Arial"/>
                            <w:sz w:val="20"/>
                            <w:szCs w:val="20"/>
                          </w:rPr>
                          <w:t xml:space="preserve">                        Uvidom u Registar godišnjih financijskih izvještaja FINE utvrdila sam da Dužnik</w:t>
                        </w:r>
                      </w:p>
                      <w:p w:rsidRDefault="00B1454D" w:rsidP="0040447B" w:rsidR="00B1454D">
                        <w:pPr>
                          <w:pStyle w:val="Bezproreda"/>
                          <w:rPr>
                            <w:rFonts w:cs="Arial" w:hAnsi="Arial" w:ascii="Arial"/>
                            <w:sz w:val="20"/>
                            <w:szCs w:val="20"/>
                          </w:rPr>
                        </w:pPr>
                        <w:r>
                          <w:rPr>
                            <w:rFonts w:cs="Arial" w:hAnsi="Arial" w:ascii="Arial"/>
                            <w:sz w:val="20"/>
                            <w:szCs w:val="20"/>
                          </w:rPr>
                          <w:t>nije</w:t>
                        </w:r>
                        <w:r w:rsidR="00801193">
                          <w:rPr>
                            <w:rFonts w:cs="Arial" w:hAnsi="Arial" w:ascii="Arial"/>
                            <w:sz w:val="20"/>
                            <w:szCs w:val="20"/>
                          </w:rPr>
                          <w:t xml:space="preserve"> predao financijska</w:t>
                        </w:r>
                        <w:r>
                          <w:rPr>
                            <w:rFonts w:cs="Arial" w:hAnsi="Arial" w:ascii="Arial"/>
                            <w:sz w:val="20"/>
                            <w:szCs w:val="20"/>
                          </w:rPr>
                          <w:t xml:space="preserve"> izvješća za 201</w:t>
                        </w:r>
                        <w:r w:rsidR="006819B8">
                          <w:rPr>
                            <w:rFonts w:cs="Arial" w:hAnsi="Arial" w:ascii="Arial"/>
                            <w:sz w:val="20"/>
                            <w:szCs w:val="20"/>
                          </w:rPr>
                          <w:t>5</w:t>
                        </w:r>
                        <w:r>
                          <w:rPr>
                            <w:rFonts w:cs="Arial" w:hAnsi="Arial" w:ascii="Arial"/>
                            <w:sz w:val="20"/>
                            <w:szCs w:val="20"/>
                          </w:rPr>
                          <w:t>. godinu i</w:t>
                        </w:r>
                        <w:r w:rsidR="006819B8">
                          <w:rPr>
                            <w:rFonts w:cs="Arial" w:hAnsi="Arial" w:ascii="Arial"/>
                            <w:sz w:val="20"/>
                            <w:szCs w:val="20"/>
                          </w:rPr>
                          <w:t xml:space="preserve"> 2016</w:t>
                        </w:r>
                        <w:r>
                          <w:rPr>
                            <w:rFonts w:cs="Arial" w:hAnsi="Arial" w:ascii="Arial"/>
                            <w:sz w:val="20"/>
                            <w:szCs w:val="20"/>
                          </w:rPr>
                          <w:t>. godinu.</w:t>
                        </w:r>
                      </w:p>
                      <w:p w:rsidRDefault="00801193" w:rsidP="0040447B" w:rsidR="00801193">
                        <w:pPr>
                          <w:pStyle w:val="Bezproreda"/>
                          <w:rPr>
                            <w:rFonts w:cs="Arial" w:hAnsi="Arial" w:ascii="Arial"/>
                            <w:sz w:val="20"/>
                            <w:szCs w:val="20"/>
                          </w:rPr>
                        </w:pPr>
                      </w:p>
                      <w:p w:rsidRDefault="00801193" w:rsidP="0040447B" w:rsidR="00801193">
                        <w:pPr>
                          <w:pStyle w:val="Bezproreda"/>
                          <w:rPr>
                            <w:rFonts w:cs="Arial" w:hAnsi="Arial" w:ascii="Arial"/>
                            <w:sz w:val="20"/>
                            <w:szCs w:val="20"/>
                          </w:rPr>
                        </w:pPr>
                      </w:p>
                      <w:p w:rsidRDefault="006819B8" w:rsidP="00801193" w:rsidR="00801193" w:rsidRPr="00801193">
                        <w:pPr>
                          <w:pStyle w:val="Bezproreda"/>
                          <w:rPr>
                            <w:rFonts w:cs="Arial" w:hAnsi="Arial" w:ascii="Arial"/>
                            <w:b/>
                            <w:sz w:val="20"/>
                            <w:szCs w:val="20"/>
                          </w:rPr>
                        </w:pPr>
                        <w:r>
                          <w:rPr>
                            <w:rFonts w:cs="Arial" w:hAnsi="Arial" w:ascii="Arial"/>
                            <w:b/>
                            <w:sz w:val="20"/>
                            <w:szCs w:val="20"/>
                          </w:rPr>
                          <w:t xml:space="preserve">                          </w:t>
                        </w:r>
                        <w:r w:rsidR="006F3E59">
                          <w:rPr>
                            <w:rFonts w:cs="Arial" w:hAnsi="Arial" w:ascii="Arial"/>
                            <w:b/>
                            <w:sz w:val="20"/>
                            <w:szCs w:val="20"/>
                          </w:rPr>
                          <w:t>I</w:t>
                        </w:r>
                        <w:r w:rsidR="00801193" w:rsidRPr="00801193">
                          <w:rPr>
                            <w:rFonts w:cs="Arial" w:hAnsi="Arial" w:ascii="Arial"/>
                            <w:b/>
                            <w:sz w:val="20"/>
                            <w:szCs w:val="20"/>
                          </w:rPr>
                          <w:t>MOVINA DUŽNIKA KOJA BI ČINILA STEČAJNU MASU</w:t>
                        </w:r>
                      </w:p>
                      <w:p w:rsidRDefault="00801193" w:rsidP="00801193" w:rsidR="00801193">
                        <w:pPr>
                          <w:pStyle w:val="Bezproreda"/>
                          <w:ind w:left="720"/>
                          <w:rPr>
                            <w:rFonts w:cs="Arial" w:hAnsi="Arial" w:ascii="Arial"/>
                            <w:sz w:val="20"/>
                            <w:szCs w:val="20"/>
                          </w:rPr>
                        </w:pPr>
                      </w:p>
                      <w:p w:rsidRDefault="00801193" w:rsidP="0040447B" w:rsidR="00801193">
                        <w:pPr>
                          <w:pStyle w:val="Bezproreda"/>
                          <w:rPr>
                            <w:rFonts w:cs="Arial" w:hAnsi="Arial" w:ascii="Arial"/>
                            <w:sz w:val="20"/>
                            <w:szCs w:val="20"/>
                          </w:rPr>
                        </w:pPr>
                      </w:p>
                      <w:p w:rsidRDefault="006819B8" w:rsidP="0040447B" w:rsidR="00801193">
                        <w:pPr>
                          <w:pStyle w:val="Bezproreda"/>
                          <w:rPr>
                            <w:rFonts w:cs="Arial" w:hAnsi="Arial" w:ascii="Arial"/>
                            <w:sz w:val="20"/>
                            <w:szCs w:val="20"/>
                          </w:rPr>
                        </w:pPr>
                        <w:r>
                          <w:rPr>
                            <w:rFonts w:cs="Arial" w:hAnsi="Arial" w:ascii="Arial"/>
                            <w:sz w:val="20"/>
                            <w:szCs w:val="20"/>
                          </w:rPr>
                          <w:t xml:space="preserve">                          </w:t>
                        </w:r>
                        <w:r w:rsidR="00801193">
                          <w:rPr>
                            <w:rFonts w:cs="Arial" w:hAnsi="Arial" w:ascii="Arial"/>
                            <w:sz w:val="20"/>
                            <w:szCs w:val="20"/>
                          </w:rPr>
                          <w:t>U financijskom izvješću za 2014. godinu dužnik je iskazao sljedeća stanja:</w:t>
                        </w:r>
                      </w:p>
                      <w:p w:rsidRDefault="00801193" w:rsidP="0040447B" w:rsidR="00801193">
                        <w:pPr>
                          <w:pStyle w:val="Bezproreda"/>
                          <w:rPr>
                            <w:rFonts w:cs="Arial" w:hAnsi="Arial" w:ascii="Arial"/>
                            <w:sz w:val="20"/>
                            <w:szCs w:val="20"/>
                          </w:rPr>
                        </w:pPr>
                      </w:p>
                      <w:p w:rsidRDefault="00801193" w:rsidP="0040447B" w:rsidR="00801193">
                        <w:pPr>
                          <w:pStyle w:val="Bezproreda"/>
                          <w:rPr>
                            <w:rFonts w:cs="Arial" w:hAnsi="Arial" w:ascii="Arial"/>
                            <w:sz w:val="20"/>
                            <w:szCs w:val="20"/>
                          </w:rPr>
                        </w:pPr>
                        <w:r>
                          <w:rPr>
                            <w:rFonts w:cs="Arial" w:hAnsi="Arial" w:ascii="Arial"/>
                            <w:sz w:val="20"/>
                            <w:szCs w:val="20"/>
                          </w:rPr>
                          <w:t xml:space="preserve">                                          </w:t>
                        </w:r>
                      </w:p>
                      <w:p w:rsidRDefault="002C0F32" w:rsidP="0040447B" w:rsidR="00801193">
                        <w:pPr>
                          <w:pStyle w:val="Bezproreda"/>
                          <w:rPr>
                            <w:rFonts w:cs="Arial" w:hAnsi="Arial" w:ascii="Arial"/>
                            <w:sz w:val="20"/>
                            <w:szCs w:val="20"/>
                          </w:rPr>
                        </w:pPr>
                        <w:r>
                          <w:rPr>
                            <w:rFonts w:cs="Arial" w:hAnsi="Arial" w:ascii="Arial"/>
                            <w:sz w:val="20"/>
                            <w:szCs w:val="20"/>
                          </w:rPr>
                          <w:t>DUGOTRAJNA</w:t>
                        </w:r>
                        <w:r w:rsidR="00801193">
                          <w:rPr>
                            <w:rFonts w:cs="Arial" w:hAnsi="Arial" w:ascii="Arial"/>
                            <w:sz w:val="20"/>
                            <w:szCs w:val="20"/>
                          </w:rPr>
                          <w:t xml:space="preserve">   </w:t>
                        </w:r>
                        <w:r w:rsidR="00911C44">
                          <w:rPr>
                            <w:rFonts w:cs="Arial" w:hAnsi="Arial" w:ascii="Arial"/>
                            <w:sz w:val="20"/>
                            <w:szCs w:val="20"/>
                          </w:rPr>
                          <w:t>IMOVINA</w:t>
                        </w:r>
                        <w:r w:rsidR="00801193">
                          <w:rPr>
                            <w:rFonts w:cs="Arial" w:hAnsi="Arial" w:ascii="Arial"/>
                            <w:sz w:val="20"/>
                            <w:szCs w:val="20"/>
                          </w:rPr>
                          <w:t xml:space="preserve">                                                                               8.798.674</w:t>
                        </w:r>
                      </w:p>
                      <w:p w:rsidRDefault="00801193" w:rsidP="0040447B" w:rsidR="00801193">
                        <w:pPr>
                          <w:pStyle w:val="Bezproreda"/>
                          <w:rPr>
                            <w:rFonts w:cs="Arial" w:hAnsi="Arial" w:ascii="Arial"/>
                            <w:sz w:val="20"/>
                            <w:szCs w:val="20"/>
                          </w:rPr>
                        </w:pPr>
                        <w:r>
                          <w:rPr>
                            <w:rFonts w:cs="Arial" w:hAnsi="Arial" w:ascii="Arial"/>
                            <w:sz w:val="20"/>
                            <w:szCs w:val="20"/>
                          </w:rPr>
                          <w:t xml:space="preserve">Materijalna – dani predujmovi za materijalnu imovinu     8.798.674     </w:t>
                        </w:r>
                      </w:p>
                      <w:p w:rsidRDefault="002C0F32" w:rsidP="0040447B" w:rsidR="00801193">
                        <w:pPr>
                          <w:pStyle w:val="Bezproreda"/>
                          <w:rPr>
                            <w:rFonts w:cs="Arial" w:hAnsi="Arial" w:ascii="Arial"/>
                            <w:sz w:val="20"/>
                            <w:szCs w:val="20"/>
                          </w:rPr>
                        </w:pPr>
                        <w:r>
                          <w:rPr>
                            <w:rFonts w:cs="Arial" w:hAnsi="Arial" w:ascii="Arial"/>
                            <w:sz w:val="20"/>
                            <w:szCs w:val="20"/>
                          </w:rPr>
                          <w:t>KRATKOTRAJNA</w:t>
                        </w:r>
                        <w:r w:rsidR="00801193">
                          <w:rPr>
                            <w:rFonts w:cs="Arial" w:hAnsi="Arial" w:ascii="Arial"/>
                            <w:sz w:val="20"/>
                            <w:szCs w:val="20"/>
                          </w:rPr>
                          <w:t xml:space="preserve">       </w:t>
                        </w:r>
                        <w:r w:rsidR="00911C44">
                          <w:rPr>
                            <w:rFonts w:cs="Arial" w:hAnsi="Arial" w:ascii="Arial"/>
                            <w:sz w:val="20"/>
                            <w:szCs w:val="20"/>
                          </w:rPr>
                          <w:t xml:space="preserve">IMOVINA  </w:t>
                        </w:r>
                        <w:r w:rsidR="00801193">
                          <w:rPr>
                            <w:rFonts w:cs="Arial" w:hAnsi="Arial" w:ascii="Arial"/>
                            <w:sz w:val="20"/>
                            <w:szCs w:val="20"/>
                          </w:rPr>
                          <w:t xml:space="preserve">                                                               </w:t>
                        </w:r>
                        <w:r>
                          <w:rPr>
                            <w:rFonts w:cs="Arial" w:hAnsi="Arial" w:ascii="Arial"/>
                            <w:sz w:val="20"/>
                            <w:szCs w:val="20"/>
                          </w:rPr>
                          <w:t xml:space="preserve">   </w:t>
                        </w:r>
                        <w:r w:rsidR="00801193">
                          <w:rPr>
                            <w:rFonts w:cs="Arial" w:hAnsi="Arial" w:ascii="Arial"/>
                            <w:sz w:val="20"/>
                            <w:szCs w:val="20"/>
                          </w:rPr>
                          <w:t xml:space="preserve"> </w:t>
                        </w:r>
                        <w:r>
                          <w:rPr>
                            <w:rFonts w:cs="Arial" w:hAnsi="Arial" w:ascii="Arial"/>
                            <w:sz w:val="20"/>
                            <w:szCs w:val="20"/>
                          </w:rPr>
                          <w:t xml:space="preserve">        </w:t>
                        </w:r>
                        <w:r w:rsidR="00801193">
                          <w:rPr>
                            <w:rFonts w:cs="Arial" w:hAnsi="Arial" w:ascii="Arial"/>
                            <w:sz w:val="20"/>
                            <w:szCs w:val="20"/>
                          </w:rPr>
                          <w:t xml:space="preserve"> 3.263                                   </w:t>
                        </w:r>
                      </w:p>
                      <w:p w:rsidRDefault="00801193" w:rsidP="0040447B" w:rsidR="00801193">
                        <w:pPr>
                          <w:pStyle w:val="Bezproreda"/>
                          <w:rPr>
                            <w:rFonts w:cs="Arial" w:hAnsi="Arial" w:ascii="Arial"/>
                            <w:sz w:val="20"/>
                            <w:szCs w:val="20"/>
                          </w:rPr>
                        </w:pPr>
                        <w:r>
                          <w:rPr>
                            <w:rFonts w:cs="Arial" w:hAnsi="Arial" w:ascii="Arial"/>
                            <w:sz w:val="20"/>
                            <w:szCs w:val="20"/>
                          </w:rPr>
                          <w:t xml:space="preserve">Kratkotrajna financijska imovina                                         </w:t>
                        </w:r>
                        <w:r w:rsidR="002C0F32">
                          <w:rPr>
                            <w:rFonts w:cs="Arial" w:hAnsi="Arial" w:ascii="Arial"/>
                            <w:sz w:val="20"/>
                            <w:szCs w:val="20"/>
                          </w:rPr>
                          <w:t xml:space="preserve">     3.263</w:t>
                        </w:r>
                        <w:r>
                          <w:rPr>
                            <w:rFonts w:cs="Arial" w:hAnsi="Arial" w:ascii="Arial"/>
                            <w:sz w:val="20"/>
                            <w:szCs w:val="20"/>
                          </w:rPr>
                          <w:t xml:space="preserve">                             </w:t>
                        </w:r>
                      </w:p>
                      <w:p w:rsidRDefault="002C0F32" w:rsidP="0040447B" w:rsidR="00801193">
                        <w:pPr>
                          <w:pStyle w:val="Bezproreda"/>
                          <w:rPr>
                            <w:rFonts w:cs="Arial" w:hAnsi="Arial" w:ascii="Arial"/>
                            <w:b/>
                            <w:sz w:val="20"/>
                            <w:szCs w:val="20"/>
                          </w:rPr>
                        </w:pPr>
                        <w:r w:rsidRPr="002C0F32">
                          <w:rPr>
                            <w:rFonts w:cs="Arial" w:hAnsi="Arial" w:ascii="Arial"/>
                            <w:b/>
                            <w:sz w:val="20"/>
                            <w:szCs w:val="20"/>
                          </w:rPr>
                          <w:t xml:space="preserve">UKUPNA AKTIVA                                                                                </w:t>
                        </w:r>
                        <w:r>
                          <w:rPr>
                            <w:rFonts w:cs="Arial" w:hAnsi="Arial" w:ascii="Arial"/>
                            <w:b/>
                            <w:sz w:val="20"/>
                            <w:szCs w:val="20"/>
                          </w:rPr>
                          <w:t xml:space="preserve">       </w:t>
                        </w:r>
                        <w:r w:rsidRPr="002C0F32">
                          <w:rPr>
                            <w:rFonts w:cs="Arial" w:hAnsi="Arial" w:ascii="Arial"/>
                            <w:b/>
                            <w:sz w:val="20"/>
                            <w:szCs w:val="20"/>
                          </w:rPr>
                          <w:t xml:space="preserve">      8.801.937</w:t>
                        </w:r>
                      </w:p>
                      <w:p w:rsidRDefault="002C0F32" w:rsidP="0040447B" w:rsidR="002C0F32">
                        <w:pPr>
                          <w:pStyle w:val="Bezproreda"/>
                          <w:rPr>
                            <w:rFonts w:cs="Arial" w:hAnsi="Arial" w:ascii="Arial"/>
                            <w:sz w:val="20"/>
                            <w:szCs w:val="20"/>
                          </w:rPr>
                        </w:pPr>
                        <w:r w:rsidRPr="002C0F32">
                          <w:rPr>
                            <w:rFonts w:cs="Arial" w:hAnsi="Arial" w:ascii="Arial"/>
                            <w:sz w:val="20"/>
                            <w:szCs w:val="20"/>
                          </w:rPr>
                          <w:t>TEMELJNI KAPITAL</w:t>
                        </w:r>
                        <w:r>
                          <w:rPr>
                            <w:rFonts w:cs="Arial" w:hAnsi="Arial" w:ascii="Arial"/>
                            <w:sz w:val="20"/>
                            <w:szCs w:val="20"/>
                          </w:rPr>
                          <w:t xml:space="preserve">                                                                                          2.900.000</w:t>
                        </w:r>
                      </w:p>
                      <w:p w:rsidRDefault="002C0F32" w:rsidP="0040447B" w:rsidR="002C0F32" w:rsidRPr="002C0F32">
                        <w:pPr>
                          <w:pStyle w:val="Bezproreda"/>
                          <w:rPr>
                            <w:rFonts w:cs="Arial" w:hAnsi="Arial" w:ascii="Arial"/>
                            <w:sz w:val="20"/>
                            <w:szCs w:val="20"/>
                          </w:rPr>
                        </w:pPr>
                        <w:r>
                          <w:rPr>
                            <w:rFonts w:cs="Arial" w:hAnsi="Arial" w:ascii="Arial"/>
                            <w:sz w:val="20"/>
                            <w:szCs w:val="20"/>
                          </w:rPr>
                          <w:t>PRENESENI GUBITAK                                                                                    -2.138.257</w:t>
                        </w:r>
                      </w:p>
                      <w:p w:rsidRDefault="002C0F32" w:rsidP="0040447B" w:rsidR="002C0F32">
                        <w:pPr>
                          <w:pStyle w:val="Bezproreda"/>
                          <w:rPr>
                            <w:rFonts w:cs="Arial" w:hAnsi="Arial" w:ascii="Arial"/>
                            <w:sz w:val="20"/>
                            <w:szCs w:val="20"/>
                          </w:rPr>
                        </w:pPr>
                        <w:r>
                          <w:rPr>
                            <w:rFonts w:cs="Arial" w:hAnsi="Arial" w:ascii="Arial"/>
                            <w:sz w:val="20"/>
                            <w:szCs w:val="20"/>
                          </w:rPr>
                          <w:t>GUBITAK TEKUĆE GODINE                                                                           -2.835.638</w:t>
                        </w:r>
                      </w:p>
                      <w:p w:rsidRDefault="002C0F32" w:rsidP="0040447B" w:rsidR="002C0F32">
                        <w:pPr>
                          <w:pStyle w:val="Bezproreda"/>
                          <w:rPr>
                            <w:rFonts w:cs="Arial" w:hAnsi="Arial" w:ascii="Arial"/>
                            <w:sz w:val="20"/>
                            <w:szCs w:val="20"/>
                          </w:rPr>
                        </w:pPr>
                        <w:r>
                          <w:rPr>
                            <w:rFonts w:cs="Arial" w:hAnsi="Arial" w:ascii="Arial"/>
                            <w:sz w:val="20"/>
                            <w:szCs w:val="20"/>
                          </w:rPr>
                          <w:t xml:space="preserve">KRATKOROČNE OBVEZE                                                                              10.875.832 </w:t>
                        </w:r>
                      </w:p>
                      <w:p w:rsidRDefault="002C0F32" w:rsidP="0040447B" w:rsidR="002C0F32" w:rsidRPr="002C0F32">
                        <w:pPr>
                          <w:pStyle w:val="Bezproreda"/>
                          <w:rPr>
                            <w:rFonts w:cs="Arial" w:hAnsi="Arial" w:ascii="Arial"/>
                            <w:b/>
                            <w:sz w:val="20"/>
                            <w:szCs w:val="20"/>
                          </w:rPr>
                        </w:pPr>
                        <w:r w:rsidRPr="002C0F32">
                          <w:rPr>
                            <w:rFonts w:cs="Arial" w:hAnsi="Arial" w:ascii="Arial"/>
                            <w:b/>
                            <w:sz w:val="20"/>
                            <w:szCs w:val="20"/>
                          </w:rPr>
                          <w:t>UKUPNA PASIVA                                                                                             8.801.937</w:t>
                        </w:r>
                      </w:p>
                      <w:p w:rsidRDefault="00801193" w:rsidP="0040447B" w:rsidR="00801193" w:rsidRPr="002C0F32">
                        <w:pPr>
                          <w:pStyle w:val="Bezproreda"/>
                          <w:rPr>
                            <w:rFonts w:cs="Arial" w:hAnsi="Arial" w:ascii="Arial"/>
                            <w:b/>
                            <w:sz w:val="20"/>
                            <w:szCs w:val="20"/>
                          </w:rPr>
                        </w:pPr>
                      </w:p>
                      <w:p w:rsidRDefault="00B1454D" w:rsidP="0040447B" w:rsidR="00B1454D">
                        <w:pPr>
                          <w:pStyle w:val="Bezproreda"/>
                          <w:rPr>
                            <w:rFonts w:cs="Arial" w:hAnsi="Arial" w:ascii="Arial"/>
                            <w:sz w:val="20"/>
                            <w:szCs w:val="20"/>
                          </w:rPr>
                        </w:pPr>
                        <w:r>
                          <w:rPr>
                            <w:rFonts w:cs="Arial" w:hAnsi="Arial" w:ascii="Arial"/>
                            <w:sz w:val="20"/>
                            <w:szCs w:val="20"/>
                          </w:rPr>
                          <w:t xml:space="preserve">Analizom financijskih izvještaja za 2014. – Bilance i Računa dobiti i gubitka te  Bilješki </w:t>
                        </w:r>
                        <w:r w:rsidR="00156D95">
                          <w:rPr>
                            <w:rFonts w:cs="Arial" w:hAnsi="Arial" w:ascii="Arial"/>
                            <w:sz w:val="20"/>
                            <w:szCs w:val="20"/>
                          </w:rPr>
                          <w:t xml:space="preserve"> za 2013. i 2014. godinu </w:t>
                        </w:r>
                        <w:r>
                          <w:rPr>
                            <w:rFonts w:cs="Arial" w:hAnsi="Arial" w:ascii="Arial"/>
                            <w:sz w:val="20"/>
                            <w:szCs w:val="20"/>
                          </w:rPr>
                          <w:t>koje su sastavni dio</w:t>
                        </w:r>
                        <w:r w:rsidR="00156D95">
                          <w:rPr>
                            <w:rFonts w:cs="Arial" w:hAnsi="Arial" w:ascii="Arial"/>
                            <w:sz w:val="20"/>
                            <w:szCs w:val="20"/>
                          </w:rPr>
                          <w:t xml:space="preserve"> financijskih </w:t>
                        </w:r>
                        <w:r>
                          <w:rPr>
                            <w:rFonts w:cs="Arial" w:hAnsi="Arial" w:ascii="Arial"/>
                            <w:sz w:val="20"/>
                            <w:szCs w:val="20"/>
                          </w:rPr>
                          <w:t xml:space="preserve"> izvještaja </w:t>
                        </w:r>
                        <w:r w:rsidR="00425BCA">
                          <w:rPr>
                            <w:rFonts w:cs="Arial" w:hAnsi="Arial" w:ascii="Arial"/>
                            <w:sz w:val="20"/>
                            <w:szCs w:val="20"/>
                          </w:rPr>
                          <w:t xml:space="preserve">te dostavljene dokumentacije </w:t>
                        </w:r>
                        <w:r>
                          <w:rPr>
                            <w:rFonts w:cs="Arial" w:hAnsi="Arial" w:ascii="Arial"/>
                            <w:sz w:val="20"/>
                            <w:szCs w:val="20"/>
                          </w:rPr>
                          <w:t>mogu utvrditi:</w:t>
                        </w:r>
                      </w:p>
                      <w:p w:rsidRDefault="00250D32" w:rsidP="0040447B" w:rsidR="00156D95">
                        <w:pPr>
                          <w:pStyle w:val="Bezproreda"/>
                          <w:rPr>
                            <w:rFonts w:cs="Arial" w:hAnsi="Arial" w:ascii="Arial"/>
                            <w:sz w:val="20"/>
                            <w:szCs w:val="20"/>
                          </w:rPr>
                        </w:pPr>
                        <w:r>
                          <w:rPr>
                            <w:rFonts w:cs="Arial" w:hAnsi="Arial" w:ascii="Arial"/>
                            <w:sz w:val="20"/>
                            <w:szCs w:val="20"/>
                          </w:rPr>
                          <w:t xml:space="preserve">        </w:t>
                        </w:r>
                      </w:p>
                      <w:p w:rsidRDefault="00380943" w:rsidP="00380943" w:rsidR="00380943">
                        <w:pPr>
                          <w:pStyle w:val="Bezproreda"/>
                          <w:jc w:val="center"/>
                          <w:rPr>
                            <w:rFonts w:cs="Arial" w:hAnsi="Arial" w:ascii="Arial"/>
                            <w:sz w:val="20"/>
                            <w:szCs w:val="20"/>
                          </w:rPr>
                        </w:pPr>
                        <w:r>
                          <w:rPr>
                            <w:rFonts w:cs="Arial" w:hAnsi="Arial" w:ascii="Arial"/>
                            <w:sz w:val="20"/>
                            <w:szCs w:val="20"/>
                          </w:rPr>
                          <w:lastRenderedPageBreak/>
                          <w:t>5</w:t>
                        </w:r>
                      </w:p>
                      <w:p w:rsidRDefault="00380943" w:rsidP="0040447B" w:rsidR="00380943">
                        <w:pPr>
                          <w:pStyle w:val="Bezproreda"/>
                          <w:rPr>
                            <w:rFonts w:cs="Arial" w:hAnsi="Arial" w:ascii="Arial"/>
                            <w:sz w:val="20"/>
                            <w:szCs w:val="20"/>
                          </w:rPr>
                        </w:pPr>
                      </w:p>
                      <w:p w:rsidRDefault="00250D32" w:rsidP="0040447B" w:rsidR="00250D32" w:rsidRPr="00250D32">
                        <w:pPr>
                          <w:pStyle w:val="Bezproreda"/>
                          <w:rPr>
                            <w:rFonts w:cs="Arial" w:hAnsi="Arial" w:ascii="Arial"/>
                            <w:sz w:val="20"/>
                            <w:szCs w:val="20"/>
                            <w:u w:val="single"/>
                          </w:rPr>
                        </w:pPr>
                        <w:r>
                          <w:rPr>
                            <w:rFonts w:cs="Arial" w:hAnsi="Arial" w:ascii="Arial"/>
                            <w:sz w:val="20"/>
                            <w:szCs w:val="20"/>
                          </w:rPr>
                          <w:t xml:space="preserve">           </w:t>
                        </w:r>
                        <w:r w:rsidRPr="00250D32">
                          <w:rPr>
                            <w:rFonts w:cs="Arial" w:hAnsi="Arial" w:ascii="Arial"/>
                            <w:sz w:val="20"/>
                            <w:szCs w:val="20"/>
                            <w:u w:val="single"/>
                          </w:rPr>
                          <w:t>DUGOTRAJNA IMOVINA</w:t>
                        </w:r>
                      </w:p>
                      <w:p w:rsidRDefault="00250D32" w:rsidP="0040447B" w:rsidR="00250D32">
                        <w:pPr>
                          <w:pStyle w:val="Bezproreda"/>
                          <w:rPr>
                            <w:rFonts w:cs="Arial" w:hAnsi="Arial" w:ascii="Arial"/>
                            <w:sz w:val="20"/>
                            <w:szCs w:val="20"/>
                          </w:rPr>
                        </w:pPr>
                      </w:p>
                      <w:p w:rsidRDefault="00570908" w:rsidP="00156D95" w:rsidR="00156D95">
                        <w:pPr>
                          <w:pStyle w:val="Bezproreda"/>
                          <w:numPr>
                            <w:ilvl w:val="0"/>
                            <w:numId w:val="7"/>
                          </w:numPr>
                          <w:rPr>
                            <w:rFonts w:cs="Arial" w:hAnsi="Arial" w:ascii="Arial"/>
                            <w:sz w:val="20"/>
                            <w:szCs w:val="20"/>
                          </w:rPr>
                        </w:pPr>
                        <w:r>
                          <w:rPr>
                            <w:rFonts w:cs="Arial" w:hAnsi="Arial" w:ascii="Arial"/>
                            <w:sz w:val="20"/>
                            <w:szCs w:val="20"/>
                          </w:rPr>
                          <w:t>Dani predujmovi</w:t>
                        </w:r>
                        <w:r w:rsidR="00156D95">
                          <w:rPr>
                            <w:rFonts w:cs="Arial" w:hAnsi="Arial" w:ascii="Arial"/>
                            <w:sz w:val="20"/>
                            <w:szCs w:val="20"/>
                          </w:rPr>
                          <w:t xml:space="preserve"> u iznosu 8.798.674 </w:t>
                        </w:r>
                        <w:r w:rsidR="00B14294">
                          <w:rPr>
                            <w:rFonts w:cs="Arial" w:hAnsi="Arial" w:ascii="Arial"/>
                            <w:sz w:val="20"/>
                            <w:szCs w:val="20"/>
                          </w:rPr>
                          <w:t xml:space="preserve"> kn</w:t>
                        </w:r>
                        <w:r w:rsidR="00425BCA">
                          <w:rPr>
                            <w:rFonts w:cs="Arial" w:hAnsi="Arial" w:ascii="Arial"/>
                            <w:sz w:val="20"/>
                            <w:szCs w:val="20"/>
                          </w:rPr>
                          <w:t xml:space="preserve"> </w:t>
                        </w:r>
                        <w:r w:rsidR="00B14294">
                          <w:rPr>
                            <w:rFonts w:cs="Arial" w:hAnsi="Arial" w:ascii="Arial"/>
                            <w:sz w:val="20"/>
                            <w:szCs w:val="20"/>
                          </w:rPr>
                          <w:t xml:space="preserve"> </w:t>
                        </w:r>
                        <w:r w:rsidR="00156D95">
                          <w:rPr>
                            <w:rFonts w:cs="Arial" w:hAnsi="Arial" w:ascii="Arial"/>
                            <w:sz w:val="20"/>
                            <w:szCs w:val="20"/>
                          </w:rPr>
                          <w:t xml:space="preserve">dan je na osnovu Kupoprodajnog ugovora 2008. </w:t>
                        </w:r>
                        <w:r w:rsidR="000B3B83">
                          <w:rPr>
                            <w:rFonts w:cs="Arial" w:hAnsi="Arial" w:ascii="Arial"/>
                            <w:sz w:val="20"/>
                            <w:szCs w:val="20"/>
                          </w:rPr>
                          <w:t>g</w:t>
                        </w:r>
                        <w:r w:rsidR="00156D95">
                          <w:rPr>
                            <w:rFonts w:cs="Arial" w:hAnsi="Arial" w:ascii="Arial"/>
                            <w:sz w:val="20"/>
                            <w:szCs w:val="20"/>
                          </w:rPr>
                          <w:t>odine</w:t>
                        </w:r>
                        <w:r w:rsidR="00911C44">
                          <w:rPr>
                            <w:rFonts w:cs="Arial" w:hAnsi="Arial" w:ascii="Arial"/>
                            <w:sz w:val="20"/>
                            <w:szCs w:val="20"/>
                          </w:rPr>
                          <w:t>.</w:t>
                        </w:r>
                      </w:p>
                      <w:p w:rsidRDefault="00B14294" w:rsidP="00156D95" w:rsidR="00B14294">
                        <w:pPr>
                          <w:pStyle w:val="Bezproreda"/>
                          <w:numPr>
                            <w:ilvl w:val="0"/>
                            <w:numId w:val="7"/>
                          </w:numPr>
                          <w:rPr>
                            <w:rFonts w:cs="Arial" w:hAnsi="Arial" w:ascii="Arial"/>
                            <w:sz w:val="20"/>
                            <w:szCs w:val="20"/>
                          </w:rPr>
                        </w:pPr>
                        <w:r>
                          <w:rPr>
                            <w:rFonts w:cs="Arial" w:hAnsi="Arial" w:ascii="Arial"/>
                            <w:sz w:val="20"/>
                            <w:szCs w:val="20"/>
                          </w:rPr>
                          <w:t xml:space="preserve">Iz bilješki koje su sastavni dio financijskih izvještaja za  2013. </w:t>
                        </w:r>
                        <w:r w:rsidR="00425BCA">
                          <w:rPr>
                            <w:rFonts w:cs="Arial" w:hAnsi="Arial" w:ascii="Arial"/>
                            <w:sz w:val="20"/>
                            <w:szCs w:val="20"/>
                          </w:rPr>
                          <w:t>g</w:t>
                        </w:r>
                        <w:r>
                          <w:rPr>
                            <w:rFonts w:cs="Arial" w:hAnsi="Arial" w:ascii="Arial"/>
                            <w:sz w:val="20"/>
                            <w:szCs w:val="20"/>
                          </w:rPr>
                          <w:t>odinu proizlazi da je predujam dan 2008. godine.</w:t>
                        </w:r>
                      </w:p>
                      <w:p w:rsidRDefault="00B14294" w:rsidP="00156D95" w:rsidR="00B14294">
                        <w:pPr>
                          <w:pStyle w:val="Bezproreda"/>
                          <w:numPr>
                            <w:ilvl w:val="0"/>
                            <w:numId w:val="7"/>
                          </w:numPr>
                          <w:rPr>
                            <w:rFonts w:cs="Arial" w:hAnsi="Arial" w:ascii="Arial"/>
                            <w:sz w:val="20"/>
                            <w:szCs w:val="20"/>
                          </w:rPr>
                        </w:pPr>
                        <w:r>
                          <w:rPr>
                            <w:rFonts w:cs="Arial" w:hAnsi="Arial" w:ascii="Arial"/>
                            <w:sz w:val="20"/>
                            <w:szCs w:val="20"/>
                          </w:rPr>
                          <w:t>Stečajni vjerovnik Tin Matić i partneri d.o.o. u podnesku dostavljenog sudu</w:t>
                        </w:r>
                        <w:r w:rsidR="006819B8">
                          <w:rPr>
                            <w:rFonts w:cs="Arial" w:hAnsi="Arial" w:ascii="Arial"/>
                            <w:sz w:val="20"/>
                            <w:szCs w:val="20"/>
                          </w:rPr>
                          <w:t xml:space="preserve"> i privremenom stečajnom upravitelju </w:t>
                        </w:r>
                        <w:r>
                          <w:rPr>
                            <w:rFonts w:cs="Arial" w:hAnsi="Arial" w:ascii="Arial"/>
                            <w:sz w:val="20"/>
                            <w:szCs w:val="20"/>
                          </w:rPr>
                          <w:t xml:space="preserve"> prilaže Predugovor za kupnju zemljišta zaključen dana 24. srpnja 2008. između QUADA-PROJEKT k.d. sa sjedištem u Zagrebu, Draškovićeva 54, MB 1491695 kojeg zastupa direktor Vjekoslav Mrakovčić (prodavatelj) i IMOSGRAD d.o.o. , Zagreb, Zagrebačka 205 MB 2403528 kojeg zastupa direktor Jože Novak (kupac).</w:t>
                        </w:r>
                      </w:p>
                      <w:p w:rsidRDefault="00425BCA" w:rsidP="00156D95" w:rsidR="00B14294">
                        <w:pPr>
                          <w:pStyle w:val="Bezproreda"/>
                          <w:numPr>
                            <w:ilvl w:val="0"/>
                            <w:numId w:val="7"/>
                          </w:numPr>
                          <w:rPr>
                            <w:rFonts w:cs="Arial" w:hAnsi="Arial" w:ascii="Arial"/>
                            <w:sz w:val="20"/>
                            <w:szCs w:val="20"/>
                          </w:rPr>
                        </w:pPr>
                        <w:r>
                          <w:rPr>
                            <w:rFonts w:cs="Arial" w:hAnsi="Arial" w:ascii="Arial"/>
                            <w:sz w:val="20"/>
                            <w:szCs w:val="20"/>
                          </w:rPr>
                          <w:t>Predmet Predugovora je utanačenje pretpostavki za sklapanje ugovora o kupnji nekretnine k.č.br. 1425 uknjižene u zemljišnoj knjizi Općinskog suda u Krku, zk.ul br 677, k.o. Vrh, kao pašnjak i šuma ukupne površine od 249.061 m2.</w:t>
                        </w:r>
                      </w:p>
                      <w:p w:rsidRDefault="00425BCA" w:rsidP="00425BCA" w:rsidR="00626AF3">
                        <w:pPr>
                          <w:pStyle w:val="Bezproreda"/>
                          <w:numPr>
                            <w:ilvl w:val="0"/>
                            <w:numId w:val="7"/>
                          </w:numPr>
                          <w:rPr>
                            <w:rFonts w:cs="Arial" w:hAnsi="Arial" w:ascii="Arial"/>
                            <w:sz w:val="20"/>
                            <w:szCs w:val="20"/>
                          </w:rPr>
                        </w:pPr>
                        <w:r>
                          <w:rPr>
                            <w:rFonts w:cs="Arial" w:hAnsi="Arial" w:ascii="Arial"/>
                            <w:sz w:val="20"/>
                            <w:szCs w:val="20"/>
                          </w:rPr>
                          <w:t xml:space="preserve">Čl. 3 st. 2 </w:t>
                        </w:r>
                        <w:r w:rsidR="006819B8">
                          <w:rPr>
                            <w:rFonts w:cs="Arial" w:hAnsi="Arial" w:ascii="Arial"/>
                            <w:sz w:val="20"/>
                            <w:szCs w:val="20"/>
                          </w:rPr>
                          <w:t xml:space="preserve">Ugovora </w:t>
                        </w:r>
                        <w:r>
                          <w:rPr>
                            <w:rFonts w:cs="Arial" w:hAnsi="Arial" w:ascii="Arial"/>
                            <w:sz w:val="20"/>
                            <w:szCs w:val="20"/>
                          </w:rPr>
                          <w:t>utvrđeno je da će Kupac u roku od 30 dana nakon sklapanja ovog predugovora uplatiti dio ugovorenog kupoprodajnog iznosa u visini 1.226.625,00 E</w:t>
                        </w:r>
                        <w:r w:rsidR="00626AF3">
                          <w:rPr>
                            <w:rFonts w:cs="Arial" w:hAnsi="Arial" w:ascii="Arial"/>
                            <w:sz w:val="20"/>
                            <w:szCs w:val="20"/>
                          </w:rPr>
                          <w:t xml:space="preserve">UR u protuvrijednosti u kunama a u visini duplog iznosa </w:t>
                        </w:r>
                        <w:r>
                          <w:rPr>
                            <w:rFonts w:cs="Arial" w:hAnsi="Arial" w:ascii="Arial"/>
                            <w:sz w:val="20"/>
                            <w:szCs w:val="20"/>
                          </w:rPr>
                          <w:t xml:space="preserve"> prodavatelj će dozvol</w:t>
                        </w:r>
                        <w:r w:rsidR="00626AF3">
                          <w:rPr>
                            <w:rFonts w:cs="Arial" w:hAnsi="Arial" w:ascii="Arial"/>
                            <w:sz w:val="20"/>
                            <w:szCs w:val="20"/>
                          </w:rPr>
                          <w:t>iti uknjižbu založnog prava u Ze</w:t>
                        </w:r>
                        <w:r>
                          <w:rPr>
                            <w:rFonts w:cs="Arial" w:hAnsi="Arial" w:ascii="Arial"/>
                            <w:sz w:val="20"/>
                            <w:szCs w:val="20"/>
                          </w:rPr>
                          <w:t>mljišnoj knjizi</w:t>
                        </w:r>
                        <w:r w:rsidR="00626AF3">
                          <w:rPr>
                            <w:rFonts w:cs="Arial" w:hAnsi="Arial" w:ascii="Arial"/>
                            <w:sz w:val="20"/>
                            <w:szCs w:val="20"/>
                          </w:rPr>
                          <w:t xml:space="preserve"> Općinskog suda u Krku u zk.ul 677, na k.č.br. 1425 k.o Vrh u korist kupca.</w:t>
                        </w:r>
                      </w:p>
                      <w:p w:rsidRDefault="00626AF3" w:rsidP="008C2531" w:rsidR="00D05D81">
                        <w:pPr>
                          <w:pStyle w:val="Bezproreda"/>
                          <w:numPr>
                            <w:ilvl w:val="0"/>
                            <w:numId w:val="7"/>
                          </w:numPr>
                          <w:rPr>
                            <w:rFonts w:cs="Arial" w:hAnsi="Arial" w:ascii="Arial"/>
                            <w:sz w:val="20"/>
                            <w:szCs w:val="20"/>
                          </w:rPr>
                        </w:pPr>
                        <w:r w:rsidRPr="008C2531">
                          <w:rPr>
                            <w:rFonts w:cs="Arial" w:hAnsi="Arial" w:ascii="Arial"/>
                            <w:sz w:val="20"/>
                            <w:szCs w:val="20"/>
                          </w:rPr>
                          <w:t>Uvidom u Izv</w:t>
                        </w:r>
                        <w:r w:rsidR="00E83638" w:rsidRPr="008C2531">
                          <w:rPr>
                            <w:rFonts w:cs="Arial" w:hAnsi="Arial" w:ascii="Arial"/>
                            <w:sz w:val="20"/>
                            <w:szCs w:val="20"/>
                          </w:rPr>
                          <w:t xml:space="preserve">adak iz zemljišne knjige Zemljišno knjižni odjel Krk zk.ul br 3096, k.o. Vrh, </w:t>
                        </w:r>
                        <w:r w:rsidR="008C2531" w:rsidRPr="008C2531">
                          <w:rPr>
                            <w:rFonts w:cs="Arial" w:hAnsi="Arial" w:ascii="Arial"/>
                            <w:sz w:val="20"/>
                            <w:szCs w:val="20"/>
                          </w:rPr>
                          <w:t xml:space="preserve">kč.br. 1425  </w:t>
                        </w:r>
                        <w:r w:rsidR="00E83638" w:rsidRPr="008C2531">
                          <w:rPr>
                            <w:rFonts w:cs="Arial" w:hAnsi="Arial" w:ascii="Arial"/>
                            <w:sz w:val="20"/>
                            <w:szCs w:val="20"/>
                          </w:rPr>
                          <w:t xml:space="preserve"> pašnjak </w:t>
                        </w:r>
                        <w:r w:rsidR="008C2531" w:rsidRPr="008C2531">
                          <w:rPr>
                            <w:rFonts w:cs="Arial" w:hAnsi="Arial" w:ascii="Arial"/>
                            <w:sz w:val="20"/>
                            <w:szCs w:val="20"/>
                          </w:rPr>
                          <w:t xml:space="preserve">maslinik </w:t>
                        </w:r>
                        <w:r w:rsidR="00E83638" w:rsidRPr="008C2531">
                          <w:rPr>
                            <w:rFonts w:cs="Arial" w:hAnsi="Arial" w:ascii="Arial"/>
                            <w:sz w:val="20"/>
                            <w:szCs w:val="20"/>
                          </w:rPr>
                          <w:t xml:space="preserve">ukupne površine od </w:t>
                        </w:r>
                        <w:r w:rsidR="00132EA6">
                          <w:rPr>
                            <w:rFonts w:cs="Arial" w:hAnsi="Arial" w:ascii="Arial"/>
                            <w:sz w:val="20"/>
                            <w:szCs w:val="20"/>
                          </w:rPr>
                          <w:t>2</w:t>
                        </w:r>
                        <w:r w:rsidR="008C2531" w:rsidRPr="008C2531">
                          <w:rPr>
                            <w:rFonts w:cs="Arial" w:hAnsi="Arial" w:ascii="Arial"/>
                            <w:sz w:val="20"/>
                            <w:szCs w:val="20"/>
                          </w:rPr>
                          <w:t xml:space="preserve">56958 m2 </w:t>
                        </w:r>
                        <w:r w:rsidR="00E83638" w:rsidRPr="008C2531">
                          <w:rPr>
                            <w:rFonts w:cs="Arial" w:hAnsi="Arial" w:ascii="Arial"/>
                            <w:sz w:val="20"/>
                            <w:szCs w:val="20"/>
                          </w:rPr>
                          <w:t xml:space="preserve"> utvrdila sam da je Dužnik uknjižen na temelju </w:t>
                        </w:r>
                        <w:r w:rsidR="00570908">
                          <w:rPr>
                            <w:rFonts w:cs="Arial" w:hAnsi="Arial" w:ascii="Arial"/>
                            <w:sz w:val="20"/>
                            <w:szCs w:val="20"/>
                          </w:rPr>
                          <w:t>S</w:t>
                        </w:r>
                        <w:r w:rsidR="00E83638" w:rsidRPr="008C2531">
                          <w:rPr>
                            <w:rFonts w:cs="Arial" w:hAnsi="Arial" w:ascii="Arial"/>
                            <w:sz w:val="20"/>
                            <w:szCs w:val="20"/>
                          </w:rPr>
                          <w:t>porazuma o osiguranju novčane tražbine zasnivanjem založnog prava na nekretnini</w:t>
                        </w:r>
                        <w:r w:rsidR="008C2531">
                          <w:rPr>
                            <w:rFonts w:cs="Arial" w:hAnsi="Arial" w:ascii="Arial"/>
                            <w:sz w:val="20"/>
                            <w:szCs w:val="20"/>
                          </w:rPr>
                          <w:t xml:space="preserve"> </w:t>
                        </w:r>
                        <w:r w:rsidR="00E83638" w:rsidRPr="008C2531">
                          <w:rPr>
                            <w:rFonts w:cs="Arial" w:hAnsi="Arial" w:ascii="Arial"/>
                            <w:sz w:val="20"/>
                            <w:szCs w:val="20"/>
                          </w:rPr>
                          <w:t>od 24. srpnja 2008</w:t>
                        </w:r>
                        <w:r w:rsidR="008C2531">
                          <w:rPr>
                            <w:rFonts w:cs="Arial" w:hAnsi="Arial" w:ascii="Arial"/>
                            <w:sz w:val="20"/>
                            <w:szCs w:val="20"/>
                          </w:rPr>
                          <w:t xml:space="preserve"> na iznos 2.453.250,00 EUR.</w:t>
                        </w:r>
                      </w:p>
                      <w:p w:rsidRDefault="002A216A" w:rsidP="002A216A" w:rsidR="002A216A">
                        <w:pPr>
                          <w:pStyle w:val="Bezproreda"/>
                          <w:rPr>
                            <w:rFonts w:cs="Arial" w:hAnsi="Arial" w:ascii="Arial"/>
                            <w:sz w:val="20"/>
                            <w:szCs w:val="20"/>
                          </w:rPr>
                        </w:pPr>
                      </w:p>
                      <w:p w:rsidRDefault="002A216A" w:rsidP="002A216A" w:rsidR="002A216A" w:rsidRPr="002A216A">
                        <w:pPr>
                          <w:pStyle w:val="Bezproreda"/>
                          <w:ind w:left="720"/>
                          <w:rPr>
                            <w:rFonts w:cs="Arial" w:hAnsi="Arial" w:ascii="Arial"/>
                            <w:sz w:val="20"/>
                            <w:szCs w:val="20"/>
                            <w:u w:val="single"/>
                          </w:rPr>
                        </w:pPr>
                        <w:r w:rsidRPr="002A216A">
                          <w:rPr>
                            <w:rFonts w:cs="Arial" w:hAnsi="Arial" w:ascii="Arial"/>
                            <w:sz w:val="20"/>
                            <w:szCs w:val="20"/>
                            <w:u w:val="single"/>
                          </w:rPr>
                          <w:t>POTRAŽIVANJA OD KUPACA</w:t>
                        </w:r>
                      </w:p>
                      <w:p w:rsidRDefault="002A216A" w:rsidP="002A216A" w:rsidR="002A216A">
                        <w:pPr>
                          <w:pStyle w:val="Bezproreda"/>
                          <w:ind w:left="720"/>
                          <w:rPr>
                            <w:rFonts w:cs="Arial" w:hAnsi="Arial" w:ascii="Arial"/>
                            <w:sz w:val="20"/>
                            <w:szCs w:val="20"/>
                          </w:rPr>
                        </w:pPr>
                      </w:p>
                      <w:p w:rsidRDefault="002A216A" w:rsidP="00B026C3" w:rsidR="006F3E59">
                        <w:pPr>
                          <w:pStyle w:val="Bezproreda"/>
                          <w:ind w:left="720"/>
                          <w:rPr>
                            <w:rFonts w:cs="Arial" w:hAnsi="Arial" w:ascii="Arial"/>
                            <w:sz w:val="20"/>
                            <w:szCs w:val="20"/>
                          </w:rPr>
                        </w:pPr>
                        <w:r>
                          <w:rPr>
                            <w:rFonts w:cs="Arial" w:hAnsi="Arial" w:ascii="Arial"/>
                            <w:sz w:val="20"/>
                            <w:szCs w:val="20"/>
                          </w:rPr>
                          <w:t xml:space="preserve">S obzirom da Direktor poduzeća nije dostavio dokumentaciju, a niti financijske izvještaje za 2015. i 2016. godinu ne mogu utvrditi da li postoje još potraživanja od kupaca osim navedenog potraživanja za dane predujmove. </w:t>
                        </w:r>
                      </w:p>
                      <w:p w:rsidRDefault="006F3E59" w:rsidP="00250D32" w:rsidR="006F3E59">
                        <w:pPr>
                          <w:pStyle w:val="Bezproreda"/>
                          <w:ind w:left="360"/>
                          <w:rPr>
                            <w:rFonts w:cs="Arial" w:hAnsi="Arial" w:ascii="Arial"/>
                            <w:sz w:val="20"/>
                            <w:szCs w:val="20"/>
                          </w:rPr>
                        </w:pPr>
                      </w:p>
                      <w:p w:rsidRDefault="006F3E59" w:rsidP="00250D32" w:rsidR="006F3E59">
                        <w:pPr>
                          <w:pStyle w:val="Bezproreda"/>
                          <w:ind w:left="360"/>
                          <w:rPr>
                            <w:rFonts w:cs="Arial" w:hAnsi="Arial" w:ascii="Arial"/>
                            <w:sz w:val="20"/>
                            <w:szCs w:val="20"/>
                          </w:rPr>
                        </w:pPr>
                      </w:p>
                      <w:p w:rsidRDefault="006F3E59" w:rsidP="00250D32" w:rsidR="006F3E59">
                        <w:pPr>
                          <w:pStyle w:val="Bezproreda"/>
                          <w:ind w:left="360"/>
                          <w:rPr>
                            <w:rFonts w:cs="Arial" w:hAnsi="Arial" w:ascii="Arial"/>
                            <w:sz w:val="20"/>
                            <w:szCs w:val="20"/>
                          </w:rPr>
                        </w:pPr>
                      </w:p>
                      <w:p w:rsidRDefault="006F3E59" w:rsidP="00250D32" w:rsidR="00D05D81">
                        <w:pPr>
                          <w:pStyle w:val="Bezproreda"/>
                          <w:ind w:left="720"/>
                          <w:rPr>
                            <w:rFonts w:cs="Arial" w:hAnsi="Arial" w:ascii="Arial"/>
                            <w:sz w:val="20"/>
                            <w:szCs w:val="20"/>
                            <w:u w:val="single"/>
                          </w:rPr>
                        </w:pPr>
                        <w:r>
                          <w:rPr>
                            <w:rFonts w:cs="Arial" w:hAnsi="Arial" w:ascii="Arial"/>
                            <w:sz w:val="20"/>
                            <w:szCs w:val="20"/>
                            <w:u w:val="single"/>
                          </w:rPr>
                          <w:t>KR</w:t>
                        </w:r>
                        <w:r w:rsidR="00250D32" w:rsidRPr="00250D32">
                          <w:rPr>
                            <w:rFonts w:cs="Arial" w:hAnsi="Arial" w:ascii="Arial"/>
                            <w:sz w:val="20"/>
                            <w:szCs w:val="20"/>
                            <w:u w:val="single"/>
                          </w:rPr>
                          <w:t>ATKOROČNE OBVEZE</w:t>
                        </w:r>
                      </w:p>
                      <w:p w:rsidRDefault="002A216A" w:rsidP="00250D32" w:rsidR="002A216A">
                        <w:pPr>
                          <w:pStyle w:val="Bezproreda"/>
                          <w:ind w:left="720"/>
                          <w:rPr>
                            <w:rFonts w:cs="Arial" w:hAnsi="Arial" w:ascii="Arial"/>
                            <w:sz w:val="20"/>
                            <w:szCs w:val="20"/>
                            <w:u w:val="single"/>
                          </w:rPr>
                        </w:pPr>
                      </w:p>
                      <w:p w:rsidRDefault="002A216A" w:rsidP="00250D32" w:rsidR="006F3E59">
                        <w:pPr>
                          <w:pStyle w:val="Bezproreda"/>
                          <w:ind w:left="720"/>
                          <w:rPr>
                            <w:rFonts w:cs="Arial" w:hAnsi="Arial" w:ascii="Arial"/>
                            <w:sz w:val="20"/>
                            <w:szCs w:val="20"/>
                          </w:rPr>
                        </w:pPr>
                        <w:r w:rsidRPr="002A216A">
                          <w:rPr>
                            <w:rFonts w:cs="Arial" w:hAnsi="Arial" w:ascii="Arial"/>
                            <w:sz w:val="20"/>
                            <w:szCs w:val="20"/>
                          </w:rPr>
                          <w:t xml:space="preserve">U </w:t>
                        </w:r>
                        <w:r>
                          <w:rPr>
                            <w:rFonts w:cs="Arial" w:hAnsi="Arial" w:ascii="Arial"/>
                            <w:sz w:val="20"/>
                            <w:szCs w:val="20"/>
                          </w:rPr>
                          <w:t>bilanci za 2014. godinu iskazane su kratkoročne obveze u iznosu 10.875.832 kn</w:t>
                        </w:r>
                        <w:r w:rsidR="001818D3">
                          <w:rPr>
                            <w:rFonts w:cs="Arial" w:hAnsi="Arial" w:ascii="Arial"/>
                            <w:sz w:val="20"/>
                            <w:szCs w:val="20"/>
                          </w:rPr>
                          <w:t xml:space="preserve">. Ne mogu utvrditi </w:t>
                        </w:r>
                        <w:r w:rsidR="00132EA6">
                          <w:rPr>
                            <w:rFonts w:cs="Arial" w:hAnsi="Arial" w:ascii="Arial"/>
                            <w:sz w:val="20"/>
                            <w:szCs w:val="20"/>
                          </w:rPr>
                          <w:t xml:space="preserve">da li i </w:t>
                        </w:r>
                        <w:r w:rsidR="001818D3">
                          <w:rPr>
                            <w:rFonts w:cs="Arial" w:hAnsi="Arial" w:ascii="Arial"/>
                            <w:sz w:val="20"/>
                            <w:szCs w:val="20"/>
                          </w:rPr>
                          <w:t>prema kome Dužnik ima obveze jer dokumentacija nije dostavljena.</w:t>
                        </w:r>
                      </w:p>
                      <w:p w:rsidRDefault="00B026C3" w:rsidP="00250D32" w:rsidR="00B026C3">
                        <w:pPr>
                          <w:pStyle w:val="Bezproreda"/>
                          <w:ind w:left="720"/>
                          <w:rPr>
                            <w:rFonts w:cs="Arial" w:hAnsi="Arial" w:ascii="Arial"/>
                            <w:sz w:val="20"/>
                            <w:szCs w:val="20"/>
                          </w:rPr>
                        </w:pPr>
                      </w:p>
                      <w:p w:rsidRDefault="00B026C3" w:rsidP="00250D32" w:rsidR="00B026C3">
                        <w:pPr>
                          <w:pStyle w:val="Bezproreda"/>
                          <w:ind w:left="720"/>
                          <w:rPr>
                            <w:rFonts w:cs="Arial" w:hAnsi="Arial" w:ascii="Arial"/>
                            <w:sz w:val="20"/>
                            <w:szCs w:val="20"/>
                          </w:rPr>
                        </w:pPr>
                        <w:r>
                          <w:rPr>
                            <w:rFonts w:cs="Arial" w:hAnsi="Arial" w:ascii="Arial"/>
                            <w:sz w:val="20"/>
                            <w:szCs w:val="20"/>
                          </w:rPr>
                          <w:t>Međutim u bilješkama za 2013. godinu evidentirane su kratkoročne obveze prema povezanim društvima i to:</w:t>
                        </w:r>
                      </w:p>
                      <w:p w:rsidRDefault="00D91903" w:rsidP="00250D32" w:rsidR="00D91903">
                        <w:pPr>
                          <w:pStyle w:val="Bezproreda"/>
                          <w:ind w:left="720"/>
                          <w:rPr>
                            <w:rFonts w:cs="Arial" w:hAnsi="Arial" w:ascii="Arial"/>
                            <w:sz w:val="20"/>
                            <w:szCs w:val="20"/>
                          </w:rPr>
                        </w:pPr>
                      </w:p>
                      <w:p w:rsidRDefault="00B026C3" w:rsidP="00B026C3" w:rsidR="00B026C3">
                        <w:pPr>
                          <w:pStyle w:val="Bezproreda"/>
                          <w:numPr>
                            <w:ilvl w:val="0"/>
                            <w:numId w:val="5"/>
                          </w:numPr>
                          <w:rPr>
                            <w:rFonts w:cs="Arial" w:hAnsi="Arial" w:ascii="Arial"/>
                            <w:sz w:val="20"/>
                            <w:szCs w:val="20"/>
                          </w:rPr>
                        </w:pPr>
                        <w:r>
                          <w:rPr>
                            <w:rFonts w:cs="Arial" w:hAnsi="Arial" w:ascii="Arial"/>
                            <w:sz w:val="20"/>
                            <w:szCs w:val="20"/>
                          </w:rPr>
                          <w:t>Imos Holding- 5.341.715 kn</w:t>
                        </w:r>
                      </w:p>
                      <w:p w:rsidRDefault="00B026C3" w:rsidP="00B026C3" w:rsidR="00B026C3">
                        <w:pPr>
                          <w:pStyle w:val="Bezproreda"/>
                          <w:numPr>
                            <w:ilvl w:val="0"/>
                            <w:numId w:val="5"/>
                          </w:numPr>
                          <w:rPr>
                            <w:rFonts w:cs="Arial" w:hAnsi="Arial" w:ascii="Arial"/>
                            <w:sz w:val="20"/>
                            <w:szCs w:val="20"/>
                          </w:rPr>
                        </w:pPr>
                        <w:r>
                          <w:rPr>
                            <w:rFonts w:cs="Arial" w:hAnsi="Arial" w:ascii="Arial"/>
                            <w:sz w:val="20"/>
                            <w:szCs w:val="20"/>
                          </w:rPr>
                          <w:t>Imos LIT         4.889.829 kn</w:t>
                        </w:r>
                      </w:p>
                      <w:p w:rsidRDefault="00B026C3" w:rsidP="00B026C3" w:rsidR="00B026C3">
                        <w:pPr>
                          <w:pStyle w:val="Bezproreda"/>
                          <w:numPr>
                            <w:ilvl w:val="0"/>
                            <w:numId w:val="5"/>
                          </w:numPr>
                          <w:rPr>
                            <w:rFonts w:cs="Arial" w:hAnsi="Arial" w:ascii="Arial"/>
                            <w:sz w:val="20"/>
                            <w:szCs w:val="20"/>
                          </w:rPr>
                        </w:pPr>
                        <w:r>
                          <w:rPr>
                            <w:rFonts w:cs="Arial" w:hAnsi="Arial" w:ascii="Arial"/>
                            <w:sz w:val="20"/>
                            <w:szCs w:val="20"/>
                          </w:rPr>
                          <w:t>IMO.NE.H          418.352,kn</w:t>
                        </w:r>
                      </w:p>
                      <w:p w:rsidRDefault="00B026C3" w:rsidP="00B026C3" w:rsidR="00B026C3">
                        <w:pPr>
                          <w:pStyle w:val="Bezproreda"/>
                          <w:ind w:left="720"/>
                          <w:rPr>
                            <w:rFonts w:cs="Arial" w:hAnsi="Arial" w:ascii="Arial"/>
                            <w:sz w:val="20"/>
                            <w:szCs w:val="20"/>
                          </w:rPr>
                        </w:pPr>
                      </w:p>
                      <w:p w:rsidRDefault="00B026C3" w:rsidP="00B026C3" w:rsidR="00B026C3">
                        <w:pPr>
                          <w:pStyle w:val="Bezproreda"/>
                          <w:rPr>
                            <w:rFonts w:cs="Arial" w:hAnsi="Arial" w:ascii="Arial"/>
                            <w:sz w:val="20"/>
                            <w:szCs w:val="20"/>
                          </w:rPr>
                        </w:pPr>
                        <w:r>
                          <w:rPr>
                            <w:rFonts w:cs="Arial" w:hAnsi="Arial" w:ascii="Arial"/>
                            <w:sz w:val="20"/>
                            <w:szCs w:val="20"/>
                          </w:rPr>
                          <w:t xml:space="preserve">             i obveze prema dobavljačima u tuzemstvu 25.902 kn </w:t>
                        </w:r>
                      </w:p>
                      <w:p w:rsidRDefault="006F3E59" w:rsidP="00250D32" w:rsidR="006F3E59" w:rsidRPr="002A216A">
                        <w:pPr>
                          <w:pStyle w:val="Bezproreda"/>
                          <w:ind w:left="720"/>
                          <w:rPr>
                            <w:rFonts w:cs="Arial" w:hAnsi="Arial" w:ascii="Arial"/>
                            <w:sz w:val="20"/>
                            <w:szCs w:val="20"/>
                          </w:rPr>
                        </w:pPr>
                      </w:p>
                      <w:p w:rsidRDefault="006F3E59" w:rsidP="00D91903" w:rsidR="00D91903">
                        <w:pPr>
                          <w:pStyle w:val="Bezproreda"/>
                          <w:spacing w:lineRule="auto" w:line="360"/>
                          <w:rPr>
                            <w:rFonts w:cs="Arial" w:hAnsi="Arial" w:ascii="Arial"/>
                            <w:sz w:val="20"/>
                            <w:szCs w:val="20"/>
                          </w:rPr>
                        </w:pPr>
                        <w:r>
                          <w:rPr>
                            <w:rFonts w:cs="Arial" w:hAnsi="Arial" w:ascii="Arial"/>
                            <w:sz w:val="20"/>
                            <w:szCs w:val="20"/>
                          </w:rPr>
                          <w:t xml:space="preserve">             Iz Očevidnika o redoslijedu plaćanja  visina blokade računa i na dan 03. 11. 2017. </w:t>
                        </w:r>
                        <w:r w:rsidR="00132EA6">
                          <w:rPr>
                            <w:rFonts w:cs="Arial" w:hAnsi="Arial" w:ascii="Arial"/>
                            <w:sz w:val="20"/>
                            <w:szCs w:val="20"/>
                          </w:rPr>
                          <w:t>i</w:t>
                        </w:r>
                        <w:r>
                          <w:rPr>
                            <w:rFonts w:cs="Arial" w:hAnsi="Arial" w:ascii="Arial"/>
                            <w:sz w:val="20"/>
                            <w:szCs w:val="20"/>
                          </w:rPr>
                          <w:t xml:space="preserve">znosi 2.221.082,14 kn. a </w:t>
                        </w:r>
                        <w:r w:rsidR="00D91903">
                          <w:rPr>
                            <w:rFonts w:cs="Arial" w:hAnsi="Arial" w:ascii="Arial"/>
                            <w:sz w:val="20"/>
                            <w:szCs w:val="20"/>
                          </w:rPr>
                          <w:t xml:space="preserve">učešće potraživanja  </w:t>
                        </w:r>
                        <w:r w:rsidR="006819B8">
                          <w:rPr>
                            <w:rFonts w:cs="Arial" w:hAnsi="Arial" w:ascii="Arial"/>
                            <w:sz w:val="20"/>
                            <w:szCs w:val="20"/>
                          </w:rPr>
                          <w:t xml:space="preserve"> </w:t>
                        </w:r>
                        <w:r>
                          <w:rPr>
                            <w:rFonts w:cs="Arial" w:hAnsi="Arial" w:ascii="Arial"/>
                            <w:sz w:val="20"/>
                            <w:szCs w:val="20"/>
                          </w:rPr>
                          <w:t>ovrhovoditelj</w:t>
                        </w:r>
                        <w:r w:rsidR="00D91903">
                          <w:rPr>
                            <w:rFonts w:cs="Arial" w:hAnsi="Arial" w:ascii="Arial"/>
                            <w:sz w:val="20"/>
                            <w:szCs w:val="20"/>
                          </w:rPr>
                          <w:t>a</w:t>
                        </w:r>
                        <w:r>
                          <w:rPr>
                            <w:rFonts w:cs="Arial" w:hAnsi="Arial" w:ascii="Arial"/>
                            <w:sz w:val="20"/>
                            <w:szCs w:val="20"/>
                          </w:rPr>
                          <w:t xml:space="preserve"> TIN MATIĆ I PARTNERI ODVJETNIČKO DRUŠTVO d.o.o</w:t>
                        </w:r>
                        <w:r w:rsidR="00D91903">
                          <w:rPr>
                            <w:rFonts w:cs="Arial" w:hAnsi="Arial" w:ascii="Arial"/>
                            <w:sz w:val="20"/>
                            <w:szCs w:val="20"/>
                          </w:rPr>
                          <w:t xml:space="preserve">  čini 99,70 %</w:t>
                        </w:r>
                        <w:r>
                          <w:rPr>
                            <w:rFonts w:cs="Arial" w:hAnsi="Arial" w:ascii="Arial"/>
                            <w:sz w:val="20"/>
                            <w:szCs w:val="20"/>
                          </w:rPr>
                          <w:t xml:space="preserve"> </w:t>
                        </w:r>
                      </w:p>
                      <w:p w:rsidRDefault="00D91903" w:rsidP="006F3E59" w:rsidR="00D91903">
                        <w:pPr>
                          <w:pStyle w:val="Bezproreda"/>
                          <w:rPr>
                            <w:rFonts w:cs="Arial" w:hAnsi="Arial" w:ascii="Arial"/>
                            <w:sz w:val="20"/>
                            <w:szCs w:val="20"/>
                          </w:rPr>
                        </w:pPr>
                      </w:p>
                      <w:p w:rsidRDefault="00D91903" w:rsidP="006F3E59" w:rsidR="00D91903">
                        <w:pPr>
                          <w:pStyle w:val="Bezproreda"/>
                          <w:rPr>
                            <w:rFonts w:cs="Arial" w:hAnsi="Arial" w:ascii="Arial"/>
                            <w:sz w:val="20"/>
                            <w:szCs w:val="20"/>
                          </w:rPr>
                        </w:pPr>
                      </w:p>
                      <w:p w:rsidRDefault="00FA52AD" w:rsidP="006F3E59" w:rsidR="00132EA6">
                        <w:pPr>
                          <w:pStyle w:val="Bezproreda"/>
                          <w:rPr>
                            <w:rFonts w:cs="Arial" w:hAnsi="Arial" w:ascii="Arial"/>
                            <w:sz w:val="20"/>
                            <w:szCs w:val="20"/>
                          </w:rPr>
                        </w:pPr>
                        <w:r>
                          <w:rPr>
                            <w:rFonts w:cs="Arial" w:hAnsi="Arial" w:ascii="Arial"/>
                            <w:sz w:val="20"/>
                            <w:szCs w:val="20"/>
                          </w:rPr>
                          <w:t xml:space="preserve">     </w:t>
                        </w:r>
                        <w:r w:rsidR="00D91903">
                          <w:rPr>
                            <w:rFonts w:cs="Arial" w:hAnsi="Arial" w:ascii="Arial"/>
                            <w:sz w:val="20"/>
                            <w:szCs w:val="20"/>
                          </w:rPr>
                          <w:t xml:space="preserve">         </w:t>
                        </w:r>
                        <w:r>
                          <w:rPr>
                            <w:rFonts w:cs="Arial" w:hAnsi="Arial" w:ascii="Arial"/>
                            <w:sz w:val="20"/>
                            <w:szCs w:val="20"/>
                          </w:rPr>
                          <w:t xml:space="preserve"> </w:t>
                        </w:r>
                        <w:r w:rsidR="00132EA6">
                          <w:rPr>
                            <w:rFonts w:cs="Arial" w:hAnsi="Arial" w:ascii="Arial"/>
                            <w:sz w:val="20"/>
                            <w:szCs w:val="20"/>
                          </w:rPr>
                          <w:t>AKTIVNI SUDSKI PREDMETI</w:t>
                        </w:r>
                      </w:p>
                      <w:p w:rsidRDefault="00FA52AD" w:rsidP="006F3E59" w:rsidR="00FA52AD">
                        <w:pPr>
                          <w:pStyle w:val="Bezproreda"/>
                          <w:rPr>
                            <w:rFonts w:cs="Arial" w:hAnsi="Arial" w:ascii="Arial"/>
                            <w:sz w:val="20"/>
                            <w:szCs w:val="20"/>
                          </w:rPr>
                        </w:pPr>
                      </w:p>
                      <w:p w:rsidRDefault="00FA52AD" w:rsidP="00380943" w:rsidR="00380943">
                        <w:pPr>
                          <w:pStyle w:val="Bezproreda"/>
                          <w:jc w:val="center"/>
                          <w:rPr>
                            <w:rFonts w:cs="Arial" w:hAnsi="Arial" w:ascii="Arial"/>
                            <w:sz w:val="20"/>
                            <w:szCs w:val="20"/>
                          </w:rPr>
                        </w:pPr>
                        <w:r>
                          <w:rPr>
                            <w:rFonts w:cs="Arial" w:hAnsi="Arial" w:ascii="Arial"/>
                            <w:sz w:val="20"/>
                            <w:szCs w:val="20"/>
                          </w:rPr>
                          <w:t>Vjerovnik je podneskom obavijestio da se vodi ovršni postupak između</w:t>
                        </w:r>
                        <w:r w:rsidR="00FA7C50">
                          <w:rPr>
                            <w:rFonts w:cs="Arial" w:hAnsi="Arial" w:ascii="Arial"/>
                            <w:sz w:val="20"/>
                            <w:szCs w:val="20"/>
                          </w:rPr>
                          <w:t xml:space="preserve"> ovrhovoditelja,  </w:t>
                        </w:r>
                        <w:r>
                          <w:rPr>
                            <w:rFonts w:cs="Arial" w:hAnsi="Arial" w:ascii="Arial"/>
                            <w:sz w:val="20"/>
                            <w:szCs w:val="20"/>
                          </w:rPr>
                          <w:t xml:space="preserve"> IMOSGRAD d.o.o. Zagreb  i </w:t>
                        </w:r>
                        <w:r w:rsidR="00FA7C50">
                          <w:rPr>
                            <w:rFonts w:cs="Arial" w:hAnsi="Arial" w:ascii="Arial"/>
                            <w:sz w:val="20"/>
                            <w:szCs w:val="20"/>
                          </w:rPr>
                          <w:t xml:space="preserve">ovršenika, predlagatelja </w:t>
                        </w:r>
                        <w:r>
                          <w:rPr>
                            <w:rFonts w:cs="Arial" w:hAnsi="Arial" w:ascii="Arial"/>
                            <w:sz w:val="20"/>
                            <w:szCs w:val="20"/>
                          </w:rPr>
                          <w:t>QUADA- PROJEKT k.d. iz Zagreba  i</w:t>
                        </w:r>
                      </w:p>
                      <w:p w:rsidRDefault="00380943" w:rsidP="00380943" w:rsidR="00380943">
                        <w:pPr>
                          <w:pStyle w:val="Bezproreda"/>
                          <w:jc w:val="center"/>
                          <w:rPr>
                            <w:rFonts w:cs="Arial" w:hAnsi="Arial" w:ascii="Arial"/>
                            <w:sz w:val="20"/>
                            <w:szCs w:val="20"/>
                          </w:rPr>
                        </w:pPr>
                      </w:p>
                      <w:p w:rsidRDefault="00380943" w:rsidP="00380943" w:rsidR="00380943">
                        <w:pPr>
                          <w:pStyle w:val="Bezproreda"/>
                          <w:jc w:val="center"/>
                          <w:rPr>
                            <w:rFonts w:cs="Arial" w:hAnsi="Arial" w:ascii="Arial"/>
                            <w:sz w:val="20"/>
                            <w:szCs w:val="20"/>
                          </w:rPr>
                        </w:pPr>
                        <w:r>
                          <w:rPr>
                            <w:rFonts w:cs="Arial" w:hAnsi="Arial" w:ascii="Arial"/>
                            <w:sz w:val="20"/>
                            <w:szCs w:val="20"/>
                          </w:rPr>
                          <w:t>6</w:t>
                        </w:r>
                      </w:p>
                      <w:p w:rsidRDefault="00380943" w:rsidP="006F3E59" w:rsidR="00380943">
                        <w:pPr>
                          <w:pStyle w:val="Bezproreda"/>
                          <w:rPr>
                            <w:rFonts w:cs="Arial" w:hAnsi="Arial" w:ascii="Arial"/>
                            <w:sz w:val="20"/>
                            <w:szCs w:val="20"/>
                          </w:rPr>
                        </w:pPr>
                      </w:p>
                      <w:p w:rsidRDefault="00FA52AD" w:rsidP="006F3E59" w:rsidR="00D91903">
                        <w:pPr>
                          <w:pStyle w:val="Bezproreda"/>
                          <w:rPr>
                            <w:rFonts w:cs="Arial" w:hAnsi="Arial" w:ascii="Arial"/>
                            <w:sz w:val="20"/>
                            <w:szCs w:val="20"/>
                          </w:rPr>
                        </w:pPr>
                        <w:r>
                          <w:rPr>
                            <w:rFonts w:cs="Arial" w:hAnsi="Arial" w:ascii="Arial"/>
                            <w:sz w:val="20"/>
                            <w:szCs w:val="20"/>
                          </w:rPr>
                          <w:t xml:space="preserve">dostavio Rješenje </w:t>
                        </w:r>
                        <w:r w:rsidR="00FA7C50">
                          <w:rPr>
                            <w:rFonts w:cs="Arial" w:hAnsi="Arial" w:ascii="Arial"/>
                            <w:sz w:val="20"/>
                            <w:szCs w:val="20"/>
                          </w:rPr>
                          <w:t xml:space="preserve">Općinskog građanskog suda </w:t>
                        </w:r>
                        <w:r>
                          <w:rPr>
                            <w:rFonts w:cs="Arial" w:hAnsi="Arial" w:ascii="Arial"/>
                            <w:sz w:val="20"/>
                            <w:szCs w:val="20"/>
                          </w:rPr>
                          <w:t>Posl.broj. R1-856/2013-9</w:t>
                        </w:r>
                        <w:r w:rsidR="00FA7C50">
                          <w:rPr>
                            <w:rFonts w:cs="Arial" w:hAnsi="Arial" w:ascii="Arial"/>
                            <w:sz w:val="20"/>
                            <w:szCs w:val="20"/>
                          </w:rPr>
                          <w:t xml:space="preserve"> od 28. siječnja 2015. godine</w:t>
                        </w:r>
                        <w:r>
                          <w:rPr>
                            <w:rFonts w:cs="Arial" w:hAnsi="Arial" w:ascii="Arial"/>
                            <w:sz w:val="20"/>
                            <w:szCs w:val="20"/>
                          </w:rPr>
                          <w:t xml:space="preserve">  </w:t>
                        </w:r>
                        <w:r w:rsidR="00FA7C50">
                          <w:rPr>
                            <w:rFonts w:cs="Arial" w:hAnsi="Arial" w:ascii="Arial"/>
                            <w:sz w:val="20"/>
                            <w:szCs w:val="20"/>
                          </w:rPr>
                          <w:t>Uvidom u e-spis predmet se nalazi na rješavanju na višem sudu pod brojem</w:t>
                        </w:r>
                      </w:p>
                      <w:p w:rsidRDefault="00FA7C50" w:rsidP="006F3E59" w:rsidR="00FA52AD">
                        <w:pPr>
                          <w:pStyle w:val="Bezproreda"/>
                          <w:rPr>
                            <w:rFonts w:cs="Arial" w:hAnsi="Arial" w:ascii="Arial"/>
                            <w:sz w:val="20"/>
                            <w:szCs w:val="20"/>
                          </w:rPr>
                        </w:pPr>
                        <w:r>
                          <w:rPr>
                            <w:rFonts w:cs="Arial" w:hAnsi="Arial" w:ascii="Arial"/>
                            <w:sz w:val="20"/>
                            <w:szCs w:val="20"/>
                          </w:rPr>
                          <w:t xml:space="preserve"> Gž-3066/2015.</w:t>
                        </w:r>
                      </w:p>
                      <w:p w:rsidRDefault="00FA7C50" w:rsidP="006F3E59" w:rsidR="00FA7C50">
                        <w:pPr>
                          <w:pStyle w:val="Bezproreda"/>
                          <w:rPr>
                            <w:rFonts w:cs="Arial" w:hAnsi="Arial" w:ascii="Arial"/>
                            <w:sz w:val="20"/>
                            <w:szCs w:val="20"/>
                          </w:rPr>
                        </w:pPr>
                      </w:p>
                      <w:p w:rsidRDefault="00484F56" w:rsidP="006F3E59" w:rsidR="00FA7C50">
                        <w:pPr>
                          <w:pStyle w:val="Bezproreda"/>
                          <w:rPr>
                            <w:rFonts w:cs="Arial" w:hAnsi="Arial" w:ascii="Arial"/>
                            <w:sz w:val="20"/>
                            <w:szCs w:val="20"/>
                          </w:rPr>
                        </w:pPr>
                        <w:r>
                          <w:rPr>
                            <w:rFonts w:cs="Arial" w:hAnsi="Arial" w:ascii="Arial"/>
                            <w:sz w:val="20"/>
                            <w:szCs w:val="20"/>
                          </w:rPr>
                          <w:t xml:space="preserve">                   </w:t>
                        </w:r>
                        <w:r w:rsidR="00FA7C50">
                          <w:rPr>
                            <w:rFonts w:cs="Arial" w:hAnsi="Arial" w:ascii="Arial"/>
                            <w:sz w:val="20"/>
                            <w:szCs w:val="20"/>
                          </w:rPr>
                          <w:t>ZAPOSLENICI</w:t>
                        </w:r>
                      </w:p>
                      <w:p w:rsidRDefault="00FA7C50" w:rsidP="006F3E59" w:rsidR="00FA7C50">
                        <w:pPr>
                          <w:pStyle w:val="Bezproreda"/>
                          <w:rPr>
                            <w:rFonts w:cs="Arial" w:hAnsi="Arial" w:ascii="Arial"/>
                            <w:sz w:val="20"/>
                            <w:szCs w:val="20"/>
                          </w:rPr>
                        </w:pPr>
                      </w:p>
                      <w:p w:rsidRDefault="00484F56" w:rsidP="006F3E59" w:rsidR="001A5783">
                        <w:pPr>
                          <w:pStyle w:val="Bezproreda"/>
                          <w:rPr>
                            <w:rFonts w:cs="Arial" w:hAnsi="Arial" w:ascii="Arial"/>
                            <w:sz w:val="20"/>
                            <w:szCs w:val="20"/>
                          </w:rPr>
                        </w:pPr>
                        <w:r>
                          <w:rPr>
                            <w:rFonts w:cs="Arial" w:hAnsi="Arial" w:ascii="Arial"/>
                            <w:sz w:val="20"/>
                            <w:szCs w:val="20"/>
                          </w:rPr>
                          <w:t xml:space="preserve">                   </w:t>
                        </w:r>
                        <w:r w:rsidR="00FA7C50">
                          <w:rPr>
                            <w:rFonts w:cs="Arial" w:hAnsi="Arial" w:ascii="Arial"/>
                            <w:sz w:val="20"/>
                            <w:szCs w:val="20"/>
                          </w:rPr>
                          <w:t>Dužnik nema zaposlenika.</w:t>
                        </w:r>
                      </w:p>
                      <w:p w:rsidRDefault="00FA7C50" w:rsidP="006F3E59" w:rsidR="00FA7C50">
                        <w:pPr>
                          <w:pStyle w:val="Bezproreda"/>
                          <w:rPr>
                            <w:rFonts w:cs="Arial" w:hAnsi="Arial" w:ascii="Arial"/>
                            <w:sz w:val="20"/>
                            <w:szCs w:val="20"/>
                          </w:rPr>
                        </w:pPr>
                      </w:p>
                      <w:p w:rsidRDefault="00D91903" w:rsidP="006F3E59" w:rsidR="00D91903">
                        <w:pPr>
                          <w:pStyle w:val="Bezproreda"/>
                          <w:rPr>
                            <w:rFonts w:cs="Arial" w:hAnsi="Arial" w:ascii="Arial"/>
                            <w:sz w:val="20"/>
                            <w:szCs w:val="20"/>
                          </w:rPr>
                        </w:pPr>
                      </w:p>
                      <w:p w:rsidRDefault="00D91903" w:rsidP="006F3E59" w:rsidR="00D91903">
                        <w:pPr>
                          <w:pStyle w:val="Bezproreda"/>
                          <w:rPr>
                            <w:rFonts w:cs="Arial" w:hAnsi="Arial" w:ascii="Arial"/>
                            <w:sz w:val="20"/>
                            <w:szCs w:val="20"/>
                          </w:rPr>
                        </w:pPr>
                      </w:p>
                      <w:p w:rsidRDefault="00484F56" w:rsidP="006F3E59" w:rsidR="00FA7C50" w:rsidRPr="00D91903">
                        <w:pPr>
                          <w:pStyle w:val="Bezproreda"/>
                          <w:rPr>
                            <w:rFonts w:cs="Arial" w:hAnsi="Arial" w:ascii="Arial"/>
                            <w:b/>
                            <w:sz w:val="20"/>
                            <w:szCs w:val="20"/>
                          </w:rPr>
                        </w:pPr>
                        <w:r>
                          <w:rPr>
                            <w:rFonts w:cs="Arial" w:hAnsi="Arial" w:ascii="Arial"/>
                            <w:sz w:val="20"/>
                            <w:szCs w:val="20"/>
                          </w:rPr>
                          <w:t xml:space="preserve">                   </w:t>
                        </w:r>
                        <w:r w:rsidR="00FA7C50" w:rsidRPr="00D91903">
                          <w:rPr>
                            <w:rFonts w:cs="Arial" w:hAnsi="Arial" w:ascii="Arial"/>
                            <w:b/>
                            <w:sz w:val="20"/>
                            <w:szCs w:val="20"/>
                          </w:rPr>
                          <w:t>UZROCI LOŠEG GOSPODARSKOG POLOŽAJA DUŽNIKA</w:t>
                        </w:r>
                      </w:p>
                      <w:p w:rsidRDefault="001A5783" w:rsidP="006F3E59" w:rsidR="001A5783">
                        <w:pPr>
                          <w:pStyle w:val="Bezproreda"/>
                          <w:rPr>
                            <w:rFonts w:cs="Arial" w:hAnsi="Arial" w:ascii="Arial"/>
                            <w:sz w:val="20"/>
                            <w:szCs w:val="20"/>
                          </w:rPr>
                        </w:pPr>
                      </w:p>
                      <w:p w:rsidRDefault="00484F56" w:rsidP="002732F9" w:rsidR="00484F56">
                        <w:pPr>
                          <w:pStyle w:val="Bezproreda"/>
                          <w:rPr>
                            <w:rFonts w:cs="Arial" w:hAnsi="Arial" w:ascii="Arial"/>
                            <w:sz w:val="20"/>
                            <w:szCs w:val="20"/>
                          </w:rPr>
                        </w:pPr>
                        <w:r>
                          <w:rPr>
                            <w:rFonts w:cs="Arial" w:hAnsi="Arial" w:ascii="Arial"/>
                            <w:sz w:val="20"/>
                            <w:szCs w:val="20"/>
                          </w:rPr>
                          <w:t xml:space="preserve">                   </w:t>
                        </w:r>
                        <w:r w:rsidR="001A5783">
                          <w:rPr>
                            <w:rFonts w:cs="Arial" w:hAnsi="Arial" w:ascii="Arial"/>
                            <w:sz w:val="20"/>
                            <w:szCs w:val="20"/>
                          </w:rPr>
                          <w:t xml:space="preserve">Iako ne raspolažem poslovnom dokumentacijom Dužnika iz financijskih izvještaja </w:t>
                        </w:r>
                        <w:r w:rsidR="002732F9">
                          <w:rPr>
                            <w:rFonts w:cs="Arial" w:hAnsi="Arial" w:ascii="Arial"/>
                            <w:sz w:val="20"/>
                            <w:szCs w:val="20"/>
                          </w:rPr>
                          <w:t>mogu zaključiti da je Društvo obavljalo samo jednu djelatnost i to poslovanje nekretninama</w:t>
                        </w:r>
                        <w:r w:rsidR="00133442">
                          <w:rPr>
                            <w:rFonts w:cs="Arial" w:hAnsi="Arial" w:ascii="Arial"/>
                            <w:sz w:val="20"/>
                            <w:szCs w:val="20"/>
                          </w:rPr>
                          <w:t xml:space="preserve"> odnosno bavilo se izgradnjom objekata u Republici Hrvatskoj.</w:t>
                        </w:r>
                        <w:r w:rsidR="002732F9">
                          <w:rPr>
                            <w:rFonts w:cs="Arial" w:hAnsi="Arial" w:ascii="Arial"/>
                            <w:sz w:val="20"/>
                            <w:szCs w:val="20"/>
                          </w:rPr>
                          <w:t xml:space="preserve"> </w:t>
                        </w:r>
                      </w:p>
                      <w:p w:rsidRDefault="00484F56" w:rsidP="002732F9" w:rsidR="00484F56">
                        <w:pPr>
                          <w:pStyle w:val="Bezproreda"/>
                          <w:rPr>
                            <w:rFonts w:cs="Arial" w:hAnsi="Arial" w:ascii="Arial"/>
                            <w:sz w:val="20"/>
                            <w:szCs w:val="20"/>
                          </w:rPr>
                        </w:pPr>
                        <w:r>
                          <w:rPr>
                            <w:rFonts w:cs="Arial" w:hAnsi="Arial" w:ascii="Arial"/>
                            <w:sz w:val="20"/>
                            <w:szCs w:val="20"/>
                          </w:rPr>
                          <w:t xml:space="preserve">                 </w:t>
                        </w:r>
                        <w:r w:rsidR="002732F9">
                          <w:rPr>
                            <w:rFonts w:cs="Arial" w:hAnsi="Arial" w:ascii="Arial"/>
                            <w:sz w:val="20"/>
                            <w:szCs w:val="20"/>
                          </w:rPr>
                          <w:t xml:space="preserve"> </w:t>
                        </w:r>
                        <w:r w:rsidR="00133442">
                          <w:rPr>
                            <w:rFonts w:cs="Arial" w:hAnsi="Arial" w:ascii="Arial"/>
                            <w:sz w:val="20"/>
                            <w:szCs w:val="20"/>
                          </w:rPr>
                          <w:t>Za cijelo razdoblje poslovanja od 2008. godine kada je osnovano nije ostvarilo prihod iz razloga jer se  Društvo bavilo pripremom za gradnju objekta na otoku Krku. Zbog neizvršavanja svojih obveza od strane prodavatelja zemljišta na otoku Krku, projekt nije realiziran i Društvo nije moglo vra</w:t>
                        </w:r>
                        <w:r>
                          <w:rPr>
                            <w:rFonts w:cs="Arial" w:hAnsi="Arial" w:ascii="Arial"/>
                            <w:sz w:val="20"/>
                            <w:szCs w:val="20"/>
                          </w:rPr>
                          <w:t>titi povrat ulož</w:t>
                        </w:r>
                        <w:r w:rsidR="00D91903">
                          <w:rPr>
                            <w:rFonts w:cs="Arial" w:hAnsi="Arial" w:ascii="Arial"/>
                            <w:sz w:val="20"/>
                            <w:szCs w:val="20"/>
                          </w:rPr>
                          <w:t>enih sredstava te nije ni podmi</w:t>
                        </w:r>
                        <w:r>
                          <w:rPr>
                            <w:rFonts w:cs="Arial" w:hAnsi="Arial" w:ascii="Arial"/>
                            <w:sz w:val="20"/>
                            <w:szCs w:val="20"/>
                          </w:rPr>
                          <w:t>rilo svoje obveze prema dobavljačima.</w:t>
                        </w:r>
                      </w:p>
                      <w:p w:rsidRDefault="00484F56" w:rsidP="002732F9" w:rsidR="00484F56">
                        <w:pPr>
                          <w:pStyle w:val="Bezproreda"/>
                          <w:rPr>
                            <w:rFonts w:cs="Arial" w:hAnsi="Arial" w:ascii="Arial"/>
                            <w:sz w:val="20"/>
                            <w:szCs w:val="20"/>
                          </w:rPr>
                        </w:pPr>
                      </w:p>
                      <w:p w:rsidRDefault="00484F56" w:rsidP="002732F9" w:rsidR="00484F56">
                        <w:pPr>
                          <w:pStyle w:val="Bezproreda"/>
                          <w:rPr>
                            <w:rFonts w:cs="Arial" w:hAnsi="Arial" w:ascii="Arial"/>
                            <w:sz w:val="20"/>
                            <w:szCs w:val="20"/>
                          </w:rPr>
                        </w:pPr>
                        <w:r>
                          <w:rPr>
                            <w:rFonts w:cs="Arial" w:hAnsi="Arial" w:ascii="Arial"/>
                            <w:sz w:val="20"/>
                            <w:szCs w:val="20"/>
                          </w:rPr>
                          <w:t>Stečajni razlozi</w:t>
                        </w:r>
                      </w:p>
                      <w:p w:rsidRDefault="00484F56" w:rsidP="00484F56" w:rsidR="001A5783">
                        <w:pPr>
                          <w:pStyle w:val="Bezproreda"/>
                          <w:numPr>
                            <w:ilvl w:val="0"/>
                            <w:numId w:val="8"/>
                          </w:numPr>
                          <w:rPr>
                            <w:rFonts w:cs="Arial" w:hAnsi="Arial" w:ascii="Arial"/>
                            <w:sz w:val="20"/>
                            <w:szCs w:val="20"/>
                          </w:rPr>
                        </w:pPr>
                        <w:r>
                          <w:rPr>
                            <w:rFonts w:cs="Arial" w:hAnsi="Arial" w:ascii="Arial"/>
                            <w:sz w:val="20"/>
                            <w:szCs w:val="20"/>
                          </w:rPr>
                          <w:t xml:space="preserve">Dužnik ima evidentirane neizmirene obveze za plaćanja na dan 03. </w:t>
                        </w:r>
                        <w:r w:rsidR="002E7718">
                          <w:rPr>
                            <w:rFonts w:cs="Arial" w:hAnsi="Arial" w:ascii="Arial"/>
                            <w:sz w:val="20"/>
                            <w:szCs w:val="20"/>
                          </w:rPr>
                          <w:t>s</w:t>
                        </w:r>
                        <w:r>
                          <w:rPr>
                            <w:rFonts w:cs="Arial" w:hAnsi="Arial" w:ascii="Arial"/>
                            <w:sz w:val="20"/>
                            <w:szCs w:val="20"/>
                          </w:rPr>
                          <w:t xml:space="preserve">tudeni 2017. </w:t>
                        </w:r>
                        <w:r w:rsidR="002E7718">
                          <w:rPr>
                            <w:rFonts w:cs="Arial" w:hAnsi="Arial" w:ascii="Arial"/>
                            <w:sz w:val="20"/>
                            <w:szCs w:val="20"/>
                          </w:rPr>
                          <w:t>u</w:t>
                        </w:r>
                        <w:r>
                          <w:rPr>
                            <w:rFonts w:cs="Arial" w:hAnsi="Arial" w:ascii="Arial"/>
                            <w:sz w:val="20"/>
                            <w:szCs w:val="20"/>
                          </w:rPr>
                          <w:t xml:space="preserve"> visini 2.221.082,14 kn </w:t>
                        </w:r>
                        <w:r w:rsidR="002E7718">
                          <w:rPr>
                            <w:rFonts w:cs="Arial" w:hAnsi="Arial" w:ascii="Arial"/>
                            <w:sz w:val="20"/>
                            <w:szCs w:val="20"/>
                          </w:rPr>
                          <w:t xml:space="preserve">, odnosno račun je u neprekidnoj blokadi od </w:t>
                        </w:r>
                        <w:r w:rsidR="00D91903">
                          <w:rPr>
                            <w:rFonts w:cs="Arial" w:hAnsi="Arial" w:ascii="Arial"/>
                            <w:sz w:val="20"/>
                            <w:szCs w:val="20"/>
                          </w:rPr>
                          <w:t>17.02.2016.</w:t>
                        </w:r>
                        <w:r w:rsidR="002E7718">
                          <w:rPr>
                            <w:rFonts w:cs="Arial" w:hAnsi="Arial" w:ascii="Arial"/>
                            <w:sz w:val="20"/>
                            <w:szCs w:val="20"/>
                          </w:rPr>
                          <w:t xml:space="preserve">. što na dan donošenja Rješenja St-2388/17 od 31.listopada 2017. godine iznosi </w:t>
                        </w:r>
                        <w:r w:rsidR="00D91903">
                          <w:rPr>
                            <w:rFonts w:cs="Arial" w:hAnsi="Arial" w:ascii="Arial"/>
                            <w:sz w:val="20"/>
                            <w:szCs w:val="20"/>
                          </w:rPr>
                          <w:t>619</w:t>
                        </w:r>
                        <w:r w:rsidR="002E7718">
                          <w:rPr>
                            <w:rFonts w:cs="Arial" w:hAnsi="Arial" w:ascii="Arial"/>
                            <w:sz w:val="20"/>
                            <w:szCs w:val="20"/>
                          </w:rPr>
                          <w:t xml:space="preserve"> dana neprekidne blokade </w:t>
                        </w:r>
                      </w:p>
                      <w:p w:rsidRDefault="00D91903" w:rsidP="00D91903" w:rsidR="00D91903">
                        <w:pPr>
                          <w:pStyle w:val="Bezproreda"/>
                          <w:ind w:left="405"/>
                          <w:rPr>
                            <w:rFonts w:cs="Arial" w:hAnsi="Arial" w:ascii="Arial"/>
                            <w:sz w:val="20"/>
                            <w:szCs w:val="20"/>
                          </w:rPr>
                        </w:pPr>
                        <w:r>
                          <w:rPr>
                            <w:rFonts w:cs="Arial" w:hAnsi="Arial" w:ascii="Arial"/>
                            <w:sz w:val="20"/>
                            <w:szCs w:val="20"/>
                          </w:rPr>
                          <w:t>Račun je zatvoren 14.11.2017 sa 636 dana neprekidne blokade</w:t>
                        </w:r>
                      </w:p>
                      <w:p w:rsidRDefault="004B680A" w:rsidP="002732F9" w:rsidR="00665438">
                        <w:pPr>
                          <w:pStyle w:val="Bezproreda"/>
                          <w:numPr>
                            <w:ilvl w:val="0"/>
                            <w:numId w:val="8"/>
                          </w:numPr>
                          <w:rPr>
                            <w:rFonts w:cs="Arial" w:hAnsi="Arial" w:ascii="Arial"/>
                            <w:sz w:val="20"/>
                            <w:szCs w:val="20"/>
                          </w:rPr>
                        </w:pPr>
                        <w:r w:rsidRPr="004B680A">
                          <w:rPr>
                            <w:rFonts w:cs="Arial" w:hAnsi="Arial" w:ascii="Arial"/>
                            <w:sz w:val="20"/>
                            <w:szCs w:val="20"/>
                          </w:rPr>
                          <w:t>Iz bil</w:t>
                        </w:r>
                        <w:r w:rsidR="007E7E31">
                          <w:rPr>
                            <w:rFonts w:cs="Arial" w:hAnsi="Arial" w:ascii="Arial"/>
                            <w:sz w:val="20"/>
                            <w:szCs w:val="20"/>
                          </w:rPr>
                          <w:t>a</w:t>
                        </w:r>
                        <w:r w:rsidRPr="004B680A">
                          <w:rPr>
                            <w:rFonts w:cs="Arial" w:hAnsi="Arial" w:ascii="Arial"/>
                            <w:sz w:val="20"/>
                            <w:szCs w:val="20"/>
                          </w:rPr>
                          <w:t>nce stanja na dan 31.12.2014. predane u RGFI vidljivo je da kod dužnika nije sporno postojanje i drugog bitnog stečajnog razloga, odnosno</w:t>
                        </w:r>
                        <w:r>
                          <w:rPr>
                            <w:rFonts w:cs="Arial" w:hAnsi="Arial" w:ascii="Arial"/>
                            <w:sz w:val="20"/>
                            <w:szCs w:val="20"/>
                          </w:rPr>
                          <w:t xml:space="preserve">, prezaduženost. </w:t>
                        </w:r>
                      </w:p>
                      <w:p w:rsidRDefault="004B680A" w:rsidP="004B680A" w:rsidR="004B680A">
                        <w:pPr>
                          <w:pStyle w:val="Bezproreda"/>
                          <w:ind w:left="405"/>
                          <w:rPr>
                            <w:rFonts w:cs="Arial" w:hAnsi="Arial" w:ascii="Arial"/>
                            <w:sz w:val="20"/>
                            <w:szCs w:val="20"/>
                          </w:rPr>
                        </w:pPr>
                        <w:r>
                          <w:rPr>
                            <w:rFonts w:cs="Arial" w:hAnsi="Arial" w:ascii="Arial"/>
                            <w:sz w:val="20"/>
                            <w:szCs w:val="20"/>
                          </w:rPr>
                          <w:t>Kratkoročne obveze iznose 10.875.832 kn a imovina i to u obliku danih predujmova iznosi 8.798.674 kn.</w:t>
                        </w:r>
                      </w:p>
                      <w:p w:rsidRDefault="004B680A" w:rsidP="004B680A" w:rsidR="004B680A">
                        <w:pPr>
                          <w:pStyle w:val="Bezproreda"/>
                          <w:ind w:left="405"/>
                          <w:rPr>
                            <w:rFonts w:cs="Arial" w:hAnsi="Arial" w:ascii="Arial"/>
                            <w:sz w:val="20"/>
                            <w:szCs w:val="20"/>
                          </w:rPr>
                        </w:pPr>
                        <w:r>
                          <w:rPr>
                            <w:rFonts w:cs="Arial" w:hAnsi="Arial" w:ascii="Arial"/>
                            <w:sz w:val="20"/>
                            <w:szCs w:val="20"/>
                          </w:rPr>
                          <w:t>Iz Računa dobiti i gubitka utvrđeno je da je Dužnik  u svim godinama poslovanja ostvarivao gubitak  tako da ukupni gubitak iskazan u financijskim izvještajima za 2014. godinu iznosi 4.97</w:t>
                        </w:r>
                        <w:r w:rsidR="007E7E31">
                          <w:rPr>
                            <w:rFonts w:cs="Arial" w:hAnsi="Arial" w:ascii="Arial"/>
                            <w:sz w:val="20"/>
                            <w:szCs w:val="20"/>
                          </w:rPr>
                          <w:t>3.895</w:t>
                        </w:r>
                        <w:r>
                          <w:rPr>
                            <w:rFonts w:cs="Arial" w:hAnsi="Arial" w:ascii="Arial"/>
                            <w:sz w:val="20"/>
                            <w:szCs w:val="20"/>
                          </w:rPr>
                          <w:t xml:space="preserve"> kn</w:t>
                        </w:r>
                      </w:p>
                      <w:p w:rsidRDefault="004B680A" w:rsidP="004B680A" w:rsidR="004B680A">
                        <w:pPr>
                          <w:pStyle w:val="Bezproreda"/>
                          <w:ind w:left="405"/>
                          <w:rPr>
                            <w:rFonts w:cs="Arial" w:hAnsi="Arial" w:ascii="Arial"/>
                            <w:sz w:val="20"/>
                            <w:szCs w:val="20"/>
                          </w:rPr>
                        </w:pPr>
                      </w:p>
                      <w:p w:rsidRDefault="004B680A" w:rsidP="004B680A" w:rsidR="004B680A" w:rsidRPr="007E7E31">
                        <w:pPr>
                          <w:pStyle w:val="Bezproreda"/>
                          <w:ind w:left="405"/>
                          <w:rPr>
                            <w:rFonts w:cs="Arial" w:hAnsi="Arial" w:ascii="Arial"/>
                            <w:b/>
                            <w:sz w:val="20"/>
                            <w:szCs w:val="20"/>
                          </w:rPr>
                        </w:pPr>
                        <w:r w:rsidRPr="007E7E31">
                          <w:rPr>
                            <w:rFonts w:cs="Arial" w:hAnsi="Arial" w:ascii="Arial"/>
                            <w:b/>
                            <w:sz w:val="20"/>
                            <w:szCs w:val="20"/>
                          </w:rPr>
                          <w:t xml:space="preserve">KAPITAL                   </w:t>
                        </w:r>
                        <w:r w:rsidR="007E7E31" w:rsidRPr="007E7E31">
                          <w:rPr>
                            <w:rFonts w:cs="Arial" w:hAnsi="Arial" w:ascii="Arial"/>
                            <w:b/>
                            <w:sz w:val="20"/>
                            <w:szCs w:val="20"/>
                          </w:rPr>
                          <w:t xml:space="preserve">                          </w:t>
                        </w:r>
                        <w:r w:rsidRPr="007E7E31">
                          <w:rPr>
                            <w:rFonts w:cs="Arial" w:hAnsi="Arial" w:ascii="Arial"/>
                            <w:b/>
                            <w:sz w:val="20"/>
                            <w:szCs w:val="20"/>
                          </w:rPr>
                          <w:t xml:space="preserve">   31.12.2013.                  </w:t>
                        </w:r>
                        <w:r w:rsidR="007E7E31" w:rsidRPr="007E7E31">
                          <w:rPr>
                            <w:rFonts w:cs="Arial" w:hAnsi="Arial" w:ascii="Arial"/>
                            <w:b/>
                            <w:sz w:val="20"/>
                            <w:szCs w:val="20"/>
                          </w:rPr>
                          <w:t xml:space="preserve">   </w:t>
                        </w:r>
                        <w:r w:rsidRPr="007E7E31">
                          <w:rPr>
                            <w:rFonts w:cs="Arial" w:hAnsi="Arial" w:ascii="Arial"/>
                            <w:b/>
                            <w:sz w:val="20"/>
                            <w:szCs w:val="20"/>
                          </w:rPr>
                          <w:t xml:space="preserve">    31.12.2014.</w:t>
                        </w:r>
                      </w:p>
                      <w:p w:rsidRDefault="007E7E31" w:rsidP="007E7E31" w:rsidR="004B680A" w:rsidRPr="004B680A">
                        <w:pPr>
                          <w:pStyle w:val="Bezproreda"/>
                          <w:rPr>
                            <w:rFonts w:cs="Arial" w:hAnsi="Arial" w:ascii="Arial"/>
                            <w:sz w:val="20"/>
                            <w:szCs w:val="20"/>
                          </w:rPr>
                        </w:pPr>
                        <w:r>
                          <w:rPr>
                            <w:rFonts w:cs="Arial" w:hAnsi="Arial" w:ascii="Arial"/>
                            <w:sz w:val="20"/>
                            <w:szCs w:val="20"/>
                          </w:rPr>
                          <w:t>PRENESENI GUBITAK                                   1.202.941                            2.138.257</w:t>
                        </w:r>
                      </w:p>
                      <w:p w:rsidRDefault="007E7E31" w:rsidP="007E7E31" w:rsidR="00250D32">
                        <w:pPr>
                          <w:pStyle w:val="Bezproreda"/>
                          <w:rPr>
                            <w:rFonts w:cs="Arial" w:hAnsi="Arial" w:ascii="Arial"/>
                            <w:sz w:val="20"/>
                            <w:szCs w:val="20"/>
                          </w:rPr>
                        </w:pPr>
                        <w:r>
                          <w:rPr>
                            <w:rFonts w:cs="Arial" w:hAnsi="Arial" w:ascii="Arial"/>
                            <w:sz w:val="20"/>
                            <w:szCs w:val="20"/>
                          </w:rPr>
                          <w:t>GUBITAK POSLOVNE GODINE                        935.315                            2.835.638</w:t>
                        </w:r>
                      </w:p>
                      <w:p w:rsidRDefault="007E7E31" w:rsidP="007E7E31" w:rsidR="007E7E31">
                        <w:pPr>
                          <w:pStyle w:val="Bezproreda"/>
                          <w:rPr>
                            <w:rFonts w:cs="Arial" w:hAnsi="Arial" w:ascii="Arial"/>
                            <w:sz w:val="20"/>
                            <w:szCs w:val="20"/>
                          </w:rPr>
                        </w:pPr>
                        <w:r>
                          <w:rPr>
                            <w:rFonts w:cs="Arial" w:hAnsi="Arial" w:ascii="Arial"/>
                            <w:sz w:val="20"/>
                            <w:szCs w:val="20"/>
                          </w:rPr>
                          <w:t>ukupno gubitak                                                2.138.256                            4.973.895</w:t>
                        </w:r>
                      </w:p>
                      <w:p w:rsidRDefault="007E7E31" w:rsidP="007E7E31" w:rsidR="007E7E31">
                        <w:pPr>
                          <w:pStyle w:val="Bezproreda"/>
                          <w:rPr>
                            <w:rFonts w:cs="Arial" w:hAnsi="Arial" w:ascii="Arial"/>
                            <w:sz w:val="20"/>
                            <w:szCs w:val="20"/>
                          </w:rPr>
                        </w:pPr>
                        <w:r>
                          <w:rPr>
                            <w:rFonts w:cs="Arial" w:hAnsi="Arial" w:ascii="Arial"/>
                            <w:sz w:val="20"/>
                            <w:szCs w:val="20"/>
                          </w:rPr>
                          <w:t>osnivački kapital                                              2.900.000                            2.900.000</w:t>
                        </w:r>
                      </w:p>
                      <w:p w:rsidRDefault="007E7E31" w:rsidP="007E7E31" w:rsidR="007E7E31" w:rsidRPr="007E7E31">
                        <w:pPr>
                          <w:pStyle w:val="Bezproreda"/>
                          <w:rPr>
                            <w:rFonts w:cs="Arial" w:hAnsi="Arial" w:ascii="Arial"/>
                            <w:b/>
                            <w:sz w:val="20"/>
                            <w:szCs w:val="20"/>
                          </w:rPr>
                        </w:pPr>
                        <w:r w:rsidRPr="007E7E31">
                          <w:rPr>
                            <w:rFonts w:cs="Arial" w:hAnsi="Arial" w:ascii="Arial"/>
                            <w:b/>
                            <w:sz w:val="20"/>
                            <w:szCs w:val="20"/>
                          </w:rPr>
                          <w:t>prezaduženost                                                                                           2.073.895</w:t>
                        </w:r>
                      </w:p>
                      <w:p w:rsidRDefault="00250D32" w:rsidP="00250D32" w:rsidR="00250D32">
                        <w:pPr>
                          <w:pStyle w:val="Bezproreda"/>
                          <w:ind w:left="720"/>
                          <w:rPr>
                            <w:rFonts w:cs="Arial" w:hAnsi="Arial" w:ascii="Arial"/>
                            <w:sz w:val="20"/>
                            <w:szCs w:val="20"/>
                          </w:rPr>
                        </w:pPr>
                      </w:p>
                      <w:p w:rsidRDefault="007E7E31" w:rsidP="00250D32" w:rsidR="007E7E31">
                        <w:pPr>
                          <w:pStyle w:val="Bezproreda"/>
                          <w:ind w:left="720"/>
                          <w:rPr>
                            <w:rFonts w:cs="Arial" w:hAnsi="Arial" w:ascii="Arial"/>
                            <w:sz w:val="20"/>
                            <w:szCs w:val="20"/>
                          </w:rPr>
                        </w:pPr>
                      </w:p>
                      <w:p w:rsidRDefault="007E7E31" w:rsidP="00250D32" w:rsidR="007E7E31">
                        <w:pPr>
                          <w:pStyle w:val="Bezproreda"/>
                          <w:ind w:left="720"/>
                          <w:rPr>
                            <w:rFonts w:cs="Arial" w:hAnsi="Arial" w:ascii="Arial"/>
                            <w:sz w:val="20"/>
                            <w:szCs w:val="20"/>
                          </w:rPr>
                        </w:pPr>
                        <w:r>
                          <w:rPr>
                            <w:rFonts w:cs="Arial" w:hAnsi="Arial" w:ascii="Arial"/>
                            <w:sz w:val="20"/>
                            <w:szCs w:val="20"/>
                          </w:rPr>
                          <w:t>Po svojoj strukturi iskazana imovina u ukupnom iznosu od 8.798.674 kn sastoji se od danih predujmova za kupnju zemljišta na otoku Krku.</w:t>
                        </w:r>
                        <w:r w:rsidR="0070453E">
                          <w:rPr>
                            <w:rFonts w:cs="Arial" w:hAnsi="Arial" w:ascii="Arial"/>
                            <w:sz w:val="20"/>
                            <w:szCs w:val="20"/>
                          </w:rPr>
                          <w:t xml:space="preserve"> Ova tražbina osigurana je  Sporazumom o osiguranju novčane tražbine zasnivanjem založnog prava na nekretnini upisanoj u zk.ul broj 3096 k.o. Vrh , kč.br. 1425, pašnjak , maslinik, ukupne površine 256958 m2  od 24. srpnja 2008. godine po javnom bilježniku Hukelj iz Zagreba OV-13382/08 zaključenog između „Imosgrad“ d.o.. Zagreb, Zagrebačka 205 kao vjerovnika i „Quada-Projekt“k.d. Zagreb, Draškovićeva 54 kao dužnika</w:t>
                        </w:r>
                      </w:p>
                      <w:p w:rsidRDefault="00E65E6D" w:rsidP="00250D32" w:rsidR="00E65E6D">
                        <w:pPr>
                          <w:pStyle w:val="Bezproreda"/>
                          <w:ind w:left="720"/>
                          <w:rPr>
                            <w:rFonts w:cs="Arial" w:hAnsi="Arial" w:ascii="Arial"/>
                            <w:sz w:val="20"/>
                            <w:szCs w:val="20"/>
                          </w:rPr>
                        </w:pPr>
                      </w:p>
                      <w:p w:rsidRDefault="0070453E" w:rsidP="00250D32" w:rsidR="0070453E">
                        <w:pPr>
                          <w:pStyle w:val="Bezproreda"/>
                          <w:ind w:left="720"/>
                          <w:rPr>
                            <w:rFonts w:cs="Arial" w:hAnsi="Arial" w:ascii="Arial"/>
                            <w:sz w:val="20"/>
                            <w:szCs w:val="20"/>
                          </w:rPr>
                        </w:pPr>
                        <w:r>
                          <w:rPr>
                            <w:rFonts w:cs="Arial" w:hAnsi="Arial" w:ascii="Arial"/>
                            <w:sz w:val="20"/>
                            <w:szCs w:val="20"/>
                          </w:rPr>
                          <w:t xml:space="preserve">Do dana pisanja ovog izvješća </w:t>
                        </w:r>
                        <w:r w:rsidR="00E65E6D">
                          <w:rPr>
                            <w:rFonts w:cs="Arial" w:hAnsi="Arial" w:ascii="Arial"/>
                            <w:sz w:val="20"/>
                            <w:szCs w:val="20"/>
                          </w:rPr>
                          <w:t xml:space="preserve"> prema raspoloživim podacima mogu konstatirati da dužnik nije namirio novčanu tražbinu koju ima prema trećoj osobi društvu QUADA-PROJEKT k.d.Zagreb, Draškovićeva 54, OIB 70156698398.</w:t>
                        </w:r>
                      </w:p>
                      <w:p w:rsidRDefault="00380943" w:rsidP="00250D32" w:rsidR="00380943">
                        <w:pPr>
                          <w:pStyle w:val="Bezproreda"/>
                          <w:ind w:left="720"/>
                          <w:rPr>
                            <w:rFonts w:cs="Arial" w:hAnsi="Arial" w:ascii="Arial"/>
                            <w:sz w:val="20"/>
                            <w:szCs w:val="20"/>
                          </w:rPr>
                        </w:pPr>
                      </w:p>
                      <w:p w:rsidRDefault="00380943" w:rsidP="00250D32" w:rsidR="00380943">
                        <w:pPr>
                          <w:pStyle w:val="Bezproreda"/>
                          <w:ind w:left="720"/>
                          <w:rPr>
                            <w:rFonts w:cs="Arial" w:hAnsi="Arial" w:ascii="Arial"/>
                            <w:sz w:val="20"/>
                            <w:szCs w:val="20"/>
                          </w:rPr>
                        </w:pPr>
                      </w:p>
                      <w:p w:rsidRDefault="00380943" w:rsidP="00250D32" w:rsidR="00380943">
                        <w:pPr>
                          <w:pStyle w:val="Bezproreda"/>
                          <w:ind w:left="720"/>
                          <w:rPr>
                            <w:rFonts w:cs="Arial" w:hAnsi="Arial" w:ascii="Arial"/>
                            <w:sz w:val="20"/>
                            <w:szCs w:val="20"/>
                          </w:rPr>
                        </w:pPr>
                      </w:p>
                      <w:p w:rsidRDefault="00380943" w:rsidP="00380943" w:rsidR="00380943">
                        <w:pPr>
                          <w:pStyle w:val="Bezproreda"/>
                          <w:ind w:left="720"/>
                          <w:jc w:val="center"/>
                          <w:rPr>
                            <w:rFonts w:cs="Arial" w:hAnsi="Arial" w:ascii="Arial"/>
                            <w:sz w:val="20"/>
                            <w:szCs w:val="20"/>
                          </w:rPr>
                        </w:pPr>
                        <w:r>
                          <w:rPr>
                            <w:rFonts w:cs="Arial" w:hAnsi="Arial" w:ascii="Arial"/>
                            <w:sz w:val="20"/>
                            <w:szCs w:val="20"/>
                          </w:rPr>
                          <w:lastRenderedPageBreak/>
                          <w:t>7</w:t>
                        </w:r>
                      </w:p>
                      <w:p w:rsidRDefault="00E65E6D" w:rsidP="00250D32" w:rsidR="00E65E6D">
                        <w:pPr>
                          <w:pStyle w:val="Bezproreda"/>
                          <w:ind w:left="720"/>
                          <w:rPr>
                            <w:rFonts w:cs="Arial" w:hAnsi="Arial" w:ascii="Arial"/>
                            <w:sz w:val="20"/>
                            <w:szCs w:val="20"/>
                          </w:rPr>
                        </w:pPr>
                      </w:p>
                      <w:p w:rsidRDefault="00E65E6D" w:rsidP="00250D32" w:rsidR="00E65E6D">
                        <w:pPr>
                          <w:pStyle w:val="Bezproreda"/>
                          <w:ind w:left="720"/>
                          <w:rPr>
                            <w:rFonts w:cs="Arial" w:hAnsi="Arial" w:ascii="Arial"/>
                            <w:sz w:val="20"/>
                            <w:szCs w:val="20"/>
                          </w:rPr>
                        </w:pPr>
                      </w:p>
                      <w:p w:rsidRDefault="00E65E6D" w:rsidP="00250D32" w:rsidR="00E65E6D">
                        <w:pPr>
                          <w:pStyle w:val="Bezproreda"/>
                          <w:ind w:left="720"/>
                          <w:rPr>
                            <w:rFonts w:cs="Arial" w:hAnsi="Arial" w:ascii="Arial"/>
                            <w:b/>
                            <w:sz w:val="20"/>
                            <w:szCs w:val="20"/>
                          </w:rPr>
                        </w:pPr>
                        <w:r w:rsidRPr="00E65E6D">
                          <w:rPr>
                            <w:rFonts w:cs="Arial" w:hAnsi="Arial" w:ascii="Arial"/>
                            <w:b/>
                            <w:sz w:val="20"/>
                            <w:szCs w:val="20"/>
                          </w:rPr>
                          <w:t>III   PRED</w:t>
                        </w:r>
                        <w:r w:rsidR="00E45E92">
                          <w:rPr>
                            <w:rFonts w:cs="Arial" w:hAnsi="Arial" w:ascii="Arial"/>
                            <w:b/>
                            <w:sz w:val="20"/>
                            <w:szCs w:val="20"/>
                          </w:rPr>
                          <w:t>VIDIVI</w:t>
                        </w:r>
                        <w:r w:rsidRPr="00E65E6D">
                          <w:rPr>
                            <w:rFonts w:cs="Arial" w:hAnsi="Arial" w:ascii="Arial"/>
                            <w:b/>
                            <w:sz w:val="20"/>
                            <w:szCs w:val="20"/>
                          </w:rPr>
                          <w:t xml:space="preserve"> TROŠKOVI STEČAJNOG POSTUPKA</w:t>
                        </w:r>
                      </w:p>
                      <w:p w:rsidRDefault="00380943" w:rsidP="00250D32" w:rsidR="00380943">
                        <w:pPr>
                          <w:pStyle w:val="Bezproreda"/>
                          <w:ind w:left="720"/>
                          <w:rPr>
                            <w:rFonts w:cs="Arial" w:hAnsi="Arial" w:ascii="Arial"/>
                            <w:b/>
                            <w:sz w:val="20"/>
                            <w:szCs w:val="20"/>
                          </w:rPr>
                        </w:pPr>
                      </w:p>
                      <w:p w:rsidRDefault="00C871CE" w:rsidP="00E65E6D" w:rsidR="00E65E6D">
                        <w:pPr>
                          <w:pStyle w:val="Bezproreda"/>
                          <w:numPr>
                            <w:ilvl w:val="0"/>
                            <w:numId w:val="10"/>
                          </w:numPr>
                          <w:rPr>
                            <w:rFonts w:cs="Arial" w:hAnsi="Arial" w:ascii="Arial"/>
                            <w:sz w:val="20"/>
                            <w:szCs w:val="20"/>
                          </w:rPr>
                        </w:pPr>
                        <w:r>
                          <w:rPr>
                            <w:rFonts w:cs="Arial" w:hAnsi="Arial" w:ascii="Arial"/>
                            <w:sz w:val="20"/>
                            <w:szCs w:val="20"/>
                          </w:rPr>
                          <w:t>Predvidivi t</w:t>
                        </w:r>
                        <w:r w:rsidR="00E65E6D">
                          <w:rPr>
                            <w:rFonts w:cs="Arial" w:hAnsi="Arial" w:ascii="Arial"/>
                            <w:sz w:val="20"/>
                            <w:szCs w:val="20"/>
                          </w:rPr>
                          <w:t>roškovi prethodnog stečajnog postupka</w:t>
                        </w:r>
                      </w:p>
                      <w:p w:rsidRDefault="00E65E6D" w:rsidP="00E65E6D" w:rsidR="00E65E6D">
                        <w:pPr>
                          <w:pStyle w:val="Bezproreda"/>
                          <w:numPr>
                            <w:ilvl w:val="0"/>
                            <w:numId w:val="5"/>
                          </w:numPr>
                          <w:rPr>
                            <w:rFonts w:cs="Arial" w:hAnsi="Arial" w:ascii="Arial"/>
                            <w:sz w:val="20"/>
                            <w:szCs w:val="20"/>
                          </w:rPr>
                        </w:pPr>
                        <w:r>
                          <w:rPr>
                            <w:rFonts w:cs="Arial" w:hAnsi="Arial" w:ascii="Arial"/>
                            <w:sz w:val="20"/>
                            <w:szCs w:val="20"/>
                          </w:rPr>
                          <w:t>nagrada stečajnog upravitelja za prethodni stečajni postupak</w:t>
                        </w:r>
                      </w:p>
                      <w:p w:rsidRDefault="00E65E6D" w:rsidP="00E65E6D" w:rsidR="00E65E6D">
                        <w:pPr>
                          <w:pStyle w:val="Bezproreda"/>
                          <w:ind w:left="720"/>
                          <w:rPr>
                            <w:rFonts w:cs="Arial" w:hAnsi="Arial" w:ascii="Arial"/>
                            <w:sz w:val="20"/>
                            <w:szCs w:val="20"/>
                          </w:rPr>
                        </w:pPr>
                        <w:r>
                          <w:rPr>
                            <w:rFonts w:cs="Arial" w:hAnsi="Arial" w:ascii="Arial"/>
                            <w:sz w:val="20"/>
                            <w:szCs w:val="20"/>
                          </w:rPr>
                          <w:t>u bruto iznosu                                                                                              3.000,00 kn</w:t>
                        </w:r>
                      </w:p>
                      <w:p w:rsidRDefault="001B3743" w:rsidP="00E65E6D" w:rsidR="00AA434E">
                        <w:pPr>
                          <w:pStyle w:val="Bezproreda"/>
                          <w:numPr>
                            <w:ilvl w:val="0"/>
                            <w:numId w:val="5"/>
                          </w:numPr>
                          <w:rPr>
                            <w:rFonts w:cs="Arial" w:hAnsi="Arial" w:ascii="Arial"/>
                            <w:sz w:val="20"/>
                            <w:szCs w:val="20"/>
                          </w:rPr>
                        </w:pPr>
                        <w:r w:rsidRPr="00AA434E">
                          <w:rPr>
                            <w:rFonts w:cs="Arial" w:hAnsi="Arial" w:ascii="Arial"/>
                            <w:sz w:val="20"/>
                            <w:szCs w:val="20"/>
                          </w:rPr>
                          <w:t xml:space="preserve">poštanski troškovi dostave dopisa, biljeg za MUP 20,00                            </w:t>
                        </w:r>
                        <w:r w:rsidR="00E45E92">
                          <w:rPr>
                            <w:rFonts w:cs="Arial" w:hAnsi="Arial" w:ascii="Arial"/>
                            <w:sz w:val="20"/>
                            <w:szCs w:val="20"/>
                          </w:rPr>
                          <w:t xml:space="preserve">      84,80 kn</w:t>
                        </w:r>
                      </w:p>
                      <w:p w:rsidRDefault="001B3743" w:rsidP="00E65E6D" w:rsidR="00AA434E">
                        <w:pPr>
                          <w:pStyle w:val="Bezproreda"/>
                          <w:numPr>
                            <w:ilvl w:val="0"/>
                            <w:numId w:val="5"/>
                          </w:numPr>
                          <w:rPr>
                            <w:rFonts w:cs="Arial" w:hAnsi="Arial" w:ascii="Arial"/>
                            <w:sz w:val="20"/>
                            <w:szCs w:val="20"/>
                          </w:rPr>
                        </w:pPr>
                        <w:r w:rsidRPr="00AA434E">
                          <w:rPr>
                            <w:rFonts w:cs="Arial" w:hAnsi="Arial" w:ascii="Arial"/>
                            <w:sz w:val="20"/>
                            <w:szCs w:val="20"/>
                          </w:rPr>
                          <w:t xml:space="preserve"> troškovi (dolazak u Zagreb 100 km x 2 smjera x 2,00 kn)                    </w:t>
                        </w:r>
                        <w:r w:rsidR="00AA434E">
                          <w:rPr>
                            <w:rFonts w:cs="Arial" w:hAnsi="Arial" w:ascii="Arial"/>
                            <w:sz w:val="20"/>
                            <w:szCs w:val="20"/>
                          </w:rPr>
                          <w:t xml:space="preserve">        </w:t>
                        </w:r>
                        <w:r w:rsidRPr="00AA434E">
                          <w:rPr>
                            <w:rFonts w:cs="Arial" w:hAnsi="Arial" w:ascii="Arial"/>
                            <w:sz w:val="20"/>
                            <w:szCs w:val="20"/>
                          </w:rPr>
                          <w:t xml:space="preserve"> </w:t>
                        </w:r>
                        <w:r w:rsidR="00063D49" w:rsidRPr="00AA434E">
                          <w:rPr>
                            <w:rFonts w:cs="Arial" w:hAnsi="Arial" w:ascii="Arial"/>
                            <w:sz w:val="20"/>
                            <w:szCs w:val="20"/>
                          </w:rPr>
                          <w:t>400,00</w:t>
                        </w:r>
                        <w:r w:rsidRPr="00AA434E">
                          <w:rPr>
                            <w:rFonts w:cs="Arial" w:hAnsi="Arial" w:ascii="Arial"/>
                            <w:sz w:val="20"/>
                            <w:szCs w:val="20"/>
                          </w:rPr>
                          <w:t xml:space="preserve"> </w:t>
                        </w:r>
                        <w:r w:rsidR="00063D49" w:rsidRPr="00AA434E">
                          <w:rPr>
                            <w:rFonts w:cs="Arial" w:hAnsi="Arial" w:ascii="Arial"/>
                            <w:sz w:val="20"/>
                            <w:szCs w:val="20"/>
                          </w:rPr>
                          <w:t>kn</w:t>
                        </w:r>
                      </w:p>
                      <w:p w:rsidRDefault="00B75C10" w:rsidP="00B75C10" w:rsidR="00397DE5">
                        <w:pPr>
                          <w:pStyle w:val="Bezproreda"/>
                          <w:numPr>
                            <w:ilvl w:val="0"/>
                            <w:numId w:val="5"/>
                          </w:numPr>
                          <w:rPr>
                            <w:rFonts w:cs="Arial" w:hAnsi="Arial" w:ascii="Arial"/>
                            <w:sz w:val="20"/>
                            <w:szCs w:val="20"/>
                          </w:rPr>
                        </w:pPr>
                        <w:r>
                          <w:rPr>
                            <w:rFonts w:cs="Arial" w:hAnsi="Arial" w:ascii="Arial"/>
                            <w:sz w:val="20"/>
                            <w:szCs w:val="20"/>
                          </w:rPr>
                          <w:t xml:space="preserve">Trošak telefona, interneta                                                                               100,00 kn  </w:t>
                        </w:r>
                      </w:p>
                      <w:p w:rsidRDefault="00B75C10" w:rsidP="00B75C10" w:rsidR="00B75C10">
                        <w:pPr>
                          <w:pStyle w:val="Bezproreda"/>
                          <w:numPr>
                            <w:ilvl w:val="0"/>
                            <w:numId w:val="5"/>
                          </w:numPr>
                          <w:rPr>
                            <w:rFonts w:cs="Arial" w:hAnsi="Arial" w:ascii="Arial"/>
                            <w:sz w:val="20"/>
                            <w:szCs w:val="20"/>
                          </w:rPr>
                        </w:pPr>
                        <w:r>
                          <w:rPr>
                            <w:rFonts w:cs="Arial" w:hAnsi="Arial" w:ascii="Arial"/>
                            <w:sz w:val="20"/>
                            <w:szCs w:val="20"/>
                          </w:rPr>
                          <w:t>Uredski troškovi                                                                                              100,00 kn</w:t>
                        </w:r>
                      </w:p>
                      <w:p w:rsidRDefault="00E45E92" w:rsidP="00F57B72" w:rsidR="00AA434E">
                        <w:pPr>
                          <w:pStyle w:val="Bezproreda"/>
                          <w:ind w:left="720"/>
                          <w:rPr>
                            <w:rFonts w:cs="Arial" w:hAnsi="Arial" w:ascii="Arial"/>
                            <w:sz w:val="20"/>
                            <w:szCs w:val="20"/>
                          </w:rPr>
                        </w:pPr>
                        <w:r w:rsidRPr="00397DE5">
                          <w:rPr>
                            <w:rFonts w:cs="Arial" w:hAnsi="Arial" w:ascii="Arial"/>
                            <w:b/>
                          </w:rPr>
                          <w:t xml:space="preserve">ukupno                                                                                           </w:t>
                        </w:r>
                        <w:r w:rsidR="00B75C10">
                          <w:rPr>
                            <w:rFonts w:cs="Arial" w:hAnsi="Arial" w:ascii="Arial"/>
                            <w:b/>
                          </w:rPr>
                          <w:t xml:space="preserve"> </w:t>
                        </w:r>
                        <w:r w:rsidRPr="00397DE5">
                          <w:rPr>
                            <w:rFonts w:cs="Arial" w:hAnsi="Arial" w:ascii="Arial"/>
                            <w:b/>
                          </w:rPr>
                          <w:t xml:space="preserve"> 3.</w:t>
                        </w:r>
                        <w:r w:rsidR="00B75C10">
                          <w:rPr>
                            <w:rFonts w:cs="Arial" w:hAnsi="Arial" w:ascii="Arial"/>
                            <w:b/>
                          </w:rPr>
                          <w:t>6</w:t>
                        </w:r>
                        <w:r w:rsidRPr="00397DE5">
                          <w:rPr>
                            <w:rFonts w:cs="Arial" w:hAnsi="Arial" w:ascii="Arial"/>
                            <w:b/>
                          </w:rPr>
                          <w:t>84,80 kn</w:t>
                        </w:r>
                      </w:p>
                      <w:p w:rsidRDefault="00AA434E" w:rsidP="00AA434E" w:rsidR="00AA434E">
                        <w:pPr>
                          <w:pStyle w:val="Bezproreda"/>
                          <w:rPr>
                            <w:rFonts w:cs="Arial" w:hAnsi="Arial" w:ascii="Arial"/>
                            <w:sz w:val="20"/>
                            <w:szCs w:val="20"/>
                          </w:rPr>
                        </w:pPr>
                      </w:p>
                      <w:p w:rsidRDefault="00AA434E" w:rsidP="00C871CE" w:rsidR="00C871CE" w:rsidRPr="00C871CE">
                        <w:pPr>
                          <w:pStyle w:val="Bezproreda"/>
                          <w:numPr>
                            <w:ilvl w:val="0"/>
                            <w:numId w:val="10"/>
                          </w:numPr>
                          <w:rPr>
                            <w:rFonts w:cs="Arial" w:hAnsi="Arial" w:ascii="Arial"/>
                            <w:sz w:val="20"/>
                            <w:szCs w:val="20"/>
                          </w:rPr>
                        </w:pPr>
                        <w:r>
                          <w:rPr>
                            <w:rFonts w:cs="Arial" w:hAnsi="Arial" w:ascii="Arial"/>
                            <w:sz w:val="20"/>
                            <w:szCs w:val="20"/>
                          </w:rPr>
                          <w:t>Predvidivi troškovi stečajnog postupka za 6 mjeseci iznose</w:t>
                        </w:r>
                        <w:r w:rsidR="00E45E92">
                          <w:rPr>
                            <w:rFonts w:cs="Arial" w:hAnsi="Arial" w:ascii="Arial"/>
                            <w:sz w:val="20"/>
                            <w:szCs w:val="20"/>
                          </w:rPr>
                          <w:t xml:space="preserve">     </w:t>
                        </w:r>
                      </w:p>
                      <w:p w:rsidRDefault="00E45E92" w:rsidP="00AA434E" w:rsidR="00E45E92">
                        <w:pPr>
                          <w:pStyle w:val="Bezproreda"/>
                          <w:rPr>
                            <w:rFonts w:cs="Arial" w:hAnsi="Arial" w:ascii="Arial"/>
                            <w:sz w:val="20"/>
                            <w:szCs w:val="20"/>
                          </w:rPr>
                        </w:pPr>
                      </w:p>
                      <w:p w:rsidRDefault="00E45E92" w:rsidP="00AA434E" w:rsidR="00AA434E">
                        <w:pPr>
                          <w:pStyle w:val="Bezproreda"/>
                          <w:rPr>
                            <w:rFonts w:cs="Arial" w:hAnsi="Arial" w:ascii="Arial"/>
                            <w:sz w:val="20"/>
                            <w:szCs w:val="20"/>
                          </w:rPr>
                        </w:pPr>
                        <w:r>
                          <w:rPr>
                            <w:rFonts w:cs="Arial" w:hAnsi="Arial" w:ascii="Arial"/>
                            <w:sz w:val="20"/>
                            <w:szCs w:val="20"/>
                          </w:rPr>
                          <w:t xml:space="preserve">                                                                                                 kn/mjesec       kn / 6 mjeseci</w:t>
                        </w:r>
                      </w:p>
                      <w:p w:rsidRDefault="00AA434E" w:rsidP="00AA434E" w:rsidR="00AA434E">
                        <w:pPr>
                          <w:pStyle w:val="Bezproreda"/>
                          <w:rPr>
                            <w:rFonts w:cs="Arial" w:hAnsi="Arial" w:ascii="Arial"/>
                            <w:sz w:val="20"/>
                            <w:szCs w:val="20"/>
                          </w:rPr>
                        </w:pPr>
                      </w:p>
                      <w:p w:rsidRDefault="00AA434E" w:rsidP="00AA434E" w:rsidR="00AA434E">
                        <w:pPr>
                          <w:pStyle w:val="Bezproreda"/>
                          <w:numPr>
                            <w:ilvl w:val="0"/>
                            <w:numId w:val="11"/>
                          </w:numPr>
                          <w:rPr>
                            <w:rFonts w:cs="Arial" w:hAnsi="Arial" w:ascii="Arial"/>
                            <w:sz w:val="20"/>
                            <w:szCs w:val="20"/>
                          </w:rPr>
                        </w:pPr>
                        <w:r>
                          <w:rPr>
                            <w:rFonts w:cs="Arial" w:hAnsi="Arial" w:ascii="Arial"/>
                            <w:sz w:val="20"/>
                            <w:szCs w:val="20"/>
                          </w:rPr>
                          <w:t xml:space="preserve">Materijalni troškovi, telefon, pošta, trošak puta                  500,00          3.000,00 </w:t>
                        </w:r>
                      </w:p>
                      <w:p w:rsidRDefault="00AA434E" w:rsidP="00AA434E" w:rsidR="00E45E92">
                        <w:pPr>
                          <w:pStyle w:val="Bezproreda"/>
                          <w:numPr>
                            <w:ilvl w:val="0"/>
                            <w:numId w:val="11"/>
                          </w:numPr>
                          <w:rPr>
                            <w:rFonts w:cs="Arial" w:hAnsi="Arial" w:ascii="Arial"/>
                            <w:sz w:val="20"/>
                            <w:szCs w:val="20"/>
                          </w:rPr>
                        </w:pPr>
                        <w:r>
                          <w:rPr>
                            <w:rFonts w:cs="Arial" w:hAnsi="Arial" w:ascii="Arial"/>
                            <w:sz w:val="20"/>
                            <w:szCs w:val="20"/>
                          </w:rPr>
                          <w:t xml:space="preserve">Troškovi knjigovodstva                                                       </w:t>
                        </w:r>
                        <w:r w:rsidR="00E45E92">
                          <w:rPr>
                            <w:rFonts w:cs="Arial" w:hAnsi="Arial" w:ascii="Arial"/>
                            <w:sz w:val="20"/>
                            <w:szCs w:val="20"/>
                          </w:rPr>
                          <w:t>500,00          3.000,00</w:t>
                        </w:r>
                        <w:r w:rsidR="001B3743" w:rsidRPr="00AA434E">
                          <w:rPr>
                            <w:rFonts w:cs="Arial" w:hAnsi="Arial" w:ascii="Arial"/>
                            <w:sz w:val="20"/>
                            <w:szCs w:val="20"/>
                          </w:rPr>
                          <w:t xml:space="preserve">      </w:t>
                        </w:r>
                      </w:p>
                      <w:p w:rsidRDefault="00E45E92" w:rsidP="00AA434E" w:rsidR="00397DE5">
                        <w:pPr>
                          <w:pStyle w:val="Bezproreda"/>
                          <w:numPr>
                            <w:ilvl w:val="0"/>
                            <w:numId w:val="11"/>
                          </w:numPr>
                          <w:rPr>
                            <w:rFonts w:cs="Arial" w:hAnsi="Arial" w:ascii="Arial"/>
                            <w:sz w:val="20"/>
                            <w:szCs w:val="20"/>
                          </w:rPr>
                        </w:pPr>
                        <w:r>
                          <w:rPr>
                            <w:rFonts w:cs="Arial" w:hAnsi="Arial" w:ascii="Arial"/>
                            <w:sz w:val="20"/>
                            <w:szCs w:val="20"/>
                          </w:rPr>
                          <w:t>Nagrada stečajnom upravitelju  bruto                              1.633,54          9.801,24</w:t>
                        </w:r>
                      </w:p>
                      <w:p w:rsidRDefault="00397DE5" w:rsidP="00397DE5" w:rsidR="00397DE5">
                        <w:pPr>
                          <w:pStyle w:val="Bezproreda"/>
                          <w:ind w:left="720"/>
                          <w:rPr>
                            <w:rFonts w:cs="Arial" w:hAnsi="Arial" w:ascii="Arial"/>
                            <w:sz w:val="20"/>
                            <w:szCs w:val="20"/>
                          </w:rPr>
                        </w:pPr>
                        <w:r>
                          <w:rPr>
                            <w:rFonts w:cs="Arial" w:hAnsi="Arial" w:ascii="Arial"/>
                            <w:sz w:val="20"/>
                            <w:szCs w:val="20"/>
                          </w:rPr>
                          <w:t>(neto 1.000,00 kn)</w:t>
                        </w:r>
                      </w:p>
                      <w:p w:rsidRDefault="00397DE5" w:rsidP="00397DE5" w:rsidR="00397DE5">
                        <w:pPr>
                          <w:pStyle w:val="Bezproreda"/>
                          <w:numPr>
                            <w:ilvl w:val="0"/>
                            <w:numId w:val="11"/>
                          </w:numPr>
                          <w:rPr>
                            <w:rFonts w:cs="Arial" w:hAnsi="Arial" w:ascii="Arial"/>
                            <w:sz w:val="20"/>
                            <w:szCs w:val="20"/>
                          </w:rPr>
                        </w:pPr>
                        <w:r>
                          <w:rPr>
                            <w:rFonts w:cs="Arial" w:hAnsi="Arial" w:ascii="Arial"/>
                            <w:sz w:val="20"/>
                            <w:szCs w:val="20"/>
                          </w:rPr>
                          <w:t xml:space="preserve">Usluge odvjetnika – po potrebi                                                               20.000,00     </w:t>
                        </w:r>
                      </w:p>
                      <w:p w:rsidRDefault="00397DE5" w:rsidP="00397DE5" w:rsidR="00E65E6D" w:rsidRPr="00B75C10">
                        <w:pPr>
                          <w:pStyle w:val="Bezproreda"/>
                          <w:ind w:left="720"/>
                          <w:rPr>
                            <w:rFonts w:cs="Arial" w:hAnsi="Arial" w:ascii="Arial"/>
                            <w:b/>
                          </w:rPr>
                        </w:pPr>
                        <w:r w:rsidRPr="00B75C10">
                          <w:rPr>
                            <w:rFonts w:cs="Arial" w:hAnsi="Arial" w:ascii="Arial"/>
                            <w:b/>
                          </w:rPr>
                          <w:t>ukupno</w:t>
                        </w:r>
                        <w:r w:rsidR="001B3743" w:rsidRPr="00B75C10">
                          <w:rPr>
                            <w:rFonts w:cs="Arial" w:hAnsi="Arial" w:ascii="Arial"/>
                            <w:b/>
                          </w:rPr>
                          <w:t xml:space="preserve">            </w:t>
                        </w:r>
                        <w:r w:rsidRPr="00B75C10">
                          <w:rPr>
                            <w:rFonts w:cs="Arial" w:hAnsi="Arial" w:ascii="Arial"/>
                            <w:b/>
                          </w:rPr>
                          <w:t xml:space="preserve">                                                     </w:t>
                        </w:r>
                        <w:r w:rsidR="00B75C10">
                          <w:rPr>
                            <w:rFonts w:cs="Arial" w:hAnsi="Arial" w:ascii="Arial"/>
                            <w:b/>
                          </w:rPr>
                          <w:t xml:space="preserve"> </w:t>
                        </w:r>
                        <w:r w:rsidRPr="00B75C10">
                          <w:rPr>
                            <w:rFonts w:cs="Arial" w:hAnsi="Arial" w:ascii="Arial"/>
                            <w:b/>
                          </w:rPr>
                          <w:t>2.633,54        35.801,24</w:t>
                        </w:r>
                        <w:r w:rsidR="001B3743" w:rsidRPr="00B75C10">
                          <w:rPr>
                            <w:rFonts w:cs="Arial" w:hAnsi="Arial" w:ascii="Arial"/>
                            <w:b/>
                          </w:rPr>
                          <w:t xml:space="preserve">                      </w:t>
                        </w:r>
                      </w:p>
                      <w:p w:rsidRDefault="00397DE5" w:rsidP="00250D32" w:rsidR="00397DE5">
                        <w:pPr>
                          <w:pStyle w:val="Bezproreda"/>
                          <w:ind w:left="720"/>
                          <w:rPr>
                            <w:rFonts w:cs="Arial" w:hAnsi="Arial" w:ascii="Arial"/>
                            <w:b/>
                            <w:sz w:val="20"/>
                            <w:szCs w:val="20"/>
                            <w:u w:val="single"/>
                          </w:rPr>
                        </w:pPr>
                      </w:p>
                      <w:p w:rsidRDefault="00397DE5" w:rsidP="00250D32" w:rsidR="00397DE5">
                        <w:pPr>
                          <w:pStyle w:val="Bezproreda"/>
                          <w:ind w:left="720"/>
                          <w:rPr>
                            <w:rFonts w:cs="Arial" w:hAnsi="Arial" w:ascii="Arial"/>
                            <w:b/>
                            <w:sz w:val="20"/>
                            <w:szCs w:val="20"/>
                            <w:u w:val="single"/>
                          </w:rPr>
                        </w:pPr>
                      </w:p>
                      <w:p w:rsidRDefault="00397DE5" w:rsidP="00250D32" w:rsidR="00397DE5">
                        <w:pPr>
                          <w:pStyle w:val="Bezproreda"/>
                          <w:ind w:left="720"/>
                          <w:rPr>
                            <w:rFonts w:cs="Arial" w:hAnsi="Arial" w:ascii="Arial"/>
                            <w:b/>
                            <w:sz w:val="24"/>
                            <w:szCs w:val="24"/>
                          </w:rPr>
                        </w:pPr>
                        <w:r w:rsidRPr="00397DE5">
                          <w:rPr>
                            <w:rFonts w:cs="Arial" w:hAnsi="Arial" w:ascii="Arial"/>
                            <w:b/>
                            <w:sz w:val="24"/>
                            <w:szCs w:val="24"/>
                          </w:rPr>
                          <w:t>IV STRUČNO MIŠLJENJE I PRIJEDLOZI</w:t>
                        </w:r>
                      </w:p>
                      <w:p w:rsidRDefault="00397DE5" w:rsidP="00250D32" w:rsidR="00397DE5">
                        <w:pPr>
                          <w:pStyle w:val="Bezproreda"/>
                          <w:ind w:left="720"/>
                          <w:rPr>
                            <w:rFonts w:cs="Arial" w:hAnsi="Arial" w:ascii="Arial"/>
                            <w:b/>
                            <w:sz w:val="24"/>
                            <w:szCs w:val="24"/>
                          </w:rPr>
                        </w:pPr>
                      </w:p>
                      <w:p w:rsidRDefault="0031783B" w:rsidP="003066C8" w:rsidR="000E73E4">
                        <w:pPr>
                          <w:pStyle w:val="Bezproreda"/>
                          <w:ind w:firstLine="534" w:left="186"/>
                          <w:rPr>
                            <w:rFonts w:cs="Arial" w:hAnsi="Arial" w:ascii="Arial"/>
                            <w:sz w:val="20"/>
                            <w:szCs w:val="20"/>
                          </w:rPr>
                        </w:pPr>
                        <w:r>
                          <w:rPr>
                            <w:rFonts w:cs="Arial" w:hAnsi="Arial" w:ascii="Arial"/>
                            <w:sz w:val="20"/>
                            <w:szCs w:val="20"/>
                          </w:rPr>
                          <w:t xml:space="preserve">Temeljem </w:t>
                        </w:r>
                        <w:r w:rsidR="00397DE5" w:rsidRPr="00B75C10">
                          <w:rPr>
                            <w:rFonts w:cs="Arial" w:hAnsi="Arial" w:ascii="Arial"/>
                            <w:sz w:val="20"/>
                            <w:szCs w:val="20"/>
                          </w:rPr>
                          <w:t xml:space="preserve"> naprijed iznesenog, mišljenja sam da kod</w:t>
                        </w:r>
                        <w:r w:rsidR="003066C8">
                          <w:rPr>
                            <w:rFonts w:cs="Arial" w:hAnsi="Arial" w:ascii="Arial"/>
                            <w:sz w:val="20"/>
                            <w:szCs w:val="20"/>
                          </w:rPr>
                          <w:t xml:space="preserve"> Dužnika nije sporno postojanje </w:t>
                        </w:r>
                        <w:r w:rsidR="00397DE5" w:rsidRPr="00B75C10">
                          <w:rPr>
                            <w:rFonts w:cs="Arial" w:hAnsi="Arial" w:ascii="Arial"/>
                            <w:sz w:val="20"/>
                            <w:szCs w:val="20"/>
                          </w:rPr>
                          <w:t>stečajnog razloga</w:t>
                        </w:r>
                        <w:r>
                          <w:rPr>
                            <w:rFonts w:cs="Arial" w:hAnsi="Arial" w:ascii="Arial"/>
                            <w:sz w:val="20"/>
                            <w:szCs w:val="20"/>
                          </w:rPr>
                          <w:t xml:space="preserve">, </w:t>
                        </w:r>
                        <w:r w:rsidR="00B75C10" w:rsidRPr="00B75C10">
                          <w:rPr>
                            <w:rFonts w:cs="Arial" w:hAnsi="Arial" w:ascii="Arial"/>
                            <w:sz w:val="20"/>
                            <w:szCs w:val="20"/>
                          </w:rPr>
                          <w:t xml:space="preserve"> </w:t>
                        </w:r>
                        <w:r w:rsidR="00397DE5" w:rsidRPr="00B75C10">
                          <w:rPr>
                            <w:rFonts w:cs="Arial" w:hAnsi="Arial" w:ascii="Arial"/>
                            <w:sz w:val="20"/>
                            <w:szCs w:val="20"/>
                          </w:rPr>
                          <w:t xml:space="preserve"> nesposobnosti za plaćanje</w:t>
                        </w:r>
                        <w:r w:rsidR="00D91B2D" w:rsidRPr="00B75C10">
                          <w:rPr>
                            <w:rFonts w:cs="Arial" w:hAnsi="Arial" w:ascii="Arial"/>
                            <w:sz w:val="20"/>
                            <w:szCs w:val="20"/>
                          </w:rPr>
                          <w:t xml:space="preserve"> p</w:t>
                        </w:r>
                        <w:r w:rsidR="00397DE5" w:rsidRPr="00B75C10">
                          <w:rPr>
                            <w:rFonts w:cs="Arial" w:hAnsi="Arial" w:ascii="Arial"/>
                            <w:sz w:val="20"/>
                            <w:szCs w:val="20"/>
                          </w:rPr>
                          <w:t>ropisan</w:t>
                        </w:r>
                        <w:r>
                          <w:rPr>
                            <w:rFonts w:cs="Arial" w:hAnsi="Arial" w:ascii="Arial"/>
                            <w:sz w:val="20"/>
                            <w:szCs w:val="20"/>
                          </w:rPr>
                          <w:t xml:space="preserve">o </w:t>
                        </w:r>
                        <w:r w:rsidR="00397DE5" w:rsidRPr="00B75C10">
                          <w:rPr>
                            <w:rFonts w:cs="Arial" w:hAnsi="Arial" w:ascii="Arial"/>
                            <w:sz w:val="20"/>
                            <w:szCs w:val="20"/>
                          </w:rPr>
                          <w:t xml:space="preserve"> čl. 6.st.1. i</w:t>
                        </w:r>
                        <w:r w:rsidR="00D91B2D" w:rsidRPr="00B75C10">
                          <w:rPr>
                            <w:rFonts w:cs="Arial" w:hAnsi="Arial" w:ascii="Arial"/>
                            <w:sz w:val="20"/>
                            <w:szCs w:val="20"/>
                          </w:rPr>
                          <w:t xml:space="preserve"> prezaduženosti </w:t>
                        </w:r>
                      </w:p>
                      <w:p w:rsidRDefault="000E73E4" w:rsidP="000E73E4" w:rsidR="00397DE5">
                        <w:pPr>
                          <w:pStyle w:val="Bezproreda"/>
                          <w:rPr>
                            <w:rFonts w:cs="Arial" w:hAnsi="Arial" w:ascii="Arial"/>
                            <w:sz w:val="20"/>
                            <w:szCs w:val="20"/>
                          </w:rPr>
                        </w:pPr>
                        <w:r>
                          <w:rPr>
                            <w:rFonts w:cs="Arial" w:hAnsi="Arial" w:ascii="Arial"/>
                            <w:sz w:val="20"/>
                            <w:szCs w:val="20"/>
                          </w:rPr>
                          <w:t xml:space="preserve">    </w:t>
                        </w:r>
                        <w:r w:rsidR="00D91B2D" w:rsidRPr="00B75C10">
                          <w:rPr>
                            <w:rFonts w:cs="Arial" w:hAnsi="Arial" w:ascii="Arial"/>
                            <w:sz w:val="20"/>
                            <w:szCs w:val="20"/>
                          </w:rPr>
                          <w:t>čl 7.</w:t>
                        </w:r>
                        <w:r>
                          <w:rPr>
                            <w:rFonts w:cs="Arial" w:hAnsi="Arial" w:ascii="Arial"/>
                            <w:sz w:val="20"/>
                            <w:szCs w:val="20"/>
                          </w:rPr>
                          <w:t xml:space="preserve"> </w:t>
                        </w:r>
                        <w:r w:rsidR="00D91B2D" w:rsidRPr="00B75C10">
                          <w:rPr>
                            <w:rFonts w:cs="Arial" w:hAnsi="Arial" w:ascii="Arial"/>
                            <w:sz w:val="20"/>
                            <w:szCs w:val="20"/>
                          </w:rPr>
                          <w:t xml:space="preserve"> st 1. Stečajnog zakona</w:t>
                        </w:r>
                        <w:r w:rsidR="00397DE5" w:rsidRPr="00B75C10">
                          <w:rPr>
                            <w:rFonts w:cs="Arial" w:hAnsi="Arial" w:ascii="Arial"/>
                            <w:sz w:val="20"/>
                            <w:szCs w:val="20"/>
                          </w:rPr>
                          <w:t xml:space="preserve"> </w:t>
                        </w:r>
                        <w:r w:rsidR="00D91B2D" w:rsidRPr="00B75C10">
                          <w:rPr>
                            <w:rFonts w:cs="Arial" w:hAnsi="Arial" w:ascii="Arial"/>
                            <w:sz w:val="20"/>
                            <w:szCs w:val="20"/>
                          </w:rPr>
                          <w:t>(NN 71/15,104/17)</w:t>
                        </w:r>
                      </w:p>
                      <w:p w:rsidRDefault="004D7CD3" w:rsidP="00B75C10" w:rsidR="004D7CD3">
                        <w:pPr>
                          <w:pStyle w:val="Bezproreda"/>
                          <w:ind w:left="720"/>
                          <w:rPr>
                            <w:rFonts w:cs="Arial" w:hAnsi="Arial" w:ascii="Arial"/>
                            <w:sz w:val="20"/>
                            <w:szCs w:val="20"/>
                          </w:rPr>
                        </w:pPr>
                      </w:p>
                      <w:p w:rsidRDefault="003066C8" w:rsidP="003066C8" w:rsidR="003066C8">
                        <w:pPr>
                          <w:pStyle w:val="Bezproreda"/>
                          <w:ind w:left="186"/>
                          <w:rPr>
                            <w:rFonts w:cs="Arial" w:hAnsi="Arial" w:ascii="Arial"/>
                            <w:sz w:val="20"/>
                            <w:szCs w:val="20"/>
                          </w:rPr>
                        </w:pPr>
                        <w:r>
                          <w:rPr>
                            <w:rFonts w:cs="Arial" w:hAnsi="Arial" w:ascii="Arial"/>
                            <w:sz w:val="20"/>
                            <w:szCs w:val="20"/>
                          </w:rPr>
                          <w:t xml:space="preserve">            </w:t>
                        </w:r>
                        <w:r w:rsidR="004D7CD3">
                          <w:rPr>
                            <w:rFonts w:cs="Arial" w:hAnsi="Arial" w:ascii="Arial"/>
                            <w:sz w:val="20"/>
                            <w:szCs w:val="20"/>
                          </w:rPr>
                          <w:t xml:space="preserve">Imovina stečajnog dužnika sastoji se od novčanog potraživanja </w:t>
                        </w:r>
                        <w:r>
                          <w:rPr>
                            <w:rFonts w:cs="Arial" w:hAnsi="Arial" w:ascii="Arial"/>
                            <w:sz w:val="20"/>
                            <w:szCs w:val="20"/>
                          </w:rPr>
                          <w:t>u i</w:t>
                        </w:r>
                        <w:r w:rsidR="004D7CD3">
                          <w:rPr>
                            <w:rFonts w:cs="Arial" w:hAnsi="Arial" w:ascii="Arial"/>
                            <w:sz w:val="20"/>
                            <w:szCs w:val="20"/>
                          </w:rPr>
                          <w:t>znosu 1.226.625,</w:t>
                        </w:r>
                        <w:r>
                          <w:rPr>
                            <w:rFonts w:cs="Arial" w:hAnsi="Arial" w:ascii="Arial"/>
                            <w:sz w:val="20"/>
                            <w:szCs w:val="20"/>
                          </w:rPr>
                          <w:t>00</w:t>
                        </w:r>
                        <w:r w:rsidR="00C871CE">
                          <w:rPr>
                            <w:rFonts w:cs="Arial" w:hAnsi="Arial" w:ascii="Arial"/>
                            <w:sz w:val="20"/>
                            <w:szCs w:val="20"/>
                          </w:rPr>
                          <w:t xml:space="preserve"> </w:t>
                        </w:r>
                        <w:r w:rsidR="004D7CD3">
                          <w:rPr>
                            <w:rFonts w:cs="Arial" w:hAnsi="Arial" w:ascii="Arial"/>
                            <w:sz w:val="20"/>
                            <w:szCs w:val="20"/>
                          </w:rPr>
                          <w:t xml:space="preserve">EUR u protuvrijednosti u kunama prema srednjem tečaju HNB uvećanu za zatezne kamate </w:t>
                        </w:r>
                        <w:r>
                          <w:rPr>
                            <w:rFonts w:cs="Arial" w:hAnsi="Arial" w:ascii="Arial"/>
                            <w:sz w:val="20"/>
                            <w:szCs w:val="20"/>
                          </w:rPr>
                          <w:t xml:space="preserve"> kojeg stečajni du</w:t>
                        </w:r>
                        <w:r w:rsidR="00C871CE">
                          <w:rPr>
                            <w:rFonts w:cs="Arial" w:hAnsi="Arial" w:ascii="Arial"/>
                            <w:sz w:val="20"/>
                            <w:szCs w:val="20"/>
                          </w:rPr>
                          <w:t>žnik ima prema društvu QUADA-PRO</w:t>
                        </w:r>
                        <w:r>
                          <w:rPr>
                            <w:rFonts w:cs="Arial" w:hAnsi="Arial" w:ascii="Arial"/>
                            <w:sz w:val="20"/>
                            <w:szCs w:val="20"/>
                          </w:rPr>
                          <w:t>JEKT k.d. Zagreb, Draškovićeva 54 i komplementaru navedenog društva.</w:t>
                        </w:r>
                      </w:p>
                      <w:p w:rsidRDefault="003066C8" w:rsidP="003066C8" w:rsidR="003066C8">
                        <w:pPr>
                          <w:pStyle w:val="Bezproreda"/>
                          <w:ind w:left="186"/>
                          <w:rPr>
                            <w:rFonts w:cs="Arial" w:hAnsi="Arial" w:ascii="Arial"/>
                            <w:sz w:val="20"/>
                            <w:szCs w:val="20"/>
                          </w:rPr>
                        </w:pPr>
                      </w:p>
                      <w:p w:rsidRDefault="003066C8" w:rsidP="003066C8" w:rsidR="004D7CD3">
                        <w:pPr>
                          <w:pStyle w:val="Bezproreda"/>
                          <w:ind w:left="186"/>
                          <w:rPr>
                            <w:rFonts w:cs="Arial" w:hAnsi="Arial" w:ascii="Arial"/>
                            <w:sz w:val="20"/>
                            <w:szCs w:val="20"/>
                          </w:rPr>
                        </w:pPr>
                        <w:r>
                          <w:rPr>
                            <w:rFonts w:cs="Arial" w:hAnsi="Arial" w:ascii="Arial"/>
                            <w:sz w:val="20"/>
                            <w:szCs w:val="20"/>
                          </w:rPr>
                          <w:t xml:space="preserve">              Navedeno novčano potraživanje osigurano je založnim pravom </w:t>
                        </w:r>
                        <w:r w:rsidR="00962F78">
                          <w:rPr>
                            <w:rFonts w:cs="Arial" w:hAnsi="Arial" w:ascii="Arial"/>
                            <w:sz w:val="20"/>
                            <w:szCs w:val="20"/>
                          </w:rPr>
                          <w:t xml:space="preserve">u korist stečajnog dužnika  u iznosu od 2.453.200,00EUR  u kunskoj protuvrijednosti po srednjem tečaju HNB na dan plaćanja, a  </w:t>
                        </w:r>
                        <w:r>
                          <w:rPr>
                            <w:rFonts w:cs="Arial" w:hAnsi="Arial" w:ascii="Arial"/>
                            <w:sz w:val="20"/>
                            <w:szCs w:val="20"/>
                          </w:rPr>
                          <w:t xml:space="preserve">koje je upisano na nekretninama u vlasništvu QUADA-PROJEKT k.d. i to </w:t>
                        </w:r>
                        <w:r w:rsidR="002A3859">
                          <w:rPr>
                            <w:rFonts w:cs="Arial" w:hAnsi="Arial" w:ascii="Arial"/>
                            <w:sz w:val="20"/>
                            <w:szCs w:val="20"/>
                          </w:rPr>
                          <w:t>u</w:t>
                        </w:r>
                        <w:r>
                          <w:rPr>
                            <w:rFonts w:cs="Arial" w:hAnsi="Arial" w:ascii="Arial"/>
                            <w:sz w:val="20"/>
                            <w:szCs w:val="20"/>
                          </w:rPr>
                          <w:t xml:space="preserve">  z.k.ul 3096, k.o. 316067 VRH, kč.br. 1425, </w:t>
                        </w:r>
                        <w:r w:rsidR="002A3859">
                          <w:rPr>
                            <w:rFonts w:cs="Arial" w:hAnsi="Arial" w:ascii="Arial"/>
                            <w:sz w:val="20"/>
                            <w:szCs w:val="20"/>
                          </w:rPr>
                          <w:t>PAŠNJAK, MASLINIK</w:t>
                        </w:r>
                        <w:r>
                          <w:rPr>
                            <w:rFonts w:cs="Arial" w:hAnsi="Arial" w:ascii="Arial"/>
                            <w:sz w:val="20"/>
                            <w:szCs w:val="20"/>
                          </w:rPr>
                          <w:t xml:space="preserve">,  ukupne površine 256958 m2  </w:t>
                        </w:r>
                        <w:r w:rsidR="004D7CD3">
                          <w:rPr>
                            <w:rFonts w:cs="Arial" w:hAnsi="Arial" w:ascii="Arial"/>
                            <w:sz w:val="20"/>
                            <w:szCs w:val="20"/>
                          </w:rPr>
                          <w:t xml:space="preserve"> </w:t>
                        </w:r>
                      </w:p>
                      <w:p w:rsidRDefault="002A3859" w:rsidP="003066C8" w:rsidR="002A3859">
                        <w:pPr>
                          <w:pStyle w:val="Bezproreda"/>
                          <w:ind w:left="186"/>
                          <w:rPr>
                            <w:rFonts w:cs="Arial" w:hAnsi="Arial" w:ascii="Arial"/>
                            <w:sz w:val="20"/>
                            <w:szCs w:val="20"/>
                          </w:rPr>
                        </w:pPr>
                      </w:p>
                      <w:p w:rsidRDefault="002A3859" w:rsidP="003066C8" w:rsidR="002A3859">
                        <w:pPr>
                          <w:pStyle w:val="Bezproreda"/>
                          <w:ind w:left="186"/>
                          <w:rPr>
                            <w:rFonts w:cs="Arial" w:hAnsi="Arial" w:ascii="Arial"/>
                            <w:sz w:val="20"/>
                            <w:szCs w:val="20"/>
                          </w:rPr>
                        </w:pPr>
                        <w:r>
                          <w:rPr>
                            <w:rFonts w:cs="Arial" w:hAnsi="Arial" w:ascii="Arial"/>
                            <w:sz w:val="20"/>
                            <w:szCs w:val="20"/>
                          </w:rPr>
                          <w:t xml:space="preserve">             Stečajni dužnik nije namirio novčanu tražbinu osiguranu hipotekom</w:t>
                        </w:r>
                      </w:p>
                      <w:p w:rsidRDefault="003066C8" w:rsidP="003066C8" w:rsidR="003066C8">
                        <w:pPr>
                          <w:pStyle w:val="Bezproreda"/>
                          <w:ind w:left="186"/>
                          <w:rPr>
                            <w:rFonts w:cs="Arial" w:hAnsi="Arial" w:ascii="Arial"/>
                            <w:sz w:val="20"/>
                            <w:szCs w:val="20"/>
                          </w:rPr>
                        </w:pPr>
                      </w:p>
                      <w:p w:rsidRDefault="003066C8" w:rsidP="003066C8" w:rsidR="003066C8">
                        <w:pPr>
                          <w:pStyle w:val="Bezproreda"/>
                          <w:ind w:left="186"/>
                          <w:rPr>
                            <w:rFonts w:cs="Arial" w:hAnsi="Arial" w:ascii="Arial"/>
                            <w:sz w:val="20"/>
                            <w:szCs w:val="20"/>
                          </w:rPr>
                        </w:pPr>
                        <w:r>
                          <w:rPr>
                            <w:rFonts w:cs="Arial" w:hAnsi="Arial" w:ascii="Arial"/>
                            <w:sz w:val="20"/>
                            <w:szCs w:val="20"/>
                          </w:rPr>
                          <w:t xml:space="preserve">             Imovina stečajnog dužnika dostatna je za namirenje troškova stečajnog postupka.</w:t>
                        </w:r>
                      </w:p>
                      <w:p w:rsidRDefault="003066C8" w:rsidP="003066C8" w:rsidR="003066C8">
                        <w:pPr>
                          <w:pStyle w:val="Bezproreda"/>
                          <w:ind w:left="186"/>
                          <w:rPr>
                            <w:rFonts w:cs="Arial" w:hAnsi="Arial" w:ascii="Arial"/>
                            <w:sz w:val="20"/>
                            <w:szCs w:val="20"/>
                          </w:rPr>
                        </w:pPr>
                      </w:p>
                      <w:p w:rsidRDefault="003066C8" w:rsidP="003066C8" w:rsidR="00654ED0">
                        <w:pPr>
                          <w:pStyle w:val="Bezproreda"/>
                          <w:ind w:left="186"/>
                          <w:rPr>
                            <w:rFonts w:cs="Arial" w:hAnsi="Arial" w:ascii="Arial"/>
                            <w:sz w:val="20"/>
                            <w:szCs w:val="20"/>
                          </w:rPr>
                        </w:pPr>
                        <w:r w:rsidRPr="00F57B72">
                          <w:rPr>
                            <w:rFonts w:cs="Arial" w:hAnsi="Arial" w:ascii="Arial"/>
                            <w:sz w:val="20"/>
                            <w:szCs w:val="20"/>
                            <w:u w:val="single"/>
                          </w:rPr>
                          <w:t>Predlažem</w:t>
                        </w:r>
                        <w:r w:rsidR="00C871CE" w:rsidRPr="00F57B72">
                          <w:rPr>
                            <w:rFonts w:cs="Arial" w:hAnsi="Arial" w:ascii="Arial"/>
                            <w:sz w:val="20"/>
                            <w:szCs w:val="20"/>
                            <w:u w:val="single"/>
                          </w:rPr>
                          <w:t xml:space="preserve">, </w:t>
                        </w:r>
                        <w:r w:rsidRPr="00F57B72">
                          <w:rPr>
                            <w:rFonts w:cs="Arial" w:hAnsi="Arial" w:ascii="Arial"/>
                            <w:sz w:val="20"/>
                            <w:szCs w:val="20"/>
                            <w:u w:val="single"/>
                          </w:rPr>
                          <w:t xml:space="preserve"> </w:t>
                        </w:r>
                        <w:r w:rsidR="00C00260" w:rsidRPr="00F57B72">
                          <w:rPr>
                            <w:rFonts w:cs="Arial" w:hAnsi="Arial" w:ascii="Arial"/>
                            <w:sz w:val="20"/>
                            <w:szCs w:val="20"/>
                            <w:u w:val="single"/>
                          </w:rPr>
                          <w:t>a sukladno čl. 129 Stečajnog zakona otvaranje stečajnog postupka.</w:t>
                        </w:r>
                      </w:p>
                      <w:p w:rsidRDefault="00654ED0" w:rsidP="003066C8" w:rsidR="00654ED0">
                        <w:pPr>
                          <w:pStyle w:val="Bezproreda"/>
                          <w:ind w:left="186"/>
                          <w:rPr>
                            <w:rFonts w:cs="Arial" w:hAnsi="Arial" w:ascii="Arial"/>
                            <w:sz w:val="20"/>
                            <w:szCs w:val="20"/>
                          </w:rPr>
                        </w:pPr>
                      </w:p>
                      <w:p w:rsidRDefault="00654ED0" w:rsidP="003066C8" w:rsidR="00654ED0">
                        <w:pPr>
                          <w:pStyle w:val="Bezproreda"/>
                          <w:ind w:left="186"/>
                          <w:rPr>
                            <w:rFonts w:cs="Arial" w:hAnsi="Arial" w:ascii="Arial"/>
                            <w:sz w:val="20"/>
                            <w:szCs w:val="20"/>
                          </w:rPr>
                        </w:pPr>
                      </w:p>
                      <w:p w:rsidRDefault="00654ED0" w:rsidP="003066C8" w:rsidR="00654ED0">
                        <w:pPr>
                          <w:pStyle w:val="Bezproreda"/>
                          <w:ind w:left="186"/>
                          <w:rPr>
                            <w:rFonts w:cs="Arial" w:hAnsi="Arial" w:ascii="Arial"/>
                            <w:sz w:val="20"/>
                            <w:szCs w:val="20"/>
                          </w:rPr>
                        </w:pPr>
                        <w:r>
                          <w:rPr>
                            <w:rFonts w:cs="Arial" w:hAnsi="Arial" w:ascii="Arial"/>
                            <w:sz w:val="20"/>
                            <w:szCs w:val="20"/>
                          </w:rPr>
                          <w:t xml:space="preserve">                                                                                                  Biserka Šmit-Sabolić</w:t>
                        </w:r>
                      </w:p>
                      <w:p w:rsidRDefault="00654ED0" w:rsidP="003066C8" w:rsidR="00654ED0">
                        <w:pPr>
                          <w:pStyle w:val="Bezproreda"/>
                          <w:ind w:left="186"/>
                          <w:rPr>
                            <w:rFonts w:cs="Arial" w:hAnsi="Arial" w:ascii="Arial"/>
                            <w:sz w:val="20"/>
                            <w:szCs w:val="20"/>
                          </w:rPr>
                        </w:pPr>
                        <w:r>
                          <w:rPr>
                            <w:rFonts w:cs="Arial" w:hAnsi="Arial" w:ascii="Arial"/>
                            <w:sz w:val="20"/>
                            <w:szCs w:val="20"/>
                          </w:rPr>
                          <w:t xml:space="preserve">                                                                                            privremeni stečajni upravitelj</w:t>
                        </w:r>
                      </w:p>
                      <w:p w:rsidRDefault="00950E2E" w:rsidP="003066C8" w:rsidR="00654ED0">
                        <w:pPr>
                          <w:pStyle w:val="Bezproreda"/>
                          <w:ind w:left="186"/>
                          <w:rPr>
                            <w:rFonts w:cs="Arial" w:hAnsi="Arial" w:ascii="Arial"/>
                            <w:sz w:val="20"/>
                            <w:szCs w:val="20"/>
                          </w:rPr>
                        </w:pPr>
                        <w:r>
                          <w:rPr>
                            <w:rFonts w:cs="Arial" w:hAnsi="Arial" w:ascii="Arial"/>
                            <w:sz w:val="20"/>
                            <w:szCs w:val="20"/>
                          </w:rPr>
                          <w:t xml:space="preserve">Prilozi : </w:t>
                        </w:r>
                      </w:p>
                      <w:p w:rsidRDefault="00807313" w:rsidP="00F57B72" w:rsidR="00950E2E">
                        <w:pPr>
                          <w:pStyle w:val="Bezproreda"/>
                          <w:numPr>
                            <w:ilvl w:val="0"/>
                            <w:numId w:val="14"/>
                          </w:numPr>
                          <w:rPr>
                            <w:rFonts w:cs="Arial" w:hAnsi="Arial" w:ascii="Arial"/>
                            <w:sz w:val="20"/>
                            <w:szCs w:val="20"/>
                          </w:rPr>
                        </w:pPr>
                        <w:r>
                          <w:rPr>
                            <w:rFonts w:cs="Arial" w:hAnsi="Arial" w:ascii="Arial"/>
                            <w:sz w:val="20"/>
                            <w:szCs w:val="20"/>
                          </w:rPr>
                          <w:t>Očevidnik o redoslijedu plaćanja FINA</w:t>
                        </w:r>
                      </w:p>
                      <w:p w:rsidRDefault="00807313" w:rsidP="00807313" w:rsidR="00807313">
                        <w:pPr>
                          <w:pStyle w:val="Bezproreda"/>
                          <w:numPr>
                            <w:ilvl w:val="0"/>
                            <w:numId w:val="14"/>
                          </w:numPr>
                          <w:rPr>
                            <w:rFonts w:cs="Arial" w:hAnsi="Arial" w:ascii="Arial"/>
                            <w:sz w:val="20"/>
                            <w:szCs w:val="20"/>
                          </w:rPr>
                        </w:pPr>
                        <w:r>
                          <w:rPr>
                            <w:rFonts w:cs="Arial" w:hAnsi="Arial" w:ascii="Arial"/>
                            <w:sz w:val="20"/>
                            <w:szCs w:val="20"/>
                          </w:rPr>
                          <w:t>Dopis Dužniku i direktoru</w:t>
                        </w:r>
                      </w:p>
                      <w:p w:rsidRDefault="00F57B72" w:rsidP="00807313" w:rsidR="00F57B72">
                        <w:pPr>
                          <w:pStyle w:val="Bezproreda"/>
                          <w:numPr>
                            <w:ilvl w:val="0"/>
                            <w:numId w:val="14"/>
                          </w:numPr>
                          <w:rPr>
                            <w:rFonts w:cs="Arial" w:hAnsi="Arial" w:ascii="Arial"/>
                            <w:sz w:val="20"/>
                            <w:szCs w:val="20"/>
                          </w:rPr>
                        </w:pPr>
                        <w:r>
                          <w:rPr>
                            <w:rFonts w:cs="Arial" w:hAnsi="Arial" w:ascii="Arial"/>
                            <w:sz w:val="20"/>
                            <w:szCs w:val="20"/>
                          </w:rPr>
                          <w:t>Dopis PU</w:t>
                        </w:r>
                      </w:p>
                      <w:p w:rsidRDefault="00F57B72" w:rsidP="00807313" w:rsidR="00F57B72">
                        <w:pPr>
                          <w:pStyle w:val="Bezproreda"/>
                          <w:numPr>
                            <w:ilvl w:val="0"/>
                            <w:numId w:val="14"/>
                          </w:numPr>
                          <w:rPr>
                            <w:rFonts w:cs="Arial" w:hAnsi="Arial" w:ascii="Arial"/>
                            <w:sz w:val="20"/>
                            <w:szCs w:val="20"/>
                          </w:rPr>
                        </w:pPr>
                        <w:r>
                          <w:rPr>
                            <w:rFonts w:cs="Arial" w:hAnsi="Arial" w:ascii="Arial"/>
                            <w:sz w:val="20"/>
                            <w:szCs w:val="20"/>
                          </w:rPr>
                          <w:t>Dopis MUP</w:t>
                        </w:r>
                      </w:p>
                      <w:p w:rsidRDefault="00F57B72" w:rsidP="00807313" w:rsidR="00F57B72">
                        <w:pPr>
                          <w:pStyle w:val="Bezproreda"/>
                          <w:numPr>
                            <w:ilvl w:val="0"/>
                            <w:numId w:val="14"/>
                          </w:numPr>
                          <w:rPr>
                            <w:rFonts w:cs="Arial" w:hAnsi="Arial" w:ascii="Arial"/>
                            <w:sz w:val="20"/>
                            <w:szCs w:val="20"/>
                          </w:rPr>
                        </w:pPr>
                        <w:r>
                          <w:rPr>
                            <w:rFonts w:cs="Arial" w:hAnsi="Arial" w:ascii="Arial"/>
                            <w:sz w:val="20"/>
                            <w:szCs w:val="20"/>
                          </w:rPr>
                          <w:t>Financijski izvještaj za 2014. godinu</w:t>
                        </w:r>
                      </w:p>
                      <w:p w:rsidRDefault="00F57B72" w:rsidP="00807313" w:rsidR="00807313">
                        <w:pPr>
                          <w:pStyle w:val="Bezproreda"/>
                          <w:numPr>
                            <w:ilvl w:val="0"/>
                            <w:numId w:val="14"/>
                          </w:numPr>
                          <w:rPr>
                            <w:rFonts w:cs="Arial" w:hAnsi="Arial" w:ascii="Arial"/>
                            <w:sz w:val="20"/>
                            <w:szCs w:val="20"/>
                          </w:rPr>
                        </w:pPr>
                        <w:r>
                          <w:rPr>
                            <w:rFonts w:cs="Arial" w:hAnsi="Arial" w:ascii="Arial"/>
                            <w:sz w:val="20"/>
                            <w:szCs w:val="20"/>
                          </w:rPr>
                          <w:t>Odluka o raspodjeli gubitka za 2014.</w:t>
                        </w:r>
                        <w:r w:rsidR="00807313">
                          <w:rPr>
                            <w:rFonts w:cs="Arial" w:hAnsi="Arial" w:ascii="Arial"/>
                            <w:sz w:val="20"/>
                            <w:szCs w:val="20"/>
                          </w:rPr>
                          <w:t xml:space="preserve"> </w:t>
                        </w:r>
                      </w:p>
                      <w:p w:rsidRDefault="008A5DC2" w:rsidP="008A5DC2" w:rsidR="008A5DC2" w:rsidRPr="00BF3E32">
                        <w:pPr>
                          <w:pStyle w:val="Bezproreda"/>
                          <w:ind w:right="-1838"/>
                          <w:rPr>
                            <w:rFonts w:cs="Arial" w:hAnsi="Arial" w:ascii="Arial"/>
                            <w:sz w:val="20"/>
                            <w:szCs w:val="20"/>
                          </w:rPr>
                        </w:pPr>
                      </w:p>
                    </w:tc>
                  </w:tr>
                  <w:tr w:rsidTr="0040447B" w:rsidR="00A96F0B" w:rsidRPr="00BF3E32">
                    <w:trPr>
                      <w:tblCellSpacing w:type="dxa" w:w="15"/>
                    </w:trPr>
                    <w:tc>
                      <w:tcPr>
                        <w:tcW w:type="dxa" w:w="8520"/>
                        <w:tcMar>
                          <w:top w:type="dxa" w:w="0"/>
                          <w:left w:type="dxa" w:w="0"/>
                          <w:bottom w:type="dxa" w:w="0"/>
                          <w:right w:type="dxa" w:w="107"/>
                        </w:tcMar>
                      </w:tcPr>
                      <w:p w:rsidRDefault="00A96F0B" w:rsidP="007424AE" w:rsidR="00A96F0B" w:rsidRPr="00BF3E32">
                        <w:pPr>
                          <w:pStyle w:val="Bezproreda"/>
                          <w:rPr>
                            <w:rFonts w:cs="Arial" w:hAnsi="Arial" w:ascii="Arial"/>
                            <w:sz w:val="20"/>
                            <w:szCs w:val="20"/>
                          </w:rPr>
                        </w:pPr>
                      </w:p>
                    </w:tc>
                  </w:tr>
                  <w:tr w:rsidTr="0040447B" w:rsidR="0040447B" w:rsidRPr="00BF3E32">
                    <w:trPr>
                      <w:tblCellSpacing w:type="dxa" w:w="15"/>
                    </w:trPr>
                    <w:tc>
                      <w:tcPr>
                        <w:tcW w:type="dxa" w:w="8520"/>
                        <w:tcMar>
                          <w:top w:type="dxa" w:w="0"/>
                          <w:left w:type="dxa" w:w="0"/>
                          <w:bottom w:type="dxa" w:w="0"/>
                          <w:right w:type="dxa" w:w="107"/>
                        </w:tcMar>
                      </w:tcPr>
                      <w:p w:rsidRDefault="0040447B" w:rsidP="007424AE" w:rsidR="0040447B">
                        <w:pPr>
                          <w:pStyle w:val="Bezproreda"/>
                          <w:rPr>
                            <w:rFonts w:cs="Arial" w:hAnsi="Arial" w:ascii="Arial"/>
                            <w:sz w:val="20"/>
                            <w:szCs w:val="20"/>
                          </w:rPr>
                        </w:pPr>
                      </w:p>
                    </w:tc>
                  </w:tr>
                  <w:tr w:rsidTr="0040447B" w:rsidR="0040447B" w:rsidRPr="00BF3E32">
                    <w:trPr>
                      <w:tblCellSpacing w:type="dxa" w:w="15"/>
                    </w:trPr>
                    <w:tc>
                      <w:tcPr>
                        <w:tcW w:type="dxa" w:w="8520"/>
                        <w:tcMar>
                          <w:top w:type="dxa" w:w="0"/>
                          <w:left w:type="dxa" w:w="0"/>
                          <w:bottom w:type="dxa" w:w="0"/>
                          <w:right w:type="dxa" w:w="107"/>
                        </w:tcMar>
                      </w:tcPr>
                      <w:p w:rsidRDefault="0040447B" w:rsidP="007424AE" w:rsidR="0040447B">
                        <w:pPr>
                          <w:pStyle w:val="Bezproreda"/>
                          <w:rPr>
                            <w:rFonts w:cs="Arial" w:hAnsi="Arial" w:ascii="Arial"/>
                            <w:sz w:val="20"/>
                            <w:szCs w:val="20"/>
                          </w:rPr>
                        </w:pPr>
                      </w:p>
                    </w:tc>
                  </w:tr>
                  <w:tr w:rsidTr="0040447B" w:rsidR="0040447B" w:rsidRPr="00BF3E32">
                    <w:trPr>
                      <w:tblCellSpacing w:type="dxa" w:w="15"/>
                    </w:trPr>
                    <w:tc>
                      <w:tcPr>
                        <w:tcW w:type="dxa" w:w="8520"/>
                        <w:tcMar>
                          <w:top w:type="dxa" w:w="0"/>
                          <w:left w:type="dxa" w:w="0"/>
                          <w:bottom w:type="dxa" w:w="0"/>
                          <w:right w:type="dxa" w:w="107"/>
                        </w:tcMar>
                      </w:tcPr>
                      <w:p w:rsidRDefault="0040447B" w:rsidP="007424AE" w:rsidR="0040447B">
                        <w:pPr>
                          <w:pStyle w:val="Bezproreda"/>
                          <w:rPr>
                            <w:rFonts w:cs="Arial" w:hAnsi="Arial" w:ascii="Arial"/>
                            <w:sz w:val="20"/>
                            <w:szCs w:val="20"/>
                          </w:rPr>
                        </w:pPr>
                      </w:p>
                    </w:tc>
                  </w:tr>
                  <w:tr w:rsidTr="0040447B" w:rsidR="0040447B" w:rsidRPr="00BF3E32">
                    <w:trPr>
                      <w:tblCellSpacing w:type="dxa" w:w="15"/>
                    </w:trPr>
                    <w:tc>
                      <w:tcPr>
                        <w:tcW w:type="dxa" w:w="8520"/>
                        <w:tcMar>
                          <w:top w:type="dxa" w:w="0"/>
                          <w:left w:type="dxa" w:w="0"/>
                          <w:bottom w:type="dxa" w:w="0"/>
                          <w:right w:type="dxa" w:w="107"/>
                        </w:tcMar>
                      </w:tcPr>
                      <w:p w:rsidRDefault="0040447B" w:rsidP="007424AE" w:rsidR="0040447B">
                        <w:pPr>
                          <w:pStyle w:val="Bezproreda"/>
                          <w:rPr>
                            <w:rFonts w:cs="Arial" w:hAnsi="Arial" w:ascii="Arial"/>
                            <w:sz w:val="20"/>
                            <w:szCs w:val="20"/>
                          </w:rPr>
                        </w:pPr>
                      </w:p>
                    </w:tc>
                  </w:tr>
                  <w:tr w:rsidTr="0040447B" w:rsidR="0040447B" w:rsidRPr="00BF3E32">
                    <w:trPr>
                      <w:tblCellSpacing w:type="dxa" w:w="15"/>
                    </w:trPr>
                    <w:tc>
                      <w:tcPr>
                        <w:tcW w:type="dxa" w:w="8520"/>
                        <w:tcMar>
                          <w:top w:type="dxa" w:w="0"/>
                          <w:left w:type="dxa" w:w="0"/>
                          <w:bottom w:type="dxa" w:w="0"/>
                          <w:right w:type="dxa" w:w="107"/>
                        </w:tcMar>
                      </w:tcPr>
                      <w:p w:rsidRDefault="0040447B" w:rsidP="007424AE" w:rsidR="0040447B">
                        <w:pPr>
                          <w:pStyle w:val="Bezproreda"/>
                          <w:rPr>
                            <w:rFonts w:cs="Arial" w:hAnsi="Arial" w:ascii="Arial"/>
                            <w:sz w:val="20"/>
                            <w:szCs w:val="20"/>
                          </w:rPr>
                        </w:pPr>
                      </w:p>
                    </w:tc>
                  </w:tr>
                </w:tbl>
                <w:p w:rsidRDefault="007424AE" w:rsidP="007424AE" w:rsidR="007424AE" w:rsidRPr="00BF3E32">
                  <w:pPr>
                    <w:pStyle w:val="Bezproreda"/>
                    <w:rPr>
                      <w:rFonts w:cs="Arial" w:hAnsi="Arial" w:ascii="Arial"/>
                      <w:sz w:val="20"/>
                      <w:szCs w:val="20"/>
                    </w:rPr>
                  </w:pPr>
                </w:p>
              </w:tc>
            </w:tr>
          </w:tbl>
          <w:p w:rsidRDefault="007424AE" w:rsidR="007424AE" w:rsidRPr="00BF3E32">
            <w:pPr>
              <w:rPr>
                <w:rFonts w:cs="Arial" w:hAnsi="Arial" w:ascii="Arial"/>
                <w:color w:val="003366"/>
                <w:sz w:val="20"/>
                <w:szCs w:val="20"/>
              </w:rPr>
            </w:pPr>
          </w:p>
        </w:tc>
      </w:tr>
    </w:tbl>
    <w:p w:rsidRDefault="00587725" w:rsidP="00D07759" w:rsidR="00990BC4" w:rsidRPr="00BF3E32">
      <w:pPr>
        <w:pStyle w:val="Bezproreda"/>
        <w:rPr>
          <w:rFonts w:cs="Arial" w:hAnsi="Arial" w:ascii="Arial"/>
          <w:sz w:val="20"/>
          <w:szCs w:val="20"/>
        </w:rPr>
      </w:pPr>
      <w:r w:rsidRPr="00BF3E32">
        <w:rPr>
          <w:rFonts w:cs="Arial" w:hAnsi="Arial" w:ascii="Arial"/>
          <w:sz w:val="20"/>
          <w:szCs w:val="20"/>
        </w:rPr>
        <w:lastRenderedPageBreak/>
        <w:t xml:space="preserve">                                                                </w:t>
      </w:r>
      <w:r w:rsidR="009C5BE7" w:rsidRPr="00BF3E32">
        <w:rPr>
          <w:rFonts w:cs="Arial" w:hAnsi="Arial" w:ascii="Arial"/>
          <w:sz w:val="20"/>
          <w:szCs w:val="20"/>
        </w:rPr>
        <w:t xml:space="preserve">                </w:t>
      </w:r>
      <w:r w:rsidRPr="00BF3E32">
        <w:rPr>
          <w:rFonts w:cs="Arial" w:hAnsi="Arial" w:ascii="Arial"/>
          <w:sz w:val="20"/>
          <w:szCs w:val="20"/>
        </w:rPr>
        <w:t xml:space="preserve">                                         </w:t>
      </w:r>
      <w:r w:rsidR="0058308D" w:rsidRPr="00BF3E32">
        <w:rPr>
          <w:rFonts w:cs="Arial" w:hAnsi="Arial" w:ascii="Arial"/>
          <w:sz w:val="20"/>
          <w:szCs w:val="20"/>
        </w:rPr>
        <w:t xml:space="preserve"> </w:t>
      </w:r>
      <w:r w:rsidR="00990BC4" w:rsidRPr="00BF3E32">
        <w:rPr>
          <w:rFonts w:cs="Arial" w:hAnsi="Arial" w:ascii="Arial"/>
          <w:sz w:val="20"/>
          <w:szCs w:val="20"/>
        </w:rPr>
        <w:t xml:space="preserve"> </w:t>
      </w:r>
    </w:p>
    <w:p w:rsidRDefault="00990BC4" w:rsidP="00B06AC7" w:rsidR="00990BC4" w:rsidRPr="00BF3E32">
      <w:pPr>
        <w:pStyle w:val="Bezproreda"/>
        <w:rPr>
          <w:rFonts w:cs="Arial" w:hAnsi="Arial" w:ascii="Arial"/>
          <w:sz w:val="20"/>
          <w:szCs w:val="20"/>
        </w:rPr>
      </w:pPr>
    </w:p>
    <w:p w:rsidRDefault="00990BC4" w:rsidP="00B06AC7" w:rsidR="001E495B" w:rsidRPr="00BF3E32">
      <w:pPr>
        <w:pStyle w:val="Bezproreda"/>
        <w:rPr>
          <w:rFonts w:cs="Arial" w:hAnsi="Arial" w:ascii="Arial"/>
          <w:sz w:val="20"/>
          <w:szCs w:val="20"/>
        </w:rPr>
      </w:pPr>
      <w:r w:rsidRPr="00BF3E32">
        <w:rPr>
          <w:rFonts w:cs="Arial" w:hAnsi="Arial" w:ascii="Arial"/>
          <w:sz w:val="20"/>
          <w:szCs w:val="20"/>
        </w:rPr>
        <w:t xml:space="preserve"> </w:t>
      </w:r>
    </w:p>
    <w:p w:rsidRDefault="00B06AC7" w:rsidP="00B06AC7" w:rsidR="00B06AC7" w:rsidRPr="00BF3E32">
      <w:pPr>
        <w:pStyle w:val="Bezproreda"/>
        <w:rPr>
          <w:rFonts w:cs="Arial" w:hAnsi="Arial" w:ascii="Arial"/>
          <w:sz w:val="20"/>
          <w:szCs w:val="20"/>
        </w:rPr>
      </w:pPr>
    </w:p>
    <w:p w:rsidRDefault="00B06AC7" w:rsidP="00B06AC7" w:rsidR="00B06AC7" w:rsidRPr="00BF3E32">
      <w:pPr>
        <w:pStyle w:val="Bezproreda"/>
        <w:rPr>
          <w:rFonts w:cs="Arial" w:hAnsi="Arial" w:ascii="Arial"/>
          <w:sz w:val="20"/>
          <w:szCs w:val="20"/>
        </w:rPr>
      </w:pPr>
    </w:p>
    <w:sectPr w:rsidSect="00A96F0B" w:rsidR="00B06AC7" w:rsidRPr="00BF3E32">
      <w:pgSz w:code="9"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8227F"/>
    <w:multiLevelType w:val="hybridMultilevel"/>
    <w:tmpl w:val="680AC0E6"/>
    <w:lvl w:tplc="0838B86A" w:ilvl="0">
      <w:start w:val="85"/>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D7331FD"/>
    <w:multiLevelType w:val="hybridMultilevel"/>
    <w:tmpl w:val="257C7A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5F902A2"/>
    <w:multiLevelType w:val="hybridMultilevel"/>
    <w:tmpl w:val="1650455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F93549"/>
    <w:multiLevelType w:val="hybridMultilevel"/>
    <w:tmpl w:val="90E4F7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FC1A00"/>
    <w:multiLevelType w:val="hybridMultilevel"/>
    <w:tmpl w:val="3E92B7B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1D85C68"/>
    <w:multiLevelType w:val="hybridMultilevel"/>
    <w:tmpl w:val="839A501C"/>
    <w:lvl w:tplc="0838B86A" w:ilvl="0">
      <w:start w:val="85"/>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FE72F0"/>
    <w:multiLevelType w:val="hybridMultilevel"/>
    <w:tmpl w:val="496E8D80"/>
    <w:lvl w:tplc="6422C59A" w:ilvl="0">
      <w:start w:val="1"/>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5A12BB2"/>
    <w:multiLevelType w:val="hybridMultilevel"/>
    <w:tmpl w:val="12C8C90A"/>
    <w:lvl w:tplc="0838B86A" w:ilvl="0">
      <w:start w:val="85"/>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2C41A3"/>
    <w:multiLevelType w:val="hybridMultilevel"/>
    <w:tmpl w:val="57E6693A"/>
    <w:lvl w:tplc="44969FC8" w:ilvl="0">
      <w:start w:val="1"/>
      <w:numFmt w:val="decimal"/>
      <w:lvlText w:val="%1"/>
      <w:lvlJc w:val="left"/>
      <w:pPr>
        <w:ind w:hanging="360" w:left="906"/>
      </w:pPr>
      <w:rPr>
        <w:rFonts w:hint="default"/>
      </w:rPr>
    </w:lvl>
    <w:lvl w:tentative="true" w:tplc="041A0019" w:ilvl="1">
      <w:start w:val="1"/>
      <w:numFmt w:val="lowerLetter"/>
      <w:lvlText w:val="%2."/>
      <w:lvlJc w:val="left"/>
      <w:pPr>
        <w:ind w:hanging="360" w:left="1626"/>
      </w:pPr>
    </w:lvl>
    <w:lvl w:tentative="true" w:tplc="041A001B" w:ilvl="2">
      <w:start w:val="1"/>
      <w:numFmt w:val="lowerRoman"/>
      <w:lvlText w:val="%3."/>
      <w:lvlJc w:val="right"/>
      <w:pPr>
        <w:ind w:hanging="180" w:left="2346"/>
      </w:pPr>
    </w:lvl>
    <w:lvl w:tentative="true" w:tplc="041A000F" w:ilvl="3">
      <w:start w:val="1"/>
      <w:numFmt w:val="decimal"/>
      <w:lvlText w:val="%4."/>
      <w:lvlJc w:val="left"/>
      <w:pPr>
        <w:ind w:hanging="360" w:left="3066"/>
      </w:pPr>
    </w:lvl>
    <w:lvl w:tentative="true" w:tplc="041A0019" w:ilvl="4">
      <w:start w:val="1"/>
      <w:numFmt w:val="lowerLetter"/>
      <w:lvlText w:val="%5."/>
      <w:lvlJc w:val="left"/>
      <w:pPr>
        <w:ind w:hanging="360" w:left="3786"/>
      </w:pPr>
    </w:lvl>
    <w:lvl w:tentative="true" w:tplc="041A001B" w:ilvl="5">
      <w:start w:val="1"/>
      <w:numFmt w:val="lowerRoman"/>
      <w:lvlText w:val="%6."/>
      <w:lvlJc w:val="right"/>
      <w:pPr>
        <w:ind w:hanging="180" w:left="4506"/>
      </w:pPr>
    </w:lvl>
    <w:lvl w:tentative="true" w:tplc="041A000F" w:ilvl="6">
      <w:start w:val="1"/>
      <w:numFmt w:val="decimal"/>
      <w:lvlText w:val="%7."/>
      <w:lvlJc w:val="left"/>
      <w:pPr>
        <w:ind w:hanging="360" w:left="5226"/>
      </w:pPr>
    </w:lvl>
    <w:lvl w:tentative="true" w:tplc="041A0019" w:ilvl="7">
      <w:start w:val="1"/>
      <w:numFmt w:val="lowerLetter"/>
      <w:lvlText w:val="%8."/>
      <w:lvlJc w:val="left"/>
      <w:pPr>
        <w:ind w:hanging="360" w:left="5946"/>
      </w:pPr>
    </w:lvl>
    <w:lvl w:tentative="true" w:tplc="041A001B" w:ilvl="8">
      <w:start w:val="1"/>
      <w:numFmt w:val="lowerRoman"/>
      <w:lvlText w:val="%9."/>
      <w:lvlJc w:val="right"/>
      <w:pPr>
        <w:ind w:hanging="180" w:left="6666"/>
      </w:pPr>
    </w:lvl>
  </w:abstractNum>
  <w:abstractNum w:abstractNumId="9">
    <w:nsid w:val="3AA5024C"/>
    <w:multiLevelType w:val="hybridMultilevel"/>
    <w:tmpl w:val="D3E217E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0A3413A"/>
    <w:multiLevelType w:val="hybridMultilevel"/>
    <w:tmpl w:val="CD329A0E"/>
    <w:lvl w:tplc="DFDEE91E"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1">
    <w:nsid w:val="5409367D"/>
    <w:multiLevelType w:val="hybridMultilevel"/>
    <w:tmpl w:val="2158769E"/>
    <w:lvl w:tplc="7BFA92FA" w:ilvl="0">
      <w:start w:val="85"/>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7F2334F"/>
    <w:multiLevelType w:val="hybridMultilevel"/>
    <w:tmpl w:val="C02C12B0"/>
    <w:lvl w:tplc="019E5A04" w:ilvl="0">
      <w:start w:val="1"/>
      <w:numFmt w:val="upp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6D0E7A4D"/>
    <w:multiLevelType w:val="hybridMultilevel"/>
    <w:tmpl w:val="A6B648A0"/>
    <w:lvl w:tplc="712C2012" w:ilvl="0">
      <w:start w:val="1"/>
      <w:numFmt w:val="decimal"/>
      <w:lvlText w:val="%1"/>
      <w:lvlJc w:val="left"/>
      <w:pPr>
        <w:ind w:hanging="360" w:left="546"/>
      </w:pPr>
      <w:rPr>
        <w:rFonts w:hint="default"/>
      </w:rPr>
    </w:lvl>
    <w:lvl w:tentative="true" w:tplc="041A0019" w:ilvl="1">
      <w:start w:val="1"/>
      <w:numFmt w:val="lowerLetter"/>
      <w:lvlText w:val="%2."/>
      <w:lvlJc w:val="left"/>
      <w:pPr>
        <w:ind w:hanging="360" w:left="1266"/>
      </w:pPr>
    </w:lvl>
    <w:lvl w:tentative="true" w:tplc="041A001B" w:ilvl="2">
      <w:start w:val="1"/>
      <w:numFmt w:val="lowerRoman"/>
      <w:lvlText w:val="%3."/>
      <w:lvlJc w:val="right"/>
      <w:pPr>
        <w:ind w:hanging="180" w:left="1986"/>
      </w:pPr>
    </w:lvl>
    <w:lvl w:tentative="true" w:tplc="041A000F" w:ilvl="3">
      <w:start w:val="1"/>
      <w:numFmt w:val="decimal"/>
      <w:lvlText w:val="%4."/>
      <w:lvlJc w:val="left"/>
      <w:pPr>
        <w:ind w:hanging="360" w:left="2706"/>
      </w:pPr>
    </w:lvl>
    <w:lvl w:tentative="true" w:tplc="041A0019" w:ilvl="4">
      <w:start w:val="1"/>
      <w:numFmt w:val="lowerLetter"/>
      <w:lvlText w:val="%5."/>
      <w:lvlJc w:val="left"/>
      <w:pPr>
        <w:ind w:hanging="360" w:left="3426"/>
      </w:pPr>
    </w:lvl>
    <w:lvl w:tentative="true" w:tplc="041A001B" w:ilvl="5">
      <w:start w:val="1"/>
      <w:numFmt w:val="lowerRoman"/>
      <w:lvlText w:val="%6."/>
      <w:lvlJc w:val="right"/>
      <w:pPr>
        <w:ind w:hanging="180" w:left="4146"/>
      </w:pPr>
    </w:lvl>
    <w:lvl w:tentative="true" w:tplc="041A000F" w:ilvl="6">
      <w:start w:val="1"/>
      <w:numFmt w:val="decimal"/>
      <w:lvlText w:val="%7."/>
      <w:lvlJc w:val="left"/>
      <w:pPr>
        <w:ind w:hanging="360" w:left="4866"/>
      </w:pPr>
    </w:lvl>
    <w:lvl w:tentative="true" w:tplc="041A0019" w:ilvl="7">
      <w:start w:val="1"/>
      <w:numFmt w:val="lowerLetter"/>
      <w:lvlText w:val="%8."/>
      <w:lvlJc w:val="left"/>
      <w:pPr>
        <w:ind w:hanging="360" w:left="5586"/>
      </w:pPr>
    </w:lvl>
    <w:lvl w:tentative="true" w:tplc="041A001B" w:ilvl="8">
      <w:start w:val="1"/>
      <w:numFmt w:val="lowerRoman"/>
      <w:lvlText w:val="%9."/>
      <w:lvlJc w:val="right"/>
      <w:pPr>
        <w:ind w:hanging="180" w:left="6306"/>
      </w:pPr>
    </w:lvl>
  </w:abstractNum>
  <w:num w:numId="1">
    <w:abstractNumId w:val="11"/>
  </w:num>
  <w:num w:numId="2">
    <w:abstractNumId w:val="0"/>
  </w:num>
  <w:num w:numId="3">
    <w:abstractNumId w:val="7"/>
  </w:num>
  <w:num w:numId="4">
    <w:abstractNumId w:val="5"/>
  </w:num>
  <w:num w:numId="5">
    <w:abstractNumId w:val="6"/>
  </w:num>
  <w:num w:numId="6">
    <w:abstractNumId w:val="3"/>
  </w:num>
  <w:num w:numId="7">
    <w:abstractNumId w:val="9"/>
  </w:num>
  <w:num w:numId="8">
    <w:abstractNumId w:val="10"/>
  </w:num>
  <w:num w:numId="9">
    <w:abstractNumId w:val="12"/>
  </w:num>
  <w:num w:numId="10">
    <w:abstractNumId w:val="2"/>
  </w:num>
  <w:num w:numId="11">
    <w:abstractNumId w:val="1"/>
  </w:num>
  <w:num w:numId="12">
    <w:abstractNumId w:val="13"/>
  </w:num>
  <w:num w:numId="13">
    <w:abstractNumId w:val="8"/>
  </w:num>
  <w:num w:numId="14">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851"/>
  <w:hyphenationZone w:val="425"/>
  <w:drawingGridHorizontalSpacing w:val="110"/>
  <w:displayHorizontalDrawingGridEvery w:val="2"/>
  <w:characterSpacingControl w:val="doNotCompress"/>
  <w:compat>
    <w:compatSetting w:val="12" w:uri="http://schemas.microsoft.com/office/word" w:name="compatibilityMode"/>
  </w:compat>
  <w:rsids>
    <w:rsidRoot w:val="003728D0"/>
    <w:rsid w:val="0003357F"/>
    <w:rsid w:val="00063D49"/>
    <w:rsid w:val="000B3B83"/>
    <w:rsid w:val="000E73E4"/>
    <w:rsid w:val="00112BF2"/>
    <w:rsid w:val="00132EA6"/>
    <w:rsid w:val="00133442"/>
    <w:rsid w:val="00156D95"/>
    <w:rsid w:val="001818D3"/>
    <w:rsid w:val="001853A3"/>
    <w:rsid w:val="001A5783"/>
    <w:rsid w:val="001B3743"/>
    <w:rsid w:val="001B7FC3"/>
    <w:rsid w:val="001E495B"/>
    <w:rsid w:val="00235968"/>
    <w:rsid w:val="00250D32"/>
    <w:rsid w:val="002571F2"/>
    <w:rsid w:val="002732F9"/>
    <w:rsid w:val="002A216A"/>
    <w:rsid w:val="002A3416"/>
    <w:rsid w:val="002A3859"/>
    <w:rsid w:val="002C0F32"/>
    <w:rsid w:val="002E7718"/>
    <w:rsid w:val="003066C8"/>
    <w:rsid w:val="0031783B"/>
    <w:rsid w:val="003728D0"/>
    <w:rsid w:val="00380943"/>
    <w:rsid w:val="003862DA"/>
    <w:rsid w:val="00397DE5"/>
    <w:rsid w:val="003A24A3"/>
    <w:rsid w:val="003C2147"/>
    <w:rsid w:val="0040447B"/>
    <w:rsid w:val="00425BCA"/>
    <w:rsid w:val="00454A7D"/>
    <w:rsid w:val="00484F56"/>
    <w:rsid w:val="00486086"/>
    <w:rsid w:val="004B680A"/>
    <w:rsid w:val="004D7CD3"/>
    <w:rsid w:val="004F3984"/>
    <w:rsid w:val="00524779"/>
    <w:rsid w:val="005502A5"/>
    <w:rsid w:val="0056196D"/>
    <w:rsid w:val="00570908"/>
    <w:rsid w:val="0058308D"/>
    <w:rsid w:val="00587725"/>
    <w:rsid w:val="00595FF6"/>
    <w:rsid w:val="00626AF3"/>
    <w:rsid w:val="00654ED0"/>
    <w:rsid w:val="00665438"/>
    <w:rsid w:val="006819B8"/>
    <w:rsid w:val="006F3E59"/>
    <w:rsid w:val="0070453E"/>
    <w:rsid w:val="007424AE"/>
    <w:rsid w:val="00771D02"/>
    <w:rsid w:val="007E5F4C"/>
    <w:rsid w:val="007E7E31"/>
    <w:rsid w:val="007F7B43"/>
    <w:rsid w:val="00801193"/>
    <w:rsid w:val="00807313"/>
    <w:rsid w:val="00840047"/>
    <w:rsid w:val="008A5DC2"/>
    <w:rsid w:val="008C2531"/>
    <w:rsid w:val="008C4E47"/>
    <w:rsid w:val="00911C44"/>
    <w:rsid w:val="00933A64"/>
    <w:rsid w:val="00950E2E"/>
    <w:rsid w:val="00962F78"/>
    <w:rsid w:val="009660AE"/>
    <w:rsid w:val="00990BC4"/>
    <w:rsid w:val="009C5BE7"/>
    <w:rsid w:val="00A54332"/>
    <w:rsid w:val="00A96F0B"/>
    <w:rsid w:val="00AA434E"/>
    <w:rsid w:val="00B026C3"/>
    <w:rsid w:val="00B06AC7"/>
    <w:rsid w:val="00B14294"/>
    <w:rsid w:val="00B1454D"/>
    <w:rsid w:val="00B75C10"/>
    <w:rsid w:val="00BB29D0"/>
    <w:rsid w:val="00BD5256"/>
    <w:rsid w:val="00BF3E32"/>
    <w:rsid w:val="00C00260"/>
    <w:rsid w:val="00C871CE"/>
    <w:rsid w:val="00D05D81"/>
    <w:rsid w:val="00D07759"/>
    <w:rsid w:val="00D70DA4"/>
    <w:rsid w:val="00D81816"/>
    <w:rsid w:val="00D91903"/>
    <w:rsid w:val="00D91B2D"/>
    <w:rsid w:val="00DC2EBE"/>
    <w:rsid w:val="00E057AF"/>
    <w:rsid w:val="00E35222"/>
    <w:rsid w:val="00E44A83"/>
    <w:rsid w:val="00E45E92"/>
    <w:rsid w:val="00E65E6D"/>
    <w:rsid w:val="00E83638"/>
    <w:rsid w:val="00F25DE8"/>
    <w:rsid w:val="00F57B72"/>
    <w:rsid w:val="00FA52AD"/>
    <w:rsid w:val="00FA7C50"/>
    <w:rsid w:val="00FE7E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25DE8"/>
  </w:style>
  <w:style w:styleId="Naslov2" w:type="paragraph">
    <w:name w:val="heading 2"/>
    <w:basedOn w:val="Normal"/>
    <w:link w:val="Naslov2Char"/>
    <w:uiPriority w:val="9"/>
    <w:qFormat/>
    <w:rsid w:val="007424AE"/>
    <w:pPr>
      <w:spacing w:lineRule="auto" w:line="240" w:afterAutospacing="true" w:after="100" w:beforeAutospacing="true" w:before="100"/>
      <w:outlineLvl w:val="1"/>
    </w:pPr>
    <w:rPr>
      <w:rFonts w:cs="Times New Roman" w:eastAsia="Times New Roman" w:hAnsi="Times New Roman" w:ascii="Times New Roman"/>
      <w:b/>
      <w:bCs/>
      <w:sz w:val="36"/>
      <w:szCs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728D0"/>
    <w:pPr>
      <w:spacing w:lineRule="auto" w:line="240" w:after="0"/>
    </w:pPr>
  </w:style>
  <w:style w:styleId="Hiperveza" w:type="character">
    <w:name w:val="Hyperlink"/>
    <w:basedOn w:val="Zadanifontodlomka"/>
    <w:uiPriority w:val="99"/>
    <w:unhideWhenUsed/>
    <w:rsid w:val="003728D0"/>
    <w:rPr>
      <w:color w:themeColor="hyperlink" w:val="0000FF"/>
      <w:u w:val="single"/>
    </w:rPr>
  </w:style>
  <w:style w:customStyle="true" w:styleId="Naslov2Char" w:type="character">
    <w:name w:val="Naslov 2 Char"/>
    <w:basedOn w:val="Zadanifontodlomka"/>
    <w:link w:val="Naslov2"/>
    <w:uiPriority w:val="9"/>
    <w:rsid w:val="007424AE"/>
    <w:rPr>
      <w:rFonts w:cs="Times New Roman" w:eastAsia="Times New Roman" w:hAnsi="Times New Roman" w:ascii="Times New Roman"/>
      <w:b/>
      <w:bCs/>
      <w:sz w:val="36"/>
      <w:szCs w:val="36"/>
      <w:lang w:eastAsia="hr-HR"/>
    </w:rPr>
  </w:style>
  <w:style w:styleId="Odlomakpopisa" w:type="paragraph">
    <w:name w:val="List Paragraph"/>
    <w:basedOn w:val="Normal"/>
    <w:uiPriority w:val="34"/>
    <w:qFormat/>
    <w:rsid w:val="007424AE"/>
    <w:pPr>
      <w:ind w:left="720"/>
      <w:contextualSpacing/>
    </w:pPr>
  </w:style>
  <w:style w:styleId="Naglaeno" w:type="character">
    <w:name w:val="Strong"/>
    <w:basedOn w:val="Zadanifontodlomka"/>
    <w:uiPriority w:val="22"/>
    <w:qFormat/>
    <w:rsid w:val="00D91B2D"/>
    <w:rPr>
      <w:b/>
      <w:bCs/>
    </w:rPr>
  </w:style>
  <w:style w:styleId="Brojretka" w:type="character">
    <w:name w:val="line number"/>
    <w:basedOn w:val="Zadanifontodlomka"/>
    <w:uiPriority w:val="99"/>
    <w:semiHidden/>
    <w:unhideWhenUsed/>
    <w:rsid w:val="00380943"/>
  </w:style>
  <w:style w:styleId="Tekstrezerviranogmjesta" w:type="character">
    <w:name w:val="Placeholder Text"/>
    <w:basedOn w:val="Zadanifontodlomka"/>
    <w:uiPriority w:val="99"/>
    <w:semiHidden/>
    <w:rsid w:val="001853A3"/>
    <w:rPr>
      <w:color w:val="808080"/>
      <w:bdr w:space="0" w:sz="0" w:color="auto" w:val="none"/>
      <w:shd w:fill="auto" w:color="auto" w:val="clear"/>
    </w:rPr>
  </w:style>
  <w:style w:customStyle="true" w:styleId="eSPISCCParagraphDefaultFont" w:type="character">
    <w:name w:val="eSPIS_CC_Paragraph Default Font"/>
    <w:basedOn w:val="Zadanifontodlomka"/>
    <w:rsid w:val="001853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53A3"/>
    <w:rPr>
      <w:bdr w:space="0" w:sz="0" w:color="auto" w:val="none"/>
      <w:shd w:fill="FFFFCC" w:color="auto" w:val="clear"/>
      <w:lang w:val="hr-HR"/>
    </w:rPr>
  </w:style>
  <w:style w:customStyle="true" w:styleId="PozadinaSvijetloCrvena" w:type="character">
    <w:name w:val="Pozadina_SvijetloCrvena"/>
    <w:basedOn w:val="eSPISCCParagraphDefaultFont"/>
    <w:rsid w:val="001853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53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7302131">
      <w:bodyDiv w:val="true"/>
      <w:marLeft w:val="0"/>
      <w:marRight w:val="0"/>
      <w:marTop w:val="0"/>
      <w:marBottom w:val="0"/>
      <w:divBdr>
        <w:top w:space="0" w:sz="0" w:color="auto" w:val="none"/>
        <w:left w:space="0" w:sz="0" w:color="auto" w:val="none"/>
        <w:bottom w:space="0" w:sz="0" w:color="auto" w:val="none"/>
        <w:right w:space="0" w:sz="0" w:color="auto" w:val="none"/>
      </w:divBdr>
      <w:divsChild>
        <w:div w:id="1692027202">
          <w:marLeft w:val="0"/>
          <w:marRight w:val="0"/>
          <w:marTop w:val="0"/>
          <w:marBottom w:val="0"/>
          <w:divBdr>
            <w:top w:space="0" w:sz="0" w:color="auto" w:val="none"/>
            <w:left w:space="0" w:sz="0" w:color="auto" w:val="none"/>
            <w:bottom w:space="0" w:sz="0" w:color="auto" w:val="none"/>
            <w:right w:space="0" w:sz="0" w:color="auto" w:val="none"/>
          </w:divBdr>
        </w:div>
        <w:div w:id="355276466">
          <w:marLeft w:val="0"/>
          <w:marRight w:val="0"/>
          <w:marTop w:val="0"/>
          <w:marBottom w:val="0"/>
          <w:divBdr>
            <w:top w:space="0" w:sz="0" w:color="auto" w:val="none"/>
            <w:left w:space="0" w:sz="0" w:color="auto" w:val="none"/>
            <w:bottom w:space="0" w:sz="0" w:color="auto" w:val="none"/>
            <w:right w:space="0" w:sz="0" w:color="auto" w:val="none"/>
          </w:divBdr>
        </w:div>
        <w:div w:id="1230924170">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mailto:btbbiba@gmail.com" TargetMode="Externa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Drndelic@tszg.pravosudje.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2388</izvorni_sadrzaj>
    <derivirana_varijabla naziv="DomainObject.Predmet.Broj_1">2388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St-2388/2017</izvorni_sadrzaj>
    <derivirana_varijabla naziv="DomainObject.Predmet.OznakaBroj_1">St-2388/2017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IMOSGRAD d.o.o.</izvorni_sadrzaj>
    <derivirana_varijabla naziv="DomainObject.Predmet.ProtustrankaFormated_1">  IMOSGRAD d.o.o.</derivirana_varijabla>
  </DomainObject.Predmet.ProtustrankaFormated>
  <DomainObject.Predmet.ProtustrankaFormatedOIB>
    <izvorni_sadrzaj>  IMOSGRAD d.o.o., OIB 92739195684</izvorni_sadrzaj>
    <derivirana_varijabla naziv="DomainObject.Predmet.ProtustrankaFormatedOIB_1">  IMOSGRAD d.o.o., OIB 92739195684</derivirana_varijabla>
  </DomainObject.Predmet.ProtustrankaFormatedOIB>
  <DomainObject.Predmet.ProtustrankaFormatedWithAdress>
    <izvorni_sadrzaj> IMOSGRAD d.o.o., Cvjetno naselje 26, 10430 Samobor</izvorni_sadrzaj>
    <derivirana_varijabla naziv="DomainObject.Predmet.ProtustrankaFormatedWithAdress_1"> IMOSGRAD d.o.o., Cvjetno naselje 26, 10430 Samobor</derivirana_varijabla>
  </DomainObject.Predmet.ProtustrankaFormatedWithAdress>
  <DomainObject.Predmet.ProtustrankaFormatedWithAdressOIB>
    <izvorni_sadrzaj> IMOSGRAD d.o.o., OIB 92739195684, Cvjetno naselje 26, 10430 Samobor</izvorni_sadrzaj>
    <derivirana_varijabla naziv="DomainObject.Predmet.ProtustrankaFormatedWithAdressOIB_1"> IMOSGRAD d.o.o., OIB 92739195684, Cvjetno naselje 26, 10430 Samobor</derivirana_varijabla>
  </DomainObject.Predmet.ProtustrankaFormatedWithAdressOIB>
  <DomainObject.Predmet.ProtustrankaWithAdress>
    <izvorni_sadrzaj>IMOSGRAD d.o.o. Cvjetno naselje 26, 10430 Samobor</izvorni_sadrzaj>
    <derivirana_varijabla naziv="DomainObject.Predmet.ProtustrankaWithAdress_1">IMOSGRAD d.o.o. Cvjetno naselje 26, 10430 Samobor</derivirana_varijabla>
  </DomainObject.Predmet.ProtustrankaWithAdress>
  <DomainObject.Predmet.ProtustrankaWithAdressOIB>
    <izvorni_sadrzaj>IMOSGRAD d.o.o., OIB 92739195684, Cvjetno naselje 26, 10430 Samobor</izvorni_sadrzaj>
    <derivirana_varijabla naziv="DomainObject.Predmet.ProtustrankaWithAdressOIB_1">IMOSGRAD d.o.o., OIB 92739195684, Cvjetno naselje 26, 10430 Samobor</derivirana_varijabla>
  </DomainObject.Predmet.ProtustrankaWithAdressOIB>
  <DomainObject.Predmet.ProtustrankaNazivFormated>
    <izvorni_sadrzaj>IMOSGRAD d.o.o.</izvorni_sadrzaj>
    <derivirana_varijabla naziv="DomainObject.Predmet.ProtustrankaNazivFormated_1">IMOSGRAD d.o.o.</derivirana_varijabla>
  </DomainObject.Predmet.ProtustrankaNazivFormated>
  <DomainObject.Predmet.ProtustrankaNazivFormatedOIB>
    <izvorni_sadrzaj>IMOSGRAD d.o.o., OIB 92739195684</izvorni_sadrzaj>
    <derivirana_varijabla naziv="DomainObject.Predmet.ProtustrankaNazivFormatedOIB_1">IMOSGRAD d.o.o., OIB 92739195684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Tin Matić i partneri odvjetničko društvo d.o.o.</izvorni_sadrzaj>
    <derivirana_varijabla naziv="DomainObject.Predmet.StrankaFormated_1">  FINA Regionalni centar Zagreb; Tin Matić i partneri odvjetničko društvo d.o.o.</derivirana_varijabla>
  </DomainObject.Predmet.StrankaFormated>
  <DomainObject.Predmet.StrankaFormatedOIB>
    <izvorni_sadrzaj>  FINA Regionalni centar Zagreb, OIB 85821130368; Tin Matić i partneri odvjetničko društvo d.o.o., OIB 08908355669</izvorni_sadrzaj>
    <derivirana_varijabla naziv="DomainObject.Predmet.StrankaFormatedOIB_1">  FINA Regionalni centar Zagreb, OIB 85821130368; Tin Matić i partneri odvjetničko društvo d.o.o., OIB 08908355669</derivirana_varijabla>
  </DomainObject.Predmet.StrankaFormatedOIB>
  <DomainObject.Predmet.StrankaFormatedWithAdress>
    <izvorni_sadrzaj> FINA Regionalni centar Zagreb, Trg svibanjskih žrtava 1995. br. 1, 10000 Zagreb; Tin Matić i partneri odvjetničko društvo d.o.o., Vlaška 95, 10000 Zagreb</izvorni_sadrzaj>
    <derivirana_varijabla naziv="DomainObject.Predmet.StrankaFormatedWithAdress_1"> FINA Regionalni centar Zagreb, Trg svibanjskih žrtava 1995. br. 1, 10000 Zagreb; Tin Matić i partneri odvjetničko društvo d.o.o., Vlaška 95, 10000 Zagreb</derivirana_varijabla>
  </DomainObject.Predmet.StrankaFormatedWithAdress>
  <DomainObject.Predmet.StrankaFormatedWithAdressOIB>
    <izvorni_sadrzaj> FINA Regionalni centar Zagreb, OIB 85821130368, Trg svibanjskih žrtava 1995. br. 1, 10000 Zagreb; Tin Matić i partneri odvjetničko društvo d.o.o., OIB 08908355669, Vlaška 95, 10000 Zagreb</izvorni_sadrzaj>
    <derivirana_varijabla naziv="DomainObject.Predmet.StrankaFormatedWithAdressOIB_1"> FINA Regionalni centar Zagreb, OIB 85821130368, Trg svibanjskih žrtava 1995. br. 1, 10000 Zagreb; Tin Matić i partneri odvjetničko društvo d.o.o., OIB 08908355669, Vlaška 95, 10000 Zagreb</derivirana_varijabla>
  </DomainObject.Predmet.StrankaFormatedWithAdressOIB>
  <DomainObject.Predmet.StrankaWithAdress>
    <izvorni_sadrzaj>FINA Regionalni centar Zagreb Trg svibanjskih žrtava 1995. br. 1,10000 Zagreb,Tin Matić i partneri odvjetničko društvo d.o.o. Vlaška 95,10000 Zagreb</izvorni_sadrzaj>
    <derivirana_varijabla naziv="DomainObject.Predmet.StrankaWithAdress_1">FINA Regionalni centar Zagreb Trg svibanjskih žrtava 1995. br. 1,10000 Zagreb,Tin Matić i partneri odvjetničko društvo d.o.o. Vlaška 95,10000 Zagreb</derivirana_varijabla>
  </DomainObject.Predmet.StrankaWithAdress>
  <DomainObject.Predmet.StrankaWithAdressOIB>
    <izvorni_sadrzaj>FINA Regionalni centar Zagreb, OIB 85821130368, Trg svibanjskih žrtava 1995. br. 1,10000 Zagreb,Tin Matić i partneri odvjetničko društvo d.o.o., OIB 08908355669, Vlaška 95,10000 Zagreb</izvorni_sadrzaj>
    <derivirana_varijabla naziv="DomainObject.Predmet.StrankaWithAdressOIB_1">FINA Regionalni centar Zagreb, OIB 85821130368, Trg svibanjskih žrtava 1995. br. 1,10000 Zagreb,Tin Matić i partneri odvjetničko društvo d.o.o., OIB 08908355669, Vlaška 95,10000 Zagreb</derivirana_varijabla>
  </DomainObject.Predmet.StrankaWithAdressOIB>
  <DomainObject.Predmet.StrankaNazivFormated>
    <izvorni_sadrzaj>FINA Regionalni centar Zagreb,Tin Matić i partneri odvjetničko društvo d.o.o.</izvorni_sadrzaj>
    <derivirana_varijabla naziv="DomainObject.Predmet.StrankaNazivFormated_1">FINA Regionalni centar Zagreb,Tin Matić i partneri odvjetničko društvo d.o.o.</derivirana_varijabla>
  </DomainObject.Predmet.StrankaNazivFormated>
  <DomainObject.Predmet.StrankaNazivFormatedOIB>
    <izvorni_sadrzaj>FINA Regionalni centar Zagreb, OIB 85821130368,Tin Matić i partneri odvjetničko društvo d.o.o., OIB 08908355669</izvorni_sadrzaj>
    <derivirana_varijabla naziv="DomainObject.Predmet.StrankaNazivFormatedOIB_1">FINA Regionalni centar Zagreb, OIB 85821130368,Tin Matić i partneri odvjetničko društvo d.o.o., OIB 08908355669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Tin Matić i partneri odvjetničko društvo d.o.o.</item>
    </izvorni_sadrzaj>
    <derivirana_varijabla naziv="DomainObject.Predmet.StrankaListFormated_1">
      <item>FINA Regionalni centar Zagreb</item>
      <item>Tin Matić i partneri odvjetničko društvo d.o.o.</item>
    </derivirana_varijabla>
  </DomainObject.Predmet.StrankaListFormated>
  <DomainObject.Predmet.StrankaListFormatedOIB>
    <izvorni_sadrzaj>
      <item>FINA Regionalni centar Zagreb, OIB 85821130368</item>
      <item>Tin Matić i partneri odvjetničko društvo d.o.o., OIB 08908355669</item>
    </izvorni_sadrzaj>
    <derivirana_varijabla naziv="DomainObject.Predmet.StrankaListFormatedOIB_1">
      <item>FINA Regionalni centar Zagreb, OIB 85821130368</item>
      <item>Tin Matić i partneri odvjetničko društvo d.o.o., OIB 08908355669</item>
    </derivirana_varijabla>
  </DomainObject.Predmet.StrankaListFormatedOIB>
  <DomainObject.Predmet.StrankaListFormatedWithAdress>
    <izvorni_sadrzaj>
      <item>FINA Regionalni centar Zagreb, Trg svibanjskih žrtava 1995. br. 1, 10000 Zagreb</item>
      <item>Tin Matić i partneri odvjetničko društvo d.o.o., Vlaška 95, 10000 Zagreb</item>
    </izvorni_sadrzaj>
    <derivirana_varijabla naziv="DomainObject.Predmet.StrankaListFormatedWithAdress_1">
      <item>FINA Regionalni centar Zagreb, Trg svibanjskih žrtava 1995. br. 1, 10000 Zagreb</item>
      <item>Tin Matić i partneri odvjetničko društvo d.o.o., Vlaška 95, 10000 Zagreb</item>
    </derivirana_varijabla>
  </DomainObject.Predmet.StrankaListFormatedWithAdress>
  <DomainObject.Predmet.StrankaListFormatedWithAdressOIB>
    <izvorni_sadrzaj>
      <item>FINA Regionalni centar Zagreb, OIB 85821130368, Trg svibanjskih žrtava 1995. br. 1, 10000 Zagreb</item>
      <item>Tin Matić i partneri odvjetničko društvo d.o.o., OIB 08908355669, Vlaška 95, 10000 Zagreb</item>
    </izvorni_sadrzaj>
    <derivirana_varijabla naziv="DomainObject.Predmet.StrankaListFormatedWithAdressOIB_1">
      <item>FINA Regionalni centar Zagreb, OIB 85821130368, Trg svibanjskih žrtava 1995. br. 1, 10000 Zagreb</item>
      <item>Tin Matić i partneri odvjetničko društvo d.o.o., OIB 08908355669, Vlaška 95, 10000 Zagreb</item>
    </derivirana_varijabla>
  </DomainObject.Predmet.StrankaListFormatedWithAdressOIB>
  <DomainObject.Predmet.StrankaListNazivFormated>
    <izvorni_sadrzaj>
      <item>FINA Regionalni centar Zagreb</item>
      <item>Tin Matić i partneri odvjetničko društvo d.o.o.</item>
    </izvorni_sadrzaj>
    <derivirana_varijabla naziv="DomainObject.Predmet.StrankaListNazivFormated_1">
      <item>FINA Regionalni centar Zagreb</item>
      <item>Tin Matić i partneri odvjetničko društvo d.o.o.</item>
    </derivirana_varijabla>
  </DomainObject.Predmet.StrankaListNazivFormated>
  <DomainObject.Predmet.StrankaListNazivFormatedOIB>
    <izvorni_sadrzaj>
      <item>FINA Regionalni centar Zagreb, OIB 85821130368</item>
      <item>Tin Matić i partneri odvjetničko društvo d.o.o., OIB 08908355669</item>
    </izvorni_sadrzaj>
    <derivirana_varijabla naziv="DomainObject.Predmet.StrankaListNazivFormatedOIB_1">
      <item>FINA Regionalni centar Zagreb, OIB 85821130368</item>
      <item>Tin Matić i partneri odvjetničko društvo d.o.o., OIB 08908355669</item>
    </derivirana_varijabla>
  </DomainObject.Predmet.StrankaListNazivFormatedOIB>
  <DomainObject.Predmet.ProtuStrankaListFormated>
    <izvorni_sadrzaj>
      <item>IMOSGRAD d.o.o.</item>
    </izvorni_sadrzaj>
    <derivirana_varijabla naziv="DomainObject.Predmet.ProtuStrankaListFormated_1">
      <item>IMOSGRAD d.o.o.</item>
    </derivirana_varijabla>
  </DomainObject.Predmet.ProtuStrankaListFormated>
  <DomainObject.Predmet.ProtuStrankaListFormatedOIB>
    <izvorni_sadrzaj>
      <item>IMOSGRAD d.o.o., OIB 92739195684</item>
    </izvorni_sadrzaj>
    <derivirana_varijabla naziv="DomainObject.Predmet.ProtuStrankaListFormatedOIB_1">
      <item>IMOSGRAD d.o.o., OIB 92739195684</item>
    </derivirana_varijabla>
  </DomainObject.Predmet.ProtuStrankaListFormatedOIB>
  <DomainObject.Predmet.ProtuStrankaListFormatedWithAdress>
    <izvorni_sadrzaj>
      <item>IMOSGRAD d.o.o., Cvjetno naselje 26, 10430 Samobor</item>
    </izvorni_sadrzaj>
    <derivirana_varijabla naziv="DomainObject.Predmet.ProtuStrankaListFormatedWithAdress_1">
      <item>IMOSGRAD d.o.o., Cvjetno naselje 26, 10430 Samobor</item>
    </derivirana_varijabla>
  </DomainObject.Predmet.ProtuStrankaListFormatedWithAdress>
  <DomainObject.Predmet.ProtuStrankaListFormatedWithAdressOIB>
    <izvorni_sadrzaj>
      <item>IMOSGRAD d.o.o., OIB 92739195684, Cvjetno naselje 26, 10430 Samobor</item>
    </izvorni_sadrzaj>
    <derivirana_varijabla naziv="DomainObject.Predmet.ProtuStrankaListFormatedWithAdressOIB_1">
      <item>IMOSGRAD d.o.o., OIB 92739195684, Cvjetno naselje 26, 10430 Samobor</item>
    </derivirana_varijabla>
  </DomainObject.Predmet.ProtuStrankaListFormatedWithAdressOIB>
  <DomainObject.Predmet.ProtuStrankaListNazivFormated>
    <izvorni_sadrzaj>
      <item>IMOSGRAD d.o.o.</item>
    </izvorni_sadrzaj>
    <derivirana_varijabla naziv="DomainObject.Predmet.ProtuStrankaListNazivFormated_1">
      <item>IMOSGRAD d.o.o.</item>
    </derivirana_varijabla>
  </DomainObject.Predmet.ProtuStrankaListNazivFormated>
  <DomainObject.Predmet.ProtuStrankaListNazivFormatedOIB>
    <izvorni_sadrzaj>
      <item>IMOSGRAD d.o.o., OIB 92739195684</item>
    </izvorni_sadrzaj>
    <derivirana_varijabla naziv="DomainObject.Predmet.ProtuStrankaListNazivFormatedOIB_1">
      <item>IMOSGRAD d.o.o., OIB 92739195684</item>
    </derivirana_varijabla>
  </DomainObject.Predmet.ProtuStrankaListNazivFormatedOIB>
  <DomainObject.Predmet.OstaliListFormated>
    <izvorni_sadrzaj>
      <item>Addiko Bank dioničko društvo</item>
      <item>Jože Novak</item>
      <item>Nadija Benolić</item>
    </izvorni_sadrzaj>
    <derivirana_varijabla naziv="DomainObject.Predmet.OstaliListFormated_1">
      <item>Addiko Bank dioničko društvo</item>
      <item>Jože Novak</item>
      <item>Nadija Benolić</item>
    </derivirana_varijabla>
  </DomainObject.Predmet.OstaliListFormated>
  <DomainObject.Predmet.OstaliListFormatedOIB>
    <izvorni_sadrzaj>
      <item>Addiko Bank dioničko društvo, OIB 14036333877</item>
      <item>Jože Novak, OIB 78332013498</item>
      <item>Nadija Benolić, OIB 30870764620</item>
    </izvorni_sadrzaj>
    <derivirana_varijabla naziv="DomainObject.Predmet.OstaliListFormatedOIB_1">
      <item>Addiko Bank dioničko društvo, OIB 14036333877</item>
      <item>Jože Novak, OIB 78332013498</item>
      <item>Nadija Benolić, OIB 30870764620</item>
    </derivirana_varijabla>
  </DomainObject.Predmet.OstaliListFormatedOIB>
  <DomainObject.Predmet.OstaliListFormatedWithAdress>
    <izvorni_sadrzaj>
      <item>Addiko Bank dioničko društvo, Slavonska avenija 6, 10000 Zagreb</item>
      <item>Jože Novak, Stari Trg  37, Grosuplje</item>
      <item>Nadija Benolić, Trgovačka 2 a, 52470 Umag</item>
    </izvorni_sadrzaj>
    <derivirana_varijabla naziv="DomainObject.Predmet.OstaliListFormatedWithAdress_1">
      <item>Addiko Bank dioničko društvo, Slavonska avenija 6, 10000 Zagreb</item>
      <item>Jože Novak, Stari Trg  37, Grosuplje</item>
      <item>Nadija Benolić, Trgovačka 2 a, 52470 Umag</item>
    </derivirana_varijabla>
  </DomainObject.Predmet.OstaliListFormatedWithAdress>
  <DomainObject.Predmet.OstaliListFormatedWithAdressOIB>
    <izvorni_sadrzaj>
      <item>Addiko Bank dioničko društvo, OIB 14036333877, Slavonska avenija 6, 10000 Zagreb</item>
      <item>Jože Novak, OIB 78332013498, Stari Trg  37, Grosuplje</item>
      <item>Nadija Benolić, OIB 30870764620, Trgovačka 2 a, 52470 Umag</item>
    </izvorni_sadrzaj>
    <derivirana_varijabla naziv="DomainObject.Predmet.OstaliListFormatedWithAdressOIB_1">
      <item>Addiko Bank dioničko društvo, OIB 14036333877, Slavonska avenija 6, 10000 Zagreb</item>
      <item>Jože Novak, OIB 78332013498, Stari Trg  37, Grosuplje</item>
      <item>Nadija Benolić, OIB 30870764620, Trgovačka 2 a, 52470 Umag</item>
    </derivirana_varijabla>
  </DomainObject.Predmet.OstaliListFormatedWithAdressOIB>
  <DomainObject.Predmet.OstaliListNazivFormated>
    <izvorni_sadrzaj>
      <item>Addiko Bank dioničko društvo</item>
      <item>Jože Novak</item>
      <item>Nadija Benolić</item>
    </izvorni_sadrzaj>
    <derivirana_varijabla naziv="DomainObject.Predmet.OstaliListNazivFormated_1">
      <item>Addiko Bank dioničko društvo</item>
      <item>Jože Novak</item>
      <item>Nadija Benolić</item>
    </derivirana_varijabla>
  </DomainObject.Predmet.OstaliListNazivFormated>
  <DomainObject.Predmet.OstaliListNazivFormatedOIB>
    <izvorni_sadrzaj>
      <item>Addiko Bank dioničko društvo, OIB 14036333877</item>
      <item>Jože Novak, OIB 78332013498</item>
      <item>Nadija Benolić, OIB 30870764620</item>
    </izvorni_sadrzaj>
    <derivirana_varijabla naziv="DomainObject.Predmet.OstaliListNazivFormatedOIB_1">
      <item>Addiko Bank dioničko društvo, OIB 14036333877</item>
      <item>Jože Novak, OIB 78332013498</item>
      <item>Nadija Benolić, OIB 30870764620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IMOSGRAD d.o.o.</izvorni_sadrzaj>
    <derivirana_varijabla naziv="DomainObject.Predmet.ProtustrankaIDrugi_1">IMOSGRAD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IMOSGRAD d.o.o., OIB 92739195684, Cvjetno naselje 26, 10430 Samobor</izvorni_sadrzaj>
    <derivirana_varijabla naziv="DomainObject.Predmet.ProtustrankaIDrugiAdressOIB_1">IMOSGRAD d.o.o., OIB 92739195684, Cvjetno naselje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IMOSGRAD d.o.o.</item>
      <item>FINA Regionalni centar Zagreb</item>
      <item>Tin Matić i partneri odvjetničko društvo d.o.o.</item>
      <item>Addiko Bank dioničko društvo</item>
      <item>Jože Novak</item>
      <item>Nadija Benolić</item>
    </izvorni_sadrzaj>
    <derivirana_varijabla naziv="DomainObject.Predmet.SudioniciListNaziv_1">
      <item>IMOSGRAD d.o.o.</item>
      <item>FINA Regionalni centar Zagreb</item>
      <item>Tin Matić i partneri odvjetničko društvo d.o.o.</item>
      <item>Addiko Bank dioničko društvo</item>
      <item>Jože Novak</item>
      <item>Nadija Benolić</item>
    </derivirana_varijabla>
  </DomainObject.Predmet.SudioniciListNaziv>
  <DomainObject.Predmet.SudioniciListAdressOIB>
    <izvorni_sadrzaj>
      <item>IMOSGRAD d.o.o., OIB 92739195684, Cvjetno naselje 26,10430 Samobor</item>
      <item>FINA Regionalni centar Zagreb, OIB 85821130368, Trg svibanjskih žrtava 1995. br. 1,10000 Zagreb</item>
      <item>Tin Matić i partneri odvjetničko društvo d.o.o., OIB 08908355669, Vlaška 95,10000 Zagreb</item>
      <item>Addiko Bank dioničko društvo, OIB 14036333877, Slavonska avenija 6,10000 Zagreb</item>
      <item>Jože Novak, OIB 78332013498, Stari Trg  37,Grosuplje</item>
      <item>Nadija Benolić, OIB 30870764620, Trgovačka 2 a,52470 Umag</item>
    </izvorni_sadrzaj>
    <derivirana_varijabla naziv="DomainObject.Predmet.SudioniciListAdressOIB_1">
      <item>IMOSGRAD d.o.o., OIB 92739195684, Cvjetno naselje 26,10430 Samobor</item>
      <item>FINA Regionalni centar Zagreb, OIB 85821130368, Trg svibanjskih žrtava 1995. br. 1,10000 Zagreb</item>
      <item>Tin Matić i partneri odvjetničko društvo d.o.o., OIB 08908355669, Vlaška 95,10000 Zagreb</item>
      <item>Addiko Bank dioničko društvo, OIB 14036333877, Slavonska avenija 6,10000 Zagreb</item>
      <item>Jože Novak, OIB 78332013498, Stari Trg  37,Grosuplje</item>
      <item>Nadija Benolić, OIB 30870764620, Trgovačka 2 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92739195684</item>
      <item>, OIB 85821130368</item>
      <item>, OIB 08908355669</item>
      <item>, OIB 14036333877</item>
      <item>, OIB 78332013498</item>
      <item>, OIB 30870764620</item>
    </izvorni_sadrzaj>
    <derivirana_varijabla naziv="DomainObject.Predmet.SudioniciListNazivOIB_1">
      <item>, OIB 92739195684</item>
      <item>, OIB 85821130368</item>
      <item>, OIB 08908355669</item>
      <item>, OIB 14036333877</item>
      <item>, OIB 78332013498</item>
      <item>, OIB 30870764620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AFCF4C-19AC-46BF-B4CE-C15CB6FB0D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2948</properties:Words>
  <properties:Characters>17612</properties:Characters>
  <properties:Lines>470</properties:Lines>
  <properties:Paragraphs>196</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23628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2017-11-29T21:59:00Z</dcterms:created>
  <dc:creator>Korisnik</dc:creator>
  <cp:lastModifiedBy>Katarina Drndelić</cp:lastModifiedBy>
  <cp:lastPrinted>2017-11-29T21:33:00Z</cp:lastPrinted>
  <dcterms:modified xmlns:xsi="http://www.w3.org/2001/XMLSchema-instance" xsi:type="dcterms:W3CDTF">2017-12-04T09:53:00Z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9</vt:i4>
  </prop:property>
</prop:Properties>
</file>