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cae2" w14:paraId="1becae2" w:rsidRDefault="0018570C" w:rsidP="00910611" w:rsidR="0018570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70C" w:rsidP="00910611" w:rsidR="0018570C">
      <w:r>
        <w:rPr>
          <w:rFonts w:eastAsia="MS Mincho"/>
        </w:rPr>
        <w:t xml:space="preserve">  REPUBLIKA HRVATSKA</w:t>
      </w:r>
    </w:p>
    <w:p w:rsidRDefault="0018570C" w:rsidP="00910611" w:rsidR="0018570C">
      <w:r>
        <w:rPr>
          <w:rFonts w:eastAsia="MS Mincho"/>
        </w:rPr>
        <w:t>TRGOVAČKI SUD U RIJECI</w:t>
      </w:r>
    </w:p>
    <w:p w:rsidRDefault="0018570C" w:rsidR="0018570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8570C" w:rsidP="00910611" w:rsidR="0018570C" w:rsidRPr="00910611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9C0164">
        <w:rPr>
          <w:lang w:val="hr-HR"/>
        </w:rPr>
        <w:t xml:space="preserve"> </w:t>
      </w:r>
      <w:r w:rsidR="009C0164" w:rsidRPr="009C0164">
        <w:rPr>
          <w:lang w:val="hr-HR"/>
        </w:rPr>
        <w:t>OIB 88785964957</w:t>
      </w:r>
      <w:r w:rsidR="009C0164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291BFA">
        <w:rPr>
          <w:lang w:val="hr-HR"/>
        </w:rPr>
        <w:t xml:space="preserve"> </w:t>
      </w:r>
      <w:r w:rsidR="00B963A9" w:rsidRPr="006E38AD">
        <w:rPr>
          <w:b/>
          <w:lang w:val="hr-HR"/>
        </w:rPr>
        <w:t>ARS d.o.o. MALI LOŠINJ, Brdina 11</w:t>
      </w:r>
      <w:r w:rsidR="00291BFA" w:rsidRPr="006E38AD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9C0164">
        <w:rPr>
          <w:lang w:val="hr-HR"/>
        </w:rPr>
        <w:t>15. srpnja 2016</w:t>
      </w:r>
      <w:r w:rsidRPr="00206515">
        <w:rPr>
          <w:lang w:val="hr-HR"/>
        </w:rPr>
        <w:t xml:space="preserve">.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602D89" w:rsidRPr="00602D89">
        <w:rPr>
          <w:lang w:val="hr-HR"/>
        </w:rPr>
        <w:t>upisan</w:t>
      </w:r>
      <w:r w:rsidR="00602D89">
        <w:rPr>
          <w:lang w:val="hr-HR"/>
        </w:rPr>
        <w:t>e</w:t>
      </w:r>
      <w:r w:rsidR="00602D89" w:rsidRPr="00602D89">
        <w:rPr>
          <w:lang w:val="hr-HR"/>
        </w:rPr>
        <w:t xml:space="preserve"> u zemljišnim knjigama Općinskog suda u Rijeci, zemljišnoknjižni odjel u Malom Lošinju, </w:t>
      </w:r>
      <w:r w:rsidR="009C0164" w:rsidRPr="009C0164">
        <w:rPr>
          <w:lang w:val="hr-HR"/>
        </w:rPr>
        <w:t>zemljišnoknjižni odjel u Malom Lošinju, 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 w:rsidR="009C0164">
        <w:rPr>
          <w:lang w:val="hr-HR"/>
        </w:rPr>
        <w:t xml:space="preserve">, </w:t>
      </w:r>
      <w:r w:rsidR="00602D89">
        <w:rPr>
          <w:lang w:val="hr-HR"/>
        </w:rPr>
        <w:t>kupc</w:t>
      </w:r>
      <w:r w:rsidR="009C0164">
        <w:rPr>
          <w:lang w:val="hr-HR"/>
        </w:rPr>
        <w:t>ima</w:t>
      </w:r>
      <w:r w:rsidR="00602D89">
        <w:rPr>
          <w:lang w:val="hr-HR"/>
        </w:rPr>
        <w:t xml:space="preserve"> Željki Wegemann iz Malog Lošinja, Sv. Martin 29a, OIB 54921809584</w:t>
      </w:r>
      <w:r w:rsidR="009C0164">
        <w:rPr>
          <w:lang w:val="hr-HR"/>
        </w:rPr>
        <w:t xml:space="preserve">, </w:t>
      </w:r>
      <w:r w:rsidR="009C0164" w:rsidRPr="007976B0">
        <w:t>Ivan</w:t>
      </w:r>
      <w:r w:rsidR="009C0164">
        <w:t>i</w:t>
      </w:r>
      <w:r w:rsidR="009C0164" w:rsidRPr="007976B0">
        <w:t xml:space="preserve"> Blažević iz Rijeke, Drenovski put 19B, OIB 05484132161</w:t>
      </w:r>
      <w:r w:rsidR="009C0164">
        <w:t xml:space="preserve"> i </w:t>
      </w:r>
      <w:r w:rsidR="009C0164" w:rsidRPr="007976B0">
        <w:t>Roland</w:t>
      </w:r>
      <w:r w:rsidR="009C0164">
        <w:t>u</w:t>
      </w:r>
      <w:r w:rsidR="009C0164" w:rsidRPr="007976B0">
        <w:t xml:space="preserve"> Wegemann, Mali Lošinj, Zagrebačka 22, OIB 79060232863</w:t>
      </w:r>
      <w:r w:rsidR="00602D89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602D89" w:rsidR="00602D89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D89">
        <w:rPr>
          <w:lang w:val="hr-HR"/>
        </w:rPr>
        <w:t>409/13-</w:t>
      </w:r>
      <w:r w:rsidR="009C0164">
        <w:rPr>
          <w:lang w:val="hr-HR"/>
        </w:rPr>
        <w:t>86</w:t>
      </w:r>
      <w:r w:rsidR="001A78E5">
        <w:rPr>
          <w:lang w:val="hr-HR"/>
        </w:rPr>
        <w:t xml:space="preserve"> od </w:t>
      </w:r>
      <w:r w:rsidR="009C0164">
        <w:rPr>
          <w:lang w:val="hr-HR"/>
        </w:rPr>
        <w:t>30. svibnja</w:t>
      </w:r>
      <w:r w:rsidR="00602D89">
        <w:rPr>
          <w:lang w:val="hr-HR"/>
        </w:rPr>
        <w:t xml:space="preserve"> 2016.</w:t>
      </w:r>
      <w:r w:rsidR="009C0164">
        <w:rPr>
          <w:lang w:val="hr-HR"/>
        </w:rPr>
        <w:t xml:space="preserve"> </w:t>
      </w:r>
      <w:r w:rsidR="00602D89">
        <w:rPr>
          <w:lang w:val="hr-HR"/>
        </w:rPr>
        <w:t>g</w:t>
      </w:r>
      <w:r w:rsidR="009C0164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</w:t>
      </w:r>
      <w:r w:rsidR="009C0164">
        <w:rPr>
          <w:lang w:val="hr-HR"/>
        </w:rPr>
        <w:t xml:space="preserve">kupcima Željki Wegemann iz Malog Lošinja, Sv. Martin 29a, </w:t>
      </w:r>
      <w:r w:rsidR="009C0164" w:rsidRPr="007976B0">
        <w:t>Ivan</w:t>
      </w:r>
      <w:r w:rsidR="009C0164">
        <w:t>i</w:t>
      </w:r>
      <w:r w:rsidR="009C0164" w:rsidRPr="007976B0">
        <w:t xml:space="preserve"> Blaževi</w:t>
      </w:r>
      <w:r w:rsidR="009C0164">
        <w:t xml:space="preserve">ć iz Rijeke, Drenovski put 19B i </w:t>
      </w:r>
      <w:r w:rsidR="009C0164" w:rsidRPr="007976B0">
        <w:t>Roland</w:t>
      </w:r>
      <w:r w:rsidR="009C0164">
        <w:t>u</w:t>
      </w:r>
      <w:r w:rsidR="009C0164" w:rsidRPr="007976B0">
        <w:t xml:space="preserve"> Wegem</w:t>
      </w:r>
      <w:r w:rsidR="009C0164">
        <w:t>ann, Mali Lošinj, Zagrebačka 22</w:t>
      </w:r>
      <w:r w:rsidR="009C0164">
        <w:rPr>
          <w:lang w:val="hr-HR"/>
        </w:rPr>
        <w:t xml:space="preserve">. </w:t>
      </w:r>
    </w:p>
    <w:p w:rsidRDefault="00602D89" w:rsidP="00602D89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9C0164">
        <w:rPr>
          <w:lang w:val="hr-HR"/>
        </w:rPr>
        <w:t>20. lipnja</w:t>
      </w:r>
      <w:r w:rsidR="006E38AD">
        <w:rPr>
          <w:lang w:val="hr-HR"/>
        </w:rPr>
        <w:t xml:space="preserve"> 2016</w:t>
      </w:r>
      <w:r w:rsidR="001A78E5">
        <w:rPr>
          <w:lang w:val="hr-HR"/>
        </w:rPr>
        <w:t>.</w:t>
      </w:r>
      <w:r w:rsidR="009C0164">
        <w:rPr>
          <w:lang w:val="hr-HR"/>
        </w:rPr>
        <w:t xml:space="preserve"> </w:t>
      </w:r>
      <w:r w:rsidR="001A78E5">
        <w:rPr>
          <w:lang w:val="hr-HR"/>
        </w:rPr>
        <w:t>g</w:t>
      </w:r>
      <w:r w:rsidR="009C0164">
        <w:rPr>
          <w:lang w:val="hr-HR"/>
        </w:rPr>
        <w:t>odine</w:t>
      </w:r>
      <w:r w:rsidR="00DF11F1" w:rsidRPr="00206515">
        <w:rPr>
          <w:lang w:val="hr-HR"/>
        </w:rPr>
        <w:t>. Kup</w:t>
      </w:r>
      <w:r w:rsidR="009C0164">
        <w:rPr>
          <w:lang w:val="hr-HR"/>
        </w:rPr>
        <w:t>ci su</w:t>
      </w:r>
      <w:r w:rsidR="00DF11F1" w:rsidRPr="00206515">
        <w:rPr>
          <w:lang w:val="hr-HR"/>
        </w:rPr>
        <w:t xml:space="preserve"> za predmetnu nekretninu položi</w:t>
      </w:r>
      <w:r w:rsidR="009C0164">
        <w:rPr>
          <w:lang w:val="hr-HR"/>
        </w:rPr>
        <w:t>li</w:t>
      </w:r>
      <w:r w:rsidR="00DF11F1" w:rsidRPr="00206515">
        <w:rPr>
          <w:lang w:val="hr-HR"/>
        </w:rPr>
        <w:t xml:space="preserve"> kupovninu u visini od</w:t>
      </w:r>
      <w:r w:rsidR="005B556E">
        <w:rPr>
          <w:lang w:val="hr-HR"/>
        </w:rPr>
        <w:t xml:space="preserve"> </w:t>
      </w:r>
      <w:r w:rsidR="009C0164">
        <w:rPr>
          <w:lang w:val="hr-HR"/>
        </w:rPr>
        <w:t>348.000</w:t>
      </w:r>
      <w:r w:rsidR="006E38AD">
        <w:rPr>
          <w:lang w:val="hr-HR"/>
        </w:rPr>
        <w:t>,</w:t>
      </w:r>
      <w:r w:rsidR="009C0164">
        <w:rPr>
          <w:lang w:val="hr-HR"/>
        </w:rPr>
        <w:t>00</w:t>
      </w:r>
      <w:r w:rsidR="001A78E5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9C0164">
        <w:rPr>
          <w:lang w:val="hr-HR"/>
        </w:rPr>
        <w:t>Narodne novine, br.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6E38AD">
      <w:pPr>
        <w:jc w:val="center"/>
        <w:rPr>
          <w:lang w:val="hr-HR"/>
        </w:rPr>
      </w:pPr>
      <w:r w:rsidRPr="006E38AD">
        <w:rPr>
          <w:lang w:val="hr-HR"/>
        </w:rPr>
        <w:t>U Rijeci,</w:t>
      </w:r>
      <w:r w:rsidR="000D0D61" w:rsidRPr="006E38AD">
        <w:rPr>
          <w:lang w:val="hr-HR"/>
        </w:rPr>
        <w:t xml:space="preserve"> </w:t>
      </w:r>
      <w:r w:rsidR="009C0164">
        <w:rPr>
          <w:lang w:val="hr-HR"/>
        </w:rPr>
        <w:t>15. srpnja</w:t>
      </w:r>
      <w:r w:rsidR="000D0D61" w:rsidRPr="006E38AD">
        <w:rPr>
          <w:lang w:val="hr-HR"/>
        </w:rPr>
        <w:t xml:space="preserve"> 201</w:t>
      </w:r>
      <w:r w:rsidR="006E38AD" w:rsidRPr="006E38AD">
        <w:rPr>
          <w:lang w:val="hr-HR"/>
        </w:rPr>
        <w:t>6</w:t>
      </w:r>
      <w:r w:rsidRPr="006E38AD">
        <w:rPr>
          <w:lang w:val="hr-HR"/>
        </w:rPr>
        <w:t>. godine</w:t>
      </w:r>
    </w:p>
    <w:p w:rsidRDefault="00B86020" w:rsidP="00DF11F1" w:rsidR="00B86020" w:rsidRPr="006E38AD">
      <w:pPr>
        <w:jc w:val="center"/>
        <w:rPr>
          <w:lang w:val="hr-HR"/>
        </w:rPr>
      </w:pPr>
    </w:p>
    <w:p w:rsidRDefault="00B86020" w:rsidP="00B86020" w:rsidR="00B86020" w:rsidRPr="006E38AD">
      <w:pPr>
        <w:rPr>
          <w:bCs/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  <w:t xml:space="preserve">                                   Stečajni sudac</w:t>
      </w:r>
    </w:p>
    <w:p w:rsidRDefault="00DF11F1" w:rsidP="009300D9" w:rsidR="00A341CA" w:rsidRPr="006E38AD">
      <w:pPr>
        <w:jc w:val="right"/>
        <w:rPr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="00B86020" w:rsidRPr="006E38AD">
        <w:rPr>
          <w:bCs/>
          <w:lang w:val="hr-HR"/>
        </w:rPr>
        <w:t xml:space="preserve">                                                 Daniela Korlević</w:t>
      </w:r>
      <w:r w:rsidR="00B86020" w:rsidRPr="006E38AD">
        <w:rPr>
          <w:lang w:val="hr-HR"/>
        </w:rPr>
        <w:t xml:space="preserve"> </w:t>
      </w:r>
      <w:r w:rsidR="009300D9" w:rsidRPr="006E38AD">
        <w:rPr>
          <w:lang w:val="hr-HR"/>
        </w:rPr>
        <w:t xml:space="preserve"> </w:t>
      </w:r>
    </w:p>
    <w:p w:rsidRDefault="00DF11F1" w:rsidP="00DF11F1" w:rsidR="00DF11F1" w:rsidRPr="005F2F8F">
      <w:pPr>
        <w:jc w:val="both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9C0164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9C0164" w:rsidP="00DF11F1" w:rsidR="009C0164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E38AD">
        <w:rPr>
          <w:sz w:val="20"/>
          <w:szCs w:val="20"/>
          <w:lang w:val="hr-HR"/>
        </w:rPr>
        <w:t>Darku Zorc</w:t>
      </w:r>
    </w:p>
    <w:p w:rsidRDefault="00DF11F1" w:rsidP="00DF11F1" w:rsidR="000D0D6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 </w:t>
      </w:r>
      <w:r w:rsidR="006E38AD">
        <w:rPr>
          <w:sz w:val="20"/>
          <w:szCs w:val="20"/>
          <w:lang w:val="hr-HR"/>
        </w:rPr>
        <w:t>Željki Wegemann iz Malog Lošinja, Sv. Martin 29a</w:t>
      </w:r>
    </w:p>
    <w:p w:rsidRDefault="009C0164" w:rsidP="00DF11F1" w:rsidR="006E38AD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</w:t>
      </w:r>
      <w:r w:rsidR="006E38AD">
        <w:rPr>
          <w:sz w:val="20"/>
          <w:szCs w:val="20"/>
          <w:lang w:val="hr-HR"/>
        </w:rPr>
        <w:t>glasna ploča suda</w:t>
      </w:r>
    </w:p>
    <w:p w:rsidRDefault="005B556E" w:rsidP="00DF11F1" w:rsidR="005B556E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9C0164">
        <w:rPr>
          <w:sz w:val="20"/>
          <w:szCs w:val="20"/>
          <w:lang w:val="hr-HR"/>
        </w:rPr>
        <w:t>15.7</w:t>
      </w:r>
      <w:r w:rsidR="005B556E">
        <w:rPr>
          <w:sz w:val="20"/>
          <w:szCs w:val="20"/>
          <w:lang w:val="hr-HR"/>
        </w:rPr>
        <w:t>.</w:t>
      </w:r>
      <w:r w:rsidR="006E38AD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7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47294C">
      <w:t>409/13-</w:t>
    </w:r>
    <w:r w:rsidR="009C0164"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8570C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975CB"/>
    <w:rsid w:val="003E2D7C"/>
    <w:rsid w:val="00407889"/>
    <w:rsid w:val="00425748"/>
    <w:rsid w:val="0045521F"/>
    <w:rsid w:val="0047294C"/>
    <w:rsid w:val="00557C64"/>
    <w:rsid w:val="005B556E"/>
    <w:rsid w:val="005F2F8F"/>
    <w:rsid w:val="00602D89"/>
    <w:rsid w:val="00697E3C"/>
    <w:rsid w:val="006D3B3D"/>
    <w:rsid w:val="006E38AD"/>
    <w:rsid w:val="009300D9"/>
    <w:rsid w:val="0096089E"/>
    <w:rsid w:val="009C0164"/>
    <w:rsid w:val="009C401E"/>
    <w:rsid w:val="00A30E02"/>
    <w:rsid w:val="00A341CA"/>
    <w:rsid w:val="00A40578"/>
    <w:rsid w:val="00A523A8"/>
    <w:rsid w:val="00A901E4"/>
    <w:rsid w:val="00B86020"/>
    <w:rsid w:val="00B963A9"/>
    <w:rsid w:val="00BC0F2A"/>
    <w:rsid w:val="00C22E7F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857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70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857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70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OstaliListFormated_1">
      <item>DARKO ZORC</item>
      <item>Igor Udovičić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DARKO ZORC, OIB 34200203602</item>
      <item>Igor Udovičić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DARKO ZORC, OIB 34200203602</item>
      <item>Igor Udovičić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DARKO ZORC</item>
      <item>Igor Udovičić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DARKO ZORC</item>
      <item>Igor Udovičić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DARKO ZORC, OIB 34200203602</item>
      <item>Igor Udovičić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DARKO ZORC, OIB 34200203602</item>
      <item>Igor Udovičić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OstaliListNazivFormated_1">
      <item>DARKO ZORC</item>
      <item>Igor Udovičić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DARKO ZORC, OIB 34200203602</item>
      <item>Igor Udovičić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DARKO ZORC, OIB 34200203602</item>
      <item>Igor Udovičić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ORNELA LAUTAR NINKOVIĆ</item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ORNELA LAUTAR NINKOVIĆ</item>
      <item>DARKO ZORC</item>
      <item>Igor Udovičić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ORNELA LAUTAR NINKOVIĆ</item>
      <item>DARKO ZORC, OIB 34200203602</item>
      <item>Igor Udovičić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ORNELA LAUTAR NINKOVIĆ</item>
      <item>DARKO ZORC, OIB 34200203602</item>
      <item>Igor Udovičić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34200203602</item>
      <item>, OIB null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34200203602</item>
      <item>, OIB null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1636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2016-07-15T08:04:00Z</dcterms:created>
  <dc:creator>dcmelik</dc:creator>
  <cp:lastModifiedBy>Jasna Radulović</cp:lastModifiedBy>
  <cp:lastPrinted>2015-07-20T11:38:00Z</cp:lastPrinted>
  <dcterms:modified xmlns:xsi="http://www.w3.org/2001/XMLSchema-instance" xsi:type="dcterms:W3CDTF">2016-07-15T08:06:00Z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