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e002" w14:paraId="a52e002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591395" w:rsidP="00591395" w:rsidR="0059139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likvidatoru udruge za otvaranje stečajnog postupka nad dužnikom: KARATE KLUB TVRÐA, Franje Kuhača 10, Osijek, Registarski broj: 14004191, OIB: 60865132217, dana 30. svibnja 2018. godine </w:t>
      </w:r>
    </w:p>
    <w:p w:rsidRDefault="00507454" w:rsidP="00507454" w:rsidR="00507454">
      <w:pPr>
        <w:ind w:firstLine="708"/>
        <w:jc w:val="both"/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971BCA">
        <w:rPr>
          <w:color w:val="000000"/>
        </w:rPr>
        <w:t>KARATE KLUB TVRÐA, Franje Kuhača 10, Osijek, Registarski broj: 14004191, OIB: 60865132217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971BCA">
        <w:t>402</w:t>
      </w:r>
      <w:r w:rsidR="000975FD" w:rsidRPr="00CC1194">
        <w:t>-1</w:t>
      </w:r>
      <w:r w:rsidR="00971BCA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9126AD">
        <w:t>3</w:t>
      </w:r>
      <w:r w:rsidR="007743B8">
        <w:t>7</w:t>
      </w:r>
      <w:r w:rsidR="009126AD">
        <w:t>.</w:t>
      </w:r>
      <w:r w:rsidR="007743B8">
        <w:t>942</w:t>
      </w:r>
      <w:r w:rsidR="009126AD">
        <w:t xml:space="preserve">,00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6D01CB" w:rsidP="00F957D4" w:rsidR="006D01CB" w:rsidRPr="00CC1194">
      <w:pPr>
        <w:jc w:val="both"/>
      </w:pPr>
    </w:p>
    <w:p w:rsidRDefault="0000690B" w:rsidP="0000690B" w:rsidR="0000690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likvidatoru udruge Gordanu </w:t>
      </w:r>
      <w:proofErr w:type="spellStart"/>
      <w:r>
        <w:rPr>
          <w:color w:val="000000"/>
        </w:rPr>
        <w:t>Šestiću</w:t>
      </w:r>
      <w:proofErr w:type="spellEnd"/>
      <w:r>
        <w:rPr>
          <w:color w:val="000000"/>
        </w:rPr>
        <w:t>, OIB: 54092047361</w:t>
      </w:r>
      <w:r>
        <w:t>, Franje Kuhača 10, Osijek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11. travnja 2018. godine podnio je ovome sudu prijedlog za pokretanje stečajnog postupka nad dužnikom KARATE KLUB TVRÐA, Franje Kuhača 10, Osijek, Registarski broj: 14004191, OIB: 60865132217, u kojem navodi da kod dužnika </w:t>
      </w:r>
      <w:r>
        <w:rPr>
          <w:color w:val="000000"/>
        </w:rPr>
        <w:lastRenderedPageBreak/>
        <w:t>postoji stečajni razlog zato što dužnik ima nepodmirene obveze prema porezu na dobit u iznosu od 13.034,34 kn, udruga nema imovinu iz koje bi podmirila obvezu, ne postoje uvjeti za likvidaciju udruge, čl. 49. Zakona o udrugama.</w:t>
      </w:r>
    </w:p>
    <w:p w:rsidRDefault="00053F91" w:rsidP="0000690B" w:rsidR="00053F91">
      <w:pPr>
        <w:jc w:val="both"/>
      </w:pPr>
    </w:p>
    <w:p w:rsidRDefault="00053F91" w:rsidP="00053F91" w:rsidR="00053F91">
      <w:pPr>
        <w:ind w:firstLine="720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05A49" w:rsidP="00053F91" w:rsidR="00105A49" w:rsidRPr="00CC1194">
      <w:pPr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00690B">
        <w:t>29</w:t>
      </w:r>
      <w:r w:rsidR="00DF4AE5">
        <w:t xml:space="preserve">. </w:t>
      </w:r>
      <w:r w:rsidR="0000690B">
        <w:t>svibnja</w:t>
      </w:r>
      <w:r w:rsidR="0000690B" w:rsidRPr="00CC1194">
        <w:t xml:space="preserve"> </w:t>
      </w:r>
      <w:r w:rsidR="00BB0166" w:rsidRPr="00CC1194">
        <w:t>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00690B">
        <w:t>28. svibnja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</w:t>
      </w:r>
      <w:r w:rsidR="004D487E">
        <w:t>prema ocijeni privremenog stečajnog upravitelja i ovoga suda</w:t>
      </w:r>
      <w:r w:rsidR="004C187C" w:rsidRPr="00A66360">
        <w:t xml:space="preserve"> </w:t>
      </w:r>
      <w:r w:rsidR="007743B8">
        <w:t>37</w:t>
      </w:r>
      <w:r w:rsidR="009126AD">
        <w:t>.</w:t>
      </w:r>
      <w:r w:rsidR="007743B8">
        <w:t>942</w:t>
      </w:r>
      <w:r w:rsidR="009126AD">
        <w:t xml:space="preserve">,00 </w:t>
      </w:r>
      <w:r w:rsidR="004C187C" w:rsidRPr="00A66360">
        <w:t>kn</w:t>
      </w:r>
      <w:r w:rsidR="004C187C">
        <w:t xml:space="preserve">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4D487E">
        <w:t>1.000</w:t>
      </w:r>
      <w:r>
        <w:t xml:space="preserve">,00 kn x </w:t>
      </w:r>
      <w:r w:rsidR="004D487E">
        <w:t>12</w:t>
      </w:r>
      <w:r>
        <w:t xml:space="preserve"> mjeseci u iznosu od </w:t>
      </w:r>
      <w:r w:rsidR="004D487E">
        <w:t>12.000</w:t>
      </w:r>
      <w:r>
        <w:t>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F50ED8">
        <w:t>3.5</w:t>
      </w:r>
      <w:r>
        <w:t>00,00 kn</w:t>
      </w:r>
    </w:p>
    <w:p w:rsidRDefault="00E43B82" w:rsidP="00E43B82" w:rsidR="00E43B82">
      <w:pPr>
        <w:spacing w:after="240"/>
        <w:jc w:val="both"/>
      </w:pPr>
      <w:r>
        <w:t>- nagrada stečajnom upravitelju – čl. 7. Uredbe u</w:t>
      </w:r>
      <w:r w:rsidR="004D487E">
        <w:t xml:space="preserve"> bruto</w:t>
      </w:r>
      <w:r>
        <w:t xml:space="preserve"> iznosu od </w:t>
      </w:r>
      <w:r w:rsidR="004D487E">
        <w:t>17.000</w:t>
      </w:r>
      <w:r>
        <w:t>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</w:t>
      </w:r>
      <w:r w:rsidR="001A1AFA">
        <w:t>štaja (Narodne novine br. 1/16)</w:t>
      </w:r>
    </w:p>
    <w:p w:rsidRDefault="001A1AFA" w:rsidP="004F76B2" w:rsidR="001A1AFA">
      <w:pPr>
        <w:spacing w:after="240"/>
        <w:jc w:val="both"/>
      </w:pPr>
      <w:r>
        <w:t>- putni troškovi (korištenje osobnog automobila) na relaciji Velika – Osijek</w:t>
      </w:r>
      <w:r w:rsidR="00E44E52">
        <w:t xml:space="preserve"> - Velika</w:t>
      </w:r>
      <w:r>
        <w:t xml:space="preserve"> 102 km u jednom smjeru x najmanje 4 dolaska u Osijek</w:t>
      </w:r>
      <w:r w:rsidR="00E44E52">
        <w:t xml:space="preserve"> = 816 km x 2,00 kn</w:t>
      </w:r>
      <w:r>
        <w:t xml:space="preserve"> u iznosu od </w:t>
      </w:r>
      <w:r w:rsidR="00E44E52">
        <w:t>1.632</w:t>
      </w:r>
      <w:r>
        <w:t xml:space="preserve">,00 kn 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lastRenderedPageBreak/>
        <w:t>Od strane suda utvrđeno je da kod stečajnog dužnika postoj</w:t>
      </w:r>
      <w:r w:rsidR="00E64A00">
        <w:t>i</w:t>
      </w:r>
      <w:r>
        <w:t xml:space="preserve"> stečajni razlo</w:t>
      </w:r>
      <w:r w:rsidR="00E64A00">
        <w:t>g nesposobnost</w:t>
      </w:r>
      <w:r w:rsidR="0086383F">
        <w:t xml:space="preserve"> za plaćanje </w:t>
      </w:r>
      <w:r w:rsidR="00E64A00">
        <w:t>predviđen</w:t>
      </w:r>
      <w:r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E64A00">
        <w:t>30</w:t>
      </w:r>
      <w:r w:rsidR="002253DE">
        <w:t>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C00902" w:rsidP="004C187C" w:rsidR="00C00902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64A00">
        <w:t>06.08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5D8" w:rsidR="00F275D8">
      <w:r>
        <w:separator/>
      </w:r>
    </w:p>
  </w:endnote>
  <w:endnote w:id="0" w:type="continuationSeparator">
    <w:p w:rsidRDefault="00F275D8" w:rsidR="00F27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5D8" w:rsidR="00F275D8">
      <w:r>
        <w:separator/>
      </w:r>
    </w:p>
  </w:footnote>
  <w:footnote w:id="0" w:type="continuationSeparator">
    <w:p w:rsidRDefault="00F275D8" w:rsidR="00F275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4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91395" w:rsidR="0059139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91395">
      <w:t>7 St-402/18-9</w:t>
    </w: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91395">
      <w:t>7 St-402/18-9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90B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1AFA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5452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7E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395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3B8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6AD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1BCA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4E5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4A00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5D8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913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2754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545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45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45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45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913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2754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545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45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45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45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66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KARATE KLUB TVRĐA</izvorni_sadrzaj>
    <derivirana_varijabla naziv="DomainObject.Predmet.StrankaFormated_1">  KARATE KLUB TVRĐA</derivirana_varijabla>
  </DomainObject.Predmet.StrankaFormated>
  <DomainObject.Predmet.StrankaFormatedOIB>
    <izvorni_sadrzaj>  KARATE KLUB TVRĐA, OIB 60865132217</izvorni_sadrzaj>
    <derivirana_varijabla naziv="DomainObject.Predmet.StrankaFormatedOIB_1">  KARATE KLUB TVRĐA, OIB 60865132217</derivirana_varijabla>
  </DomainObject.Predmet.StrankaFormatedOIB>
  <DomainObject.Predmet.StrankaFormatedWithAdress>
    <izvorni_sadrzaj> KARATE KLUB TVRĐA, Franje Kuhača 10, 31000 Osijek</izvorni_sadrzaj>
    <derivirana_varijabla naziv="DomainObject.Predmet.StrankaFormatedWithAdress_1"> KARATE KLUB TVRĐA, Franje Kuhača 10, 31000 Osijek</derivirana_varijabla>
  </DomainObject.Predmet.StrankaFormatedWithAdress>
  <DomainObject.Predmet.StrankaFormatedWithAdressOIB>
    <izvorni_sadrzaj> KARATE KLUB TVRĐA, OIB 60865132217, Franje Kuhača 10, 31000 Osijek</izvorni_sadrzaj>
    <derivirana_varijabla naziv="DomainObject.Predmet.StrankaFormatedWithAdressOIB_1"> KARATE KLUB TVRĐA, OIB 60865132217, Franje Kuhača 10, 31000 Osijek</derivirana_varijabla>
  </DomainObject.Predmet.StrankaFormatedWithAdressOIB>
  <DomainObject.Predmet.StrankaWithAdress>
    <izvorni_sadrzaj>KARATE KLUB TVRĐA Franje Kuhača 10,31000 Osijek</izvorni_sadrzaj>
    <derivirana_varijabla naziv="DomainObject.Predmet.StrankaWithAdress_1">KARATE KLUB TVRĐA Franje Kuhača 10,31000 Osijek</derivirana_varijabla>
  </DomainObject.Predmet.StrankaWithAdress>
  <DomainObject.Predmet.StrankaWithAdressOIB>
    <izvorni_sadrzaj>KARATE KLUB TVRĐA, OIB 60865132217, Franje Kuhača 10,31000 Osijek</izvorni_sadrzaj>
    <derivirana_varijabla naziv="DomainObject.Predmet.StrankaWithAdressOIB_1">KARATE KLUB TVRĐA, OIB 60865132217, Franje Kuhača 10,31000 Osijek</derivirana_varijabla>
  </DomainObject.Predmet.StrankaWithAdressOIB>
  <DomainObject.Predmet.StrankaNazivFormated>
    <izvorni_sadrzaj>KARATE KLUB TVRĐA</izvorni_sadrzaj>
    <derivirana_varijabla naziv="DomainObject.Predmet.StrankaNazivFormated_1">KARATE KLUB TVRĐA</derivirana_varijabla>
  </DomainObject.Predmet.StrankaNazivFormated>
  <DomainObject.Predmet.StrankaNazivFormatedOIB>
    <izvorni_sadrzaj>KARATE KLUB TVRĐA, OIB 60865132217</izvorni_sadrzaj>
    <derivirana_varijabla naziv="DomainObject.Predmet.StrankaNazivFormatedOIB_1">KARATE KLUB TVRĐA, OIB 60865132217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KARATE KLUB TVRĐA</item>
    </izvorni_sadrzaj>
    <derivirana_varijabla naziv="DomainObject.Predmet.StrankaListFormated_1">
      <item>KARATE KLUB TVRĐA</item>
    </derivirana_varijabla>
  </DomainObject.Predmet.StrankaListFormated>
  <DomainObject.Predmet.StrankaListFormatedOIB>
    <izvorni_sadrzaj>
      <item>KARATE KLUB TVRĐA, OIB 60865132217</item>
    </izvorni_sadrzaj>
    <derivirana_varijabla naziv="DomainObject.Predmet.StrankaListFormatedOIB_1">
      <item>KARATE KLUB TVRĐA, OIB 60865132217</item>
    </derivirana_varijabla>
  </DomainObject.Predmet.StrankaListFormatedOIB>
  <DomainObject.Predmet.StrankaListFormatedWithAdress>
    <izvorni_sadrzaj>
      <item>KARATE KLUB TVRĐA, Franje Kuhača 10, 31000 Osijek</item>
    </izvorni_sadrzaj>
    <derivirana_varijabla naziv="DomainObject.Predmet.StrankaListFormatedWithAdress_1">
      <item>KARATE KLUB TVRĐA, Franje Kuhača 10, 31000 Osijek</item>
    </derivirana_varijabla>
  </DomainObject.Predmet.StrankaListFormatedWithAdress>
  <DomainObject.Predmet.StrankaListFormatedWithAdressOIB>
    <izvorni_sadrzaj>
      <item>KARATE KLUB TVRĐA, OIB 60865132217, Franje Kuhača 10, 31000 Osijek</item>
    </izvorni_sadrzaj>
    <derivirana_varijabla naziv="DomainObject.Predmet.StrankaListFormatedWithAdressOIB_1">
      <item>KARATE KLUB TVRĐA, OIB 60865132217, Franje Kuhača 10, 31000 Osijek</item>
    </derivirana_varijabla>
  </DomainObject.Predmet.StrankaListFormatedWithAdressOIB>
  <DomainObject.Predmet.StrankaListNazivFormated>
    <izvorni_sadrzaj>
      <item>KARATE KLUB TVRĐA</item>
    </izvorni_sadrzaj>
    <derivirana_varijabla naziv="DomainObject.Predmet.StrankaListNazivFormated_1">
      <item>KARATE KLUB TVRĐA</item>
    </derivirana_varijabla>
  </DomainObject.Predmet.StrankaListNazivFormated>
  <DomainObject.Predmet.StrankaListNazivFormatedOIB>
    <izvorni_sadrzaj>
      <item>KARATE KLUB TVRĐA, OIB 60865132217</item>
    </izvorni_sadrzaj>
    <derivirana_varijabla naziv="DomainObject.Predmet.StrankaListNazivFormatedOIB_1">
      <item>KARATE KLUB TVRĐA, OIB 60865132217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Gordan Šestić</item>
    </izvorni_sadrzaj>
    <derivirana_varijabla naziv="DomainObject.Predmet.OstaliListFormated_1">
      <item>Gordan Šestić</item>
    </derivirana_varijabla>
  </DomainObject.Predmet.OstaliListFormated>
  <DomainObject.Predmet.OstaliListFormatedOIB>
    <izvorni_sadrzaj>
      <item>Gordan Šestić, OIB 54092047361</item>
    </izvorni_sadrzaj>
    <derivirana_varijabla naziv="DomainObject.Predmet.OstaliListFormatedOIB_1">
      <item>Gordan Šestić, OIB 54092047361</item>
    </derivirana_varijabla>
  </DomainObject.Predmet.OstaliListFormatedOIB>
  <DomainObject.Predmet.OstaliListFormatedWithAdress>
    <izvorni_sadrzaj>
      <item>Gordan Šestić</item>
    </izvorni_sadrzaj>
    <derivirana_varijabla naziv="DomainObject.Predmet.OstaliListFormatedWithAdress_1">
      <item>Gordan Šestić</item>
    </derivirana_varijabla>
  </DomainObject.Predmet.OstaliListFormatedWithAdress>
  <DomainObject.Predmet.OstaliListFormatedWithAdressOIB>
    <izvorni_sadrzaj>
      <item>Gordan Šestić, OIB 54092047361</item>
    </izvorni_sadrzaj>
    <derivirana_varijabla naziv="DomainObject.Predmet.OstaliListFormatedWithAdressOIB_1">
      <item>Gordan Šestić, OIB 54092047361</item>
    </derivirana_varijabla>
  </DomainObject.Predmet.OstaliListFormatedWithAdressOIB>
  <DomainObject.Predmet.OstaliListNazivFormated>
    <izvorni_sadrzaj>
      <item>Gordan Šestić</item>
    </izvorni_sadrzaj>
    <derivirana_varijabla naziv="DomainObject.Predmet.OstaliListNazivFormated_1">
      <item>Gordan Šestić</item>
    </derivirana_varijabla>
  </DomainObject.Predmet.OstaliListNazivFormated>
  <DomainObject.Predmet.OstaliListNazivFormatedOIB>
    <izvorni_sadrzaj>
      <item>Gordan Šestić, OIB 54092047361</item>
    </izvorni_sadrzaj>
    <derivirana_varijabla naziv="DomainObject.Predmet.OstaliListNazivFormatedOIB_1">
      <item>Gordan Šestić, OIB 54092047361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KARATE KLUB TVRĐA</izvorni_sadrzaj>
    <derivirana_varijabla naziv="DomainObject.Predmet.StrankaIDrugi_1">KARATE KLUB TVRĐA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KARATE KLUB TVRĐA, OIB 60865132217, Franje Kuhača 10, 31000 Osijek</izvorni_sadrzaj>
    <derivirana_varijabla naziv="DomainObject.Predmet.StrankaIDrugiAdressOIB_1">KARATE KLUB TVRĐA, OIB 60865132217, Franje Kuhača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KARATE KLUB TVRĐA</item>
      <item>Gordan Šestić</item>
    </izvorni_sadrzaj>
    <derivirana_varijabla naziv="DomainObject.Predmet.SudioniciListNaziv_1">
      <item>KARATE KLUB TVRĐA</item>
      <item>Gordan Šestić</item>
    </derivirana_varijabla>
  </DomainObject.Predmet.SudioniciListNaziv>
  <DomainObject.Predmet.SudioniciListAdressOIB>
    <izvorni_sadrzaj>
      <item>KARATE KLUB TVRĐA, OIB 60865132217, Franje Kuhača 10,31000 Osijek</item>
      <item>Gordan Šestić, OIB 54092047361</item>
    </izvorni_sadrzaj>
    <derivirana_varijabla naziv="DomainObject.Predmet.SudioniciListAdressOIB_1">
      <item>KARATE KLUB TVRĐA, OIB 60865132217, Franje Kuhača 10,31000 Osijek</item>
      <item>Gordan Šestić, OIB 54092047361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60865132217</item>
      <item>, OIB 54092047361</item>
    </izvorni_sadrzaj>
    <derivirana_varijabla naziv="DomainObject.Predmet.SudioniciListNazivOIB_1">
      <item>, OIB 60865132217</item>
      <item>, OIB 54092047361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8D9CE-B641-4752-AA1A-73CF21E5B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4701</properties:Characters>
  <properties:Lines>124</properties:Lines>
  <properties:Paragraphs>34</properties:Paragraphs>
  <properties:TotalTime>986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2018-05-30T10:07:00Z</dcterms:modified>
  <cp:revision>599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(402-18 (-9) KARATE KLUB TVRĐA - JOZO PERIĆ.docx)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