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0cfe9" w14:paraId="1e0cfe9" w:rsidRDefault="00972714" w:rsidP="00972714" w:rsidR="00972714" w:rsidRPr="006E49D3">
      <w:pPr>
        <w:jc w:val="center"/>
        <w15:collapsed w:val="false"/>
      </w:pPr>
      <w:bookmarkStart w:name="_GoBack" w:id="0"/>
      <w:bookmarkEnd w:id="0"/>
    </w:p>
    <w:p w:rsidRDefault="00D73986" w:rsidP="00446407" w:rsidR="00446407" w:rsidRPr="006E49D3">
      <w:pPr>
        <w:jc w:val="both"/>
      </w:pPr>
      <w:r>
        <w:t xml:space="preserve">              </w:t>
      </w:r>
      <w:r w:rsidR="00446407" w:rsidRPr="006E49D3">
        <w:t xml:space="preserve">  </w:t>
      </w:r>
      <w:r w:rsidR="00E951CF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id="_x0000_i1025" style="width:54.6pt;height:67.8pt" type="#_x0000_t75">
            <v:imagedata r:id="rId9" o:title="HR grb"/>
          </v:shape>
        </w:pict>
      </w:r>
      <w:r w:rsidR="00446407" w:rsidRPr="006E49D3">
        <w:t xml:space="preserve">                                                         </w:t>
      </w:r>
    </w:p>
    <w:p w:rsidRDefault="00D73986" w:rsidP="00446407" w:rsidR="00446407" w:rsidRPr="006E49D3">
      <w:r>
        <w:t xml:space="preserve"> </w:t>
      </w:r>
      <w:r w:rsidR="00446407" w:rsidRPr="006E49D3">
        <w:t xml:space="preserve"> </w:t>
      </w:r>
      <w:r>
        <w:t xml:space="preserve">  </w:t>
      </w:r>
      <w:r w:rsidR="00446407" w:rsidRPr="006E49D3">
        <w:t>REPUBLIKA HRVATSKA</w:t>
      </w:r>
    </w:p>
    <w:p w:rsidRDefault="00446407" w:rsidP="00446407" w:rsidR="00446407" w:rsidRPr="006E49D3">
      <w:r w:rsidRPr="006E49D3">
        <w:t xml:space="preserve"> TRGOVAČKI SUD U PAZINU</w:t>
      </w:r>
    </w:p>
    <w:p w:rsidRDefault="00446407" w:rsidP="00446407" w:rsidR="00446407" w:rsidRPr="006E49D3">
      <w:r w:rsidRPr="006E49D3">
        <w:t xml:space="preserve"> </w:t>
      </w:r>
      <w:r w:rsidR="00D73986">
        <w:tab/>
      </w:r>
      <w:r w:rsidRPr="006E49D3">
        <w:t>Pazin, Dršćevka 1</w:t>
      </w:r>
    </w:p>
    <w:p w:rsidRDefault="00446407" w:rsidP="00446407" w:rsidR="00446407" w:rsidRPr="006E49D3">
      <w:pPr>
        <w:jc w:val="center"/>
      </w:pPr>
    </w:p>
    <w:p w:rsidRDefault="00446407" w:rsidP="00446407" w:rsidR="00446407" w:rsidRPr="006E49D3">
      <w:pPr>
        <w:jc w:val="center"/>
      </w:pPr>
      <w:r w:rsidRPr="006E49D3">
        <w:t>R E P U B L I K A  H R V A T S K A</w:t>
      </w:r>
    </w:p>
    <w:p w:rsidRDefault="00446407" w:rsidP="00446407" w:rsidR="00446407" w:rsidRPr="006E49D3">
      <w:pPr>
        <w:jc w:val="center"/>
      </w:pPr>
    </w:p>
    <w:p w:rsidRDefault="00446407" w:rsidP="00446407" w:rsidR="00446407" w:rsidRPr="006E49D3">
      <w:pPr>
        <w:jc w:val="center"/>
      </w:pPr>
      <w:r w:rsidRPr="006E49D3">
        <w:t>R J E Š E NJ E</w:t>
      </w:r>
    </w:p>
    <w:p w:rsidRDefault="00446407" w:rsidP="00446407" w:rsidR="00446407" w:rsidRPr="006E49D3">
      <w:pPr>
        <w:jc w:val="center"/>
      </w:pPr>
    </w:p>
    <w:p w:rsidRDefault="002E6229" w:rsidP="00972714" w:rsidR="00972714" w:rsidRPr="006E49D3">
      <w:pPr>
        <w:ind w:firstLine="708"/>
        <w:jc w:val="both"/>
      </w:pPr>
      <w:r w:rsidRPr="002E6229">
        <w:t>Trgovački sud u Pazinu, po sucu Ivanu Dujiću, u stečajnom postupku nad dužnikom CAPITOLIUM d.o.o. u stečaju Buzet, Joakima Rakovca 9, OIB: 88051220007</w:t>
      </w:r>
      <w:r w:rsidR="0093293F" w:rsidRPr="006E49D3">
        <w:t xml:space="preserve">, </w:t>
      </w:r>
      <w:r>
        <w:t>3</w:t>
      </w:r>
      <w:r w:rsidR="00B13179" w:rsidRPr="006E49D3">
        <w:t xml:space="preserve">. </w:t>
      </w:r>
      <w:r>
        <w:t>rujna</w:t>
      </w:r>
      <w:r w:rsidR="00B13179" w:rsidRPr="006E49D3">
        <w:t xml:space="preserve"> 2018.</w:t>
      </w:r>
    </w:p>
    <w:p w:rsidRDefault="00B13179" w:rsidP="00972714" w:rsidR="00B13179" w:rsidRPr="006E49D3">
      <w:pPr>
        <w:ind w:firstLine="708"/>
        <w:jc w:val="both"/>
      </w:pPr>
    </w:p>
    <w:p w:rsidRDefault="00972714" w:rsidP="00972714" w:rsidR="00972714" w:rsidRPr="006E49D3">
      <w:pPr>
        <w:jc w:val="center"/>
      </w:pPr>
      <w:r w:rsidRPr="006E49D3">
        <w:t>r i j e š i o  j e</w:t>
      </w:r>
    </w:p>
    <w:p w:rsidRDefault="00972714" w:rsidP="00972714" w:rsidR="00972714" w:rsidRPr="006E49D3"/>
    <w:p w:rsidRDefault="004A68B4" w:rsidP="00494843" w:rsidR="004A68B4" w:rsidRPr="006E49D3">
      <w:pPr>
        <w:ind w:firstLine="708"/>
        <w:jc w:val="both"/>
      </w:pPr>
      <w:r w:rsidRPr="006E49D3">
        <w:rPr>
          <w:bCs w:val="false"/>
        </w:rPr>
        <w:t>I</w:t>
      </w:r>
      <w:r w:rsidR="00C01FDE" w:rsidRPr="006E49D3">
        <w:rPr>
          <w:bCs w:val="false"/>
        </w:rPr>
        <w:tab/>
      </w:r>
      <w:r w:rsidRPr="006E49D3">
        <w:rPr>
          <w:bCs w:val="false"/>
        </w:rPr>
        <w:t xml:space="preserve"> </w:t>
      </w:r>
      <w:r w:rsidR="00CB399F" w:rsidRPr="006E49D3">
        <w:rPr>
          <w:bCs w:val="false"/>
        </w:rPr>
        <w:t xml:space="preserve">Kupcu </w:t>
      </w:r>
      <w:r w:rsidR="00494843">
        <w:rPr>
          <w:bCs w:val="false"/>
        </w:rPr>
        <w:t>SPORTMAR d.</w:t>
      </w:r>
      <w:r w:rsidR="00494843" w:rsidRPr="00494843">
        <w:rPr>
          <w:bCs w:val="false"/>
        </w:rPr>
        <w:t>o.o.</w:t>
      </w:r>
      <w:r w:rsidR="00494843">
        <w:rPr>
          <w:bCs w:val="false"/>
        </w:rPr>
        <w:t xml:space="preserve"> </w:t>
      </w:r>
      <w:r w:rsidR="00494843" w:rsidRPr="00494843">
        <w:rPr>
          <w:bCs w:val="false"/>
        </w:rPr>
        <w:t>Njivice</w:t>
      </w:r>
      <w:r w:rsidR="00494843">
        <w:rPr>
          <w:bCs w:val="false"/>
        </w:rPr>
        <w:t xml:space="preserve">, </w:t>
      </w:r>
      <w:r w:rsidR="00494843" w:rsidRPr="00494843">
        <w:rPr>
          <w:bCs w:val="false"/>
        </w:rPr>
        <w:t>Cvjetni Trg 8</w:t>
      </w:r>
      <w:r w:rsidR="00494843">
        <w:rPr>
          <w:bCs w:val="false"/>
        </w:rPr>
        <w:t>,</w:t>
      </w:r>
      <w:r w:rsidR="00494843" w:rsidRPr="00494843">
        <w:rPr>
          <w:bCs w:val="false"/>
        </w:rPr>
        <w:t xml:space="preserve"> OIB</w:t>
      </w:r>
      <w:r w:rsidR="00494843">
        <w:rPr>
          <w:bCs w:val="false"/>
        </w:rPr>
        <w:t xml:space="preserve"> </w:t>
      </w:r>
      <w:r w:rsidR="00494843" w:rsidRPr="00494843">
        <w:rPr>
          <w:bCs w:val="false"/>
        </w:rPr>
        <w:t>85992364960</w:t>
      </w:r>
      <w:r w:rsidR="00494843">
        <w:rPr>
          <w:bCs w:val="false"/>
        </w:rPr>
        <w:t>,</w:t>
      </w:r>
      <w:r w:rsidRPr="006E49D3">
        <w:rPr>
          <w:i/>
        </w:rPr>
        <w:t xml:space="preserve"> </w:t>
      </w:r>
      <w:r w:rsidRPr="006E49D3">
        <w:t>dosuđuj</w:t>
      </w:r>
      <w:r w:rsidR="00494843">
        <w:t>e</w:t>
      </w:r>
      <w:r w:rsidRPr="006E49D3">
        <w:t xml:space="preserve"> se nekretnin</w:t>
      </w:r>
      <w:r w:rsidR="00494843">
        <w:t>a</w:t>
      </w:r>
      <w:r w:rsidR="00BD6FC5">
        <w:t xml:space="preserve"> </w:t>
      </w:r>
      <w:r w:rsidR="00494843" w:rsidRPr="00494843">
        <w:t>k.č. 62/1 oranica površine 914 m2, upisana u z.k.ul. 2823 k.o. Frata</w:t>
      </w:r>
      <w:r w:rsidR="00001742" w:rsidRPr="006E49D3">
        <w:t xml:space="preserve">, za iznos od </w:t>
      </w:r>
      <w:r w:rsidR="00494843">
        <w:t>210.812,50</w:t>
      </w:r>
      <w:r w:rsidR="00001742" w:rsidRPr="006E49D3">
        <w:t xml:space="preserve"> kn.</w:t>
      </w:r>
    </w:p>
    <w:p w:rsidRDefault="004A68B4" w:rsidP="004A68B4" w:rsidR="004A68B4" w:rsidRPr="006E49D3">
      <w:pPr>
        <w:ind w:firstLine="708"/>
        <w:jc w:val="both"/>
        <w:rPr>
          <w:bCs w:val="false"/>
        </w:rPr>
      </w:pPr>
    </w:p>
    <w:p w:rsidRDefault="004A68B4" w:rsidP="00425282" w:rsidR="00F34385" w:rsidRPr="006E49D3">
      <w:pPr>
        <w:ind w:firstLine="708"/>
        <w:jc w:val="both"/>
      </w:pPr>
      <w:r w:rsidRPr="006E49D3">
        <w:rPr>
          <w:bCs w:val="false"/>
        </w:rPr>
        <w:t>II</w:t>
      </w:r>
      <w:r w:rsidR="00C01FDE" w:rsidRPr="006E49D3">
        <w:rPr>
          <w:bCs w:val="false"/>
        </w:rPr>
        <w:tab/>
      </w:r>
      <w:r w:rsidR="00494843" w:rsidRPr="00494843">
        <w:rPr>
          <w:bCs w:val="false"/>
        </w:rPr>
        <w:t>SPORTMAR d.o.o. Njivice, Cvjetni Trg 8, OIB 85992364960</w:t>
      </w:r>
      <w:r w:rsidRPr="006E49D3">
        <w:t>, duž</w:t>
      </w:r>
      <w:r w:rsidR="00673E2A" w:rsidRPr="006E49D3">
        <w:t>a</w:t>
      </w:r>
      <w:r w:rsidRPr="006E49D3">
        <w:t xml:space="preserve">n je u roku od 30 dana od pravomoćnosti </w:t>
      </w:r>
      <w:r w:rsidR="00D41355" w:rsidRPr="006E49D3">
        <w:t>ovog rješenja</w:t>
      </w:r>
      <w:r w:rsidRPr="006E49D3">
        <w:t xml:space="preserve"> uplatiti razliku kupovnine preko iznosa uplaćene jamčevine (osiguranja), i to iznos od</w:t>
      </w:r>
      <w:r w:rsidR="0025109B" w:rsidRPr="006E49D3">
        <w:t xml:space="preserve"> </w:t>
      </w:r>
      <w:r w:rsidR="0014549A" w:rsidRPr="0014549A">
        <w:t>137.687,50</w:t>
      </w:r>
      <w:r w:rsidR="00002D19" w:rsidRPr="00002D19">
        <w:t xml:space="preserve"> </w:t>
      </w:r>
      <w:r w:rsidR="00F80603" w:rsidRPr="006E49D3">
        <w:t>kuna</w:t>
      </w:r>
      <w:r w:rsidR="0025109B" w:rsidRPr="006E49D3">
        <w:t>,</w:t>
      </w:r>
      <w:r w:rsidRPr="006E49D3">
        <w:t> </w:t>
      </w:r>
      <w:r w:rsidR="00425282" w:rsidRPr="006E49D3">
        <w:t xml:space="preserve">na </w:t>
      </w:r>
      <w:r w:rsidR="002E46E0" w:rsidRPr="006E49D3">
        <w:t xml:space="preserve">poseban </w:t>
      </w:r>
      <w:r w:rsidR="00425282" w:rsidRPr="006E49D3">
        <w:t xml:space="preserve">račun </w:t>
      </w:r>
      <w:r w:rsidR="002E46E0" w:rsidRPr="006E49D3">
        <w:t>Financijske agencije br.</w:t>
      </w:r>
      <w:r w:rsidR="00425282" w:rsidRPr="006E49D3">
        <w:t xml:space="preserve"> HR</w:t>
      </w:r>
      <w:r w:rsidR="00164A9E" w:rsidRPr="006E49D3">
        <w:t>1123900011300028787</w:t>
      </w:r>
      <w:r w:rsidR="00425282" w:rsidRPr="006E49D3">
        <w:t xml:space="preserve">, </w:t>
      </w:r>
      <w:r w:rsidR="00164A9E" w:rsidRPr="006E49D3">
        <w:t xml:space="preserve">Model: HR11, </w:t>
      </w:r>
      <w:r w:rsidR="00425282" w:rsidRPr="006E49D3">
        <w:t xml:space="preserve">poziv na broj </w:t>
      </w:r>
      <w:r w:rsidR="009A0962" w:rsidRPr="006E49D3">
        <w:t>9</w:t>
      </w:r>
      <w:r w:rsidR="00176EFF">
        <w:t>7144</w:t>
      </w:r>
      <w:r w:rsidR="002E46E0" w:rsidRPr="006E49D3">
        <w:t>-</w:t>
      </w:r>
      <w:r w:rsidR="00176EFF">
        <w:t>4421</w:t>
      </w:r>
      <w:r w:rsidR="00BD6FC5">
        <w:t>0</w:t>
      </w:r>
      <w:r w:rsidR="00673E2A" w:rsidRPr="006E49D3">
        <w:t>.</w:t>
      </w:r>
      <w:r w:rsidRPr="006E49D3">
        <w:t xml:space="preserve"> </w:t>
      </w:r>
      <w:r w:rsidR="00164A9E" w:rsidRPr="006E49D3">
        <w:t>Prilikom uplate potrebno je da uplatitelj u polje 71A na SWIFT-u ili na obrascu naloga za plaćanje u polje „Opcija troška“ naznači opciju „OUR“.</w:t>
      </w:r>
    </w:p>
    <w:p w:rsidRDefault="00C01FDE" w:rsidP="00C01FDE" w:rsidR="00C01FDE" w:rsidRPr="006E49D3">
      <w:pPr>
        <w:jc w:val="both"/>
      </w:pPr>
    </w:p>
    <w:p w:rsidRDefault="00D366CF" w:rsidP="00D366CF" w:rsidR="00D366CF" w:rsidRPr="006E49D3">
      <w:pPr>
        <w:jc w:val="both"/>
      </w:pPr>
      <w:r w:rsidRPr="006E49D3">
        <w:tab/>
        <w:t xml:space="preserve">Ako kupac u određenom roku ne položi kupovninu, sud će rješenjem prodaju oglasiti nevažećom i odrediti novu prodaju, uz uvjete određene za prodaju koja je oglašena nevažećom. </w:t>
      </w:r>
      <w:r w:rsidR="00F14C50" w:rsidRPr="006E49D3">
        <w:t>U tom će se slučaju iz</w:t>
      </w:r>
      <w:r w:rsidRPr="006E49D3">
        <w:t xml:space="preserve"> položene jamčevine namirit</w:t>
      </w:r>
      <w:r w:rsidR="00F14C50" w:rsidRPr="006E49D3">
        <w:t>i</w:t>
      </w:r>
      <w:r w:rsidRPr="006E49D3">
        <w:t xml:space="preserve"> troškovi nove prodaje i</w:t>
      </w:r>
      <w:r w:rsidR="00F14C50" w:rsidRPr="006E49D3">
        <w:t xml:space="preserve"> </w:t>
      </w:r>
      <w:r w:rsidRPr="006E49D3">
        <w:t>naknaditi razlika između kupovnine postignute na prijašnjoj i</w:t>
      </w:r>
      <w:r w:rsidR="00F14C50" w:rsidRPr="006E49D3">
        <w:t xml:space="preserve"> </w:t>
      </w:r>
      <w:r w:rsidRPr="006E49D3">
        <w:t xml:space="preserve">novoj prodaji. O tome odluku donosi sud i dostavlja je </w:t>
      </w:r>
      <w:r w:rsidR="00F14C50" w:rsidRPr="006E49D3">
        <w:t>Financijskoj a</w:t>
      </w:r>
      <w:r w:rsidRPr="006E49D3">
        <w:t>genciji</w:t>
      </w:r>
      <w:r w:rsidR="00F14C50" w:rsidRPr="006E49D3">
        <w:t xml:space="preserve"> </w:t>
      </w:r>
      <w:r w:rsidRPr="006E49D3">
        <w:t>radi prijenosa novčanih sredstava.</w:t>
      </w:r>
    </w:p>
    <w:p w:rsidRDefault="00D366CF" w:rsidP="00C01FDE" w:rsidR="00D366CF" w:rsidRPr="006E49D3">
      <w:pPr>
        <w:jc w:val="both"/>
      </w:pPr>
    </w:p>
    <w:p w:rsidRDefault="00C01FDE" w:rsidP="004E7232" w:rsidR="00C01FDE" w:rsidRPr="006E49D3">
      <w:pPr>
        <w:ind w:firstLine="708"/>
        <w:jc w:val="both"/>
      </w:pPr>
      <w:r w:rsidRPr="006E49D3">
        <w:t>III</w:t>
      </w:r>
      <w:r w:rsidRPr="006E49D3">
        <w:tab/>
        <w:t xml:space="preserve">Nakon </w:t>
      </w:r>
      <w:r w:rsidR="00164A9E" w:rsidRPr="006E49D3">
        <w:t xml:space="preserve">što ovo rješenje postane pravomoćno </w:t>
      </w:r>
      <w:r w:rsidRPr="006E49D3">
        <w:t>i nakon</w:t>
      </w:r>
      <w:r w:rsidR="00164A9E" w:rsidRPr="006E49D3">
        <w:t xml:space="preserve"> što </w:t>
      </w:r>
      <w:r w:rsidR="00833654" w:rsidRPr="00833654">
        <w:t>Marko Krvopić iz Pule, Medulinska cesta 15 F, OIB 57338343903</w:t>
      </w:r>
      <w:r w:rsidR="003111A7" w:rsidRPr="006E49D3">
        <w:t>,</w:t>
      </w:r>
      <w:r w:rsidR="00164A9E" w:rsidRPr="006E49D3">
        <w:t xml:space="preserve"> uplati iznos iz točke II ovog rješenja</w:t>
      </w:r>
      <w:r w:rsidRPr="006E49D3">
        <w:t>, upisat će se u zemljišnoj knjizi u nje</w:t>
      </w:r>
      <w:r w:rsidR="00186303" w:rsidRPr="006E49D3">
        <w:t>govu</w:t>
      </w:r>
      <w:r w:rsidR="00164A9E" w:rsidRPr="006E49D3">
        <w:t xml:space="preserve"> </w:t>
      </w:r>
      <w:r w:rsidRPr="006E49D3">
        <w:t>korist pravo vlasništva na nekretnin</w:t>
      </w:r>
      <w:r w:rsidR="00833654">
        <w:t>ama</w:t>
      </w:r>
      <w:r w:rsidRPr="006E49D3">
        <w:t xml:space="preserve"> iz točke I ovog rješenja te će se iz zemljišne knjige brisati</w:t>
      </w:r>
      <w:r w:rsidR="005F4E01" w:rsidRPr="006E49D3">
        <w:t xml:space="preserve"> sljedeći upisi</w:t>
      </w:r>
      <w:r w:rsidRPr="006E49D3">
        <w:t>:</w:t>
      </w:r>
    </w:p>
    <w:p w:rsidRDefault="005519B6" w:rsidP="00C6359E" w:rsidR="00C6359E">
      <w:pPr>
        <w:ind w:firstLine="708"/>
        <w:jc w:val="both"/>
      </w:pPr>
      <w:r>
        <w:t>- zabilježba otvaranja stečajnog postupka nad društvom Capitolium d.o.o. Buzet, Joakima Rakovca 9, OIB 88051220007, upisana temeljem Rješenja Trgovačkog suda u Pazinu posl.br. St-395/16-13 od 28. travnja 2016. (</w:t>
      </w:r>
      <w:r w:rsidR="00C6359E">
        <w:t>pod brojem Z-12901/2016</w:t>
      </w:r>
      <w:r>
        <w:t>),</w:t>
      </w:r>
    </w:p>
    <w:p w:rsidRDefault="0099178B" w:rsidP="00C6359E" w:rsidR="00C6359E">
      <w:pPr>
        <w:ind w:firstLine="708"/>
        <w:jc w:val="both"/>
      </w:pPr>
      <w:r>
        <w:t>- zabilježba rješenja o prodaji nekretnine stečajnog dužnika CAPITOLIUM d.o.o. Buzet, Joakima Rakovca 9, OIB: 88051220007, upisana temeljem Rješenja Trgovačkog suda Pazinu, od 27. siječnja 2017., poslovni broj 10 St-935/16-32 (</w:t>
      </w:r>
      <w:r w:rsidR="00C6359E">
        <w:t>pod brojem Z-2747/2017</w:t>
      </w:r>
      <w:r>
        <w:t xml:space="preserve">), </w:t>
      </w:r>
    </w:p>
    <w:p w:rsidRDefault="0099178B" w:rsidP="00C6359E" w:rsidR="00833654">
      <w:pPr>
        <w:ind w:firstLine="708"/>
        <w:jc w:val="both"/>
      </w:pPr>
      <w:r>
        <w:t xml:space="preserve"> - uknjižba prava zaloga radi osiguranja novčane tražbine predlagatelja osiguranja u iznosu od 20.023,29 kn, zajedno sa zateznim kamatama koje na taj iznos teku od 13.11.2012, godine pa do isplate po stopi propisanoj čl. 29. st. 2. ZOO (NN35/05, 41/08) uvećanjem eskontne stope HNB koja je vrijedila zadnjeg dana polugodišta koje je prethodilo tekućem </w:t>
      </w:r>
      <w:r>
        <w:lastRenderedPageBreak/>
        <w:t>polugodištu za pet postotnih poena), kao i radi osiguranja troškova postupka sa zateznim kamatama po stopi propisanoj čl. 29. st. 2. Zakona o obveznim odnosima, u korist:   Republike Hrvatske, upisana n</w:t>
      </w:r>
      <w:r w:rsidR="00C6359E">
        <w:t xml:space="preserve">a temelju rješenja o osiguranju od 17.04.2013, posl. broj Ovr - 269/13 </w:t>
      </w:r>
      <w:r>
        <w:t>(broj Z-1942/13), te z</w:t>
      </w:r>
      <w:r w:rsidR="00C6359E">
        <w:t>abiljež</w:t>
      </w:r>
      <w:r>
        <w:t>ba</w:t>
      </w:r>
      <w:r w:rsidR="00C6359E">
        <w:t xml:space="preserve"> ovršivosti </w:t>
      </w:r>
      <w:r>
        <w:t xml:space="preserve">te </w:t>
      </w:r>
      <w:r w:rsidR="00C6359E">
        <w:t>tražbine</w:t>
      </w:r>
      <w:r>
        <w:t>,</w:t>
      </w:r>
    </w:p>
    <w:p w:rsidRDefault="000E53E3" w:rsidP="005F4E01" w:rsidR="00164A9E" w:rsidRPr="006E49D3">
      <w:pPr>
        <w:ind w:firstLine="708"/>
        <w:jc w:val="both"/>
      </w:pPr>
      <w:r w:rsidRPr="006E49D3">
        <w:t>- zabilježb</w:t>
      </w:r>
      <w:r w:rsidR="00385DCE" w:rsidRPr="006E49D3">
        <w:t>a</w:t>
      </w:r>
      <w:r w:rsidRPr="006E49D3">
        <w:t xml:space="preserve"> dosude iz točke V izreke ovog rješenja.</w:t>
      </w:r>
    </w:p>
    <w:p w:rsidRDefault="00063448" w:rsidP="004E7232" w:rsidR="00063448" w:rsidRPr="006E49D3">
      <w:pPr>
        <w:ind w:firstLine="708"/>
        <w:jc w:val="both"/>
      </w:pPr>
    </w:p>
    <w:p w:rsidRDefault="009A50C3" w:rsidP="00C01FDE" w:rsidR="00C01FDE" w:rsidRPr="006E49D3">
      <w:pPr>
        <w:ind w:firstLine="708"/>
        <w:jc w:val="both"/>
      </w:pPr>
      <w:r w:rsidRPr="006E49D3">
        <w:t>IV</w:t>
      </w:r>
      <w:r w:rsidRPr="006E49D3">
        <w:tab/>
        <w:t>Nekretnin</w:t>
      </w:r>
      <w:r w:rsidR="0099178B">
        <w:t>a</w:t>
      </w:r>
      <w:r w:rsidR="00C01FDE" w:rsidRPr="006E49D3">
        <w:t xml:space="preserve"> iz točke I izreke ovog rješenja predati će se </w:t>
      </w:r>
      <w:r w:rsidR="00B551F5" w:rsidRPr="006E49D3">
        <w:t xml:space="preserve">kupcu </w:t>
      </w:r>
      <w:r w:rsidR="0014549A" w:rsidRPr="0014549A">
        <w:t>SPORTMAR d.o.o. Njivice, Cvjetni Trg 8, OIB 85992364960</w:t>
      </w:r>
      <w:r w:rsidR="00366257" w:rsidRPr="006E49D3">
        <w:t xml:space="preserve">, </w:t>
      </w:r>
      <w:r w:rsidR="00C01FDE" w:rsidRPr="006E49D3">
        <w:t xml:space="preserve">nakon što on uplati iznos iz točke II izreke ovog rješenja i nakon što ovo rješenje postane pravomoćno. </w:t>
      </w:r>
    </w:p>
    <w:p w:rsidRDefault="00C01FDE" w:rsidP="00C01FDE" w:rsidR="00C01FDE" w:rsidRPr="006E49D3">
      <w:pPr>
        <w:jc w:val="both"/>
      </w:pPr>
    </w:p>
    <w:p w:rsidRDefault="00C01FDE" w:rsidP="00FA68E8" w:rsidR="004A68B4" w:rsidRPr="006E49D3">
      <w:pPr>
        <w:ind w:firstLine="708"/>
        <w:jc w:val="both"/>
      </w:pPr>
      <w:r w:rsidRPr="006E49D3">
        <w:t>V</w:t>
      </w:r>
      <w:r w:rsidRPr="006E49D3">
        <w:tab/>
        <w:t>Nalaže se Općinsko</w:t>
      </w:r>
      <w:r w:rsidR="00866548" w:rsidRPr="006E49D3">
        <w:t>m</w:t>
      </w:r>
      <w:r w:rsidRPr="006E49D3">
        <w:t xml:space="preserve"> sud</w:t>
      </w:r>
      <w:r w:rsidR="00866548" w:rsidRPr="006E49D3">
        <w:t>u</w:t>
      </w:r>
      <w:r w:rsidRPr="006E49D3">
        <w:t xml:space="preserve"> u </w:t>
      </w:r>
      <w:r w:rsidR="00F80603" w:rsidRPr="006E49D3">
        <w:t>Puli</w:t>
      </w:r>
      <w:r w:rsidR="00866548" w:rsidRPr="006E49D3">
        <w:t>, zemljišnoknjižnom odjelu</w:t>
      </w:r>
      <w:r w:rsidR="0014549A">
        <w:t xml:space="preserve"> Poreč</w:t>
      </w:r>
      <w:r w:rsidR="00866548" w:rsidRPr="006E49D3">
        <w:t xml:space="preserve">, </w:t>
      </w:r>
      <w:r w:rsidRPr="006E49D3">
        <w:t>da u zemljišnoj knjizi upiše</w:t>
      </w:r>
      <w:r w:rsidR="00905566" w:rsidRPr="006E49D3">
        <w:t xml:space="preserve"> zabilježbu dosude na nekretninama</w:t>
      </w:r>
      <w:r w:rsidRPr="006E49D3">
        <w:t xml:space="preserve"> iz točke I izreke ovog rješenja.</w:t>
      </w:r>
    </w:p>
    <w:p w:rsidRDefault="00D366CF" w:rsidP="00FA68E8" w:rsidR="00D366CF" w:rsidRPr="006E49D3">
      <w:pPr>
        <w:ind w:firstLine="708"/>
        <w:jc w:val="both"/>
      </w:pPr>
    </w:p>
    <w:p w:rsidRDefault="00D366CF" w:rsidP="00FA68E8" w:rsidR="00D366CF" w:rsidRPr="006E49D3">
      <w:pPr>
        <w:ind w:firstLine="708"/>
        <w:jc w:val="both"/>
      </w:pPr>
      <w:r w:rsidRPr="006E49D3">
        <w:t>VI</w:t>
      </w:r>
      <w:r w:rsidRPr="006E49D3">
        <w:tab/>
        <w:t xml:space="preserve">Nalaže se stečajnom upravitelju </w:t>
      </w:r>
      <w:r w:rsidR="0014549A" w:rsidRPr="0014549A">
        <w:t>Dark</w:t>
      </w:r>
      <w:r w:rsidR="0014549A">
        <w:t>u</w:t>
      </w:r>
      <w:r w:rsidR="0014549A" w:rsidRPr="0014549A">
        <w:t xml:space="preserve"> Zorc</w:t>
      </w:r>
      <w:r w:rsidR="0014549A">
        <w:t>u</w:t>
      </w:r>
      <w:r w:rsidR="0014549A" w:rsidRPr="0014549A">
        <w:t xml:space="preserve"> iz Rijeke, Agatićeva 6</w:t>
      </w:r>
      <w:r w:rsidR="00F6162E" w:rsidRPr="006E49D3">
        <w:t xml:space="preserve">, </w:t>
      </w:r>
      <w:r w:rsidRPr="006E49D3">
        <w:t>da u roku od osam dana od dana pravomoćnosti ovog rješenja dostavi sudu obračun troškova unovčenja nekretnine (čl. 254. Stečajnog zakona).</w:t>
      </w:r>
    </w:p>
    <w:p w:rsidRDefault="00972714" w:rsidP="00972714" w:rsidR="00972714" w:rsidRPr="006E49D3"/>
    <w:p w:rsidRDefault="00972714" w:rsidP="00972714" w:rsidR="00972714" w:rsidRPr="006E49D3">
      <w:pPr>
        <w:jc w:val="center"/>
      </w:pPr>
      <w:r w:rsidRPr="006E49D3">
        <w:t>Obrazloženje</w:t>
      </w:r>
    </w:p>
    <w:p w:rsidRDefault="00972714" w:rsidP="00972714" w:rsidR="00972714" w:rsidRPr="006E49D3"/>
    <w:p w:rsidRDefault="004A68B4" w:rsidP="00C01FDE" w:rsidR="00251457" w:rsidRPr="006E49D3">
      <w:pPr>
        <w:ind w:firstLine="708"/>
        <w:jc w:val="both"/>
        <w:rPr>
          <w:color w:val="000000"/>
        </w:rPr>
      </w:pPr>
      <w:r w:rsidRPr="006E49D3">
        <w:t xml:space="preserve">Ovosudnim </w:t>
      </w:r>
      <w:r w:rsidR="00C87380">
        <w:rPr>
          <w:color w:val="000000"/>
        </w:rPr>
        <w:t>zaključkom o prodaji posl.br.</w:t>
      </w:r>
      <w:r w:rsidR="00C87380" w:rsidRPr="00C87380">
        <w:rPr>
          <w:color w:val="000000"/>
        </w:rPr>
        <w:t xml:space="preserve"> </w:t>
      </w:r>
      <w:r w:rsidR="00494843" w:rsidRPr="00494843">
        <w:rPr>
          <w:color w:val="000000"/>
        </w:rPr>
        <w:t>St-395/2016-54</w:t>
      </w:r>
      <w:r w:rsidR="00494843">
        <w:rPr>
          <w:color w:val="000000"/>
        </w:rPr>
        <w:t xml:space="preserve"> </w:t>
      </w:r>
      <w:r w:rsidR="00C01FDE" w:rsidRPr="006E49D3">
        <w:rPr>
          <w:color w:val="000000"/>
        </w:rPr>
        <w:t xml:space="preserve">od </w:t>
      </w:r>
      <w:r w:rsidR="0014549A" w:rsidRPr="0014549A">
        <w:t>25. listopada 2017.</w:t>
      </w:r>
      <w:r w:rsidR="00251457" w:rsidRPr="006E49D3">
        <w:rPr>
          <w:color w:val="000000"/>
        </w:rPr>
        <w:t xml:space="preserve">, na temelju odredbe čl. 247. st. 3. Stečajnog zakona (dalje: SZ), </w:t>
      </w:r>
      <w:r w:rsidR="00C01FDE" w:rsidRPr="006E49D3">
        <w:rPr>
          <w:color w:val="000000"/>
        </w:rPr>
        <w:t>od</w:t>
      </w:r>
      <w:r w:rsidR="00251457" w:rsidRPr="006E49D3">
        <w:rPr>
          <w:color w:val="000000"/>
        </w:rPr>
        <w:t>lučeno je kako slijedi:</w:t>
      </w:r>
    </w:p>
    <w:p w:rsidRDefault="00251457" w:rsidP="0014549A" w:rsidR="0014549A">
      <w:pPr>
        <w:jc w:val="both"/>
      </w:pPr>
      <w:r w:rsidRPr="006E49D3">
        <w:rPr>
          <w:color w:val="000000"/>
        </w:rPr>
        <w:tab/>
        <w:t>„</w:t>
      </w:r>
      <w:r w:rsidR="0014549A">
        <w:t>I.</w:t>
      </w:r>
      <w:r w:rsidR="0014549A">
        <w:tab/>
        <w:t>Utvrđuje se da vrijednost nekretnine stečajnog dužnika CAPITOLIUM d.o.o. u stečaju Buzet, Joakima Rakovca 9, OIB: 88051220007, označene kao k.č. 62/1 oranica površine 914 m2, upisana u z.k.ul. 2823 k.o. Frata, iznosi 731.250,00 kuna.</w:t>
      </w:r>
    </w:p>
    <w:p w:rsidRDefault="0014549A" w:rsidP="0014549A" w:rsidR="0014549A">
      <w:pPr>
        <w:jc w:val="both"/>
      </w:pPr>
      <w:r>
        <w:tab/>
        <w:t>II.</w:t>
      </w:r>
      <w:r>
        <w:tab/>
        <w:t>Prodaju nekretnine iz točke I. ovog zaključka provodi Financijska agencija elektroničkom javnom dražbom uz odgovarajuću primjenu pravila ovršnoga postupka o ovrsi na nekretnini.</w:t>
      </w:r>
    </w:p>
    <w:p w:rsidRDefault="0014549A" w:rsidP="0014549A" w:rsidR="0014549A">
      <w:pPr>
        <w:jc w:val="both"/>
      </w:pPr>
      <w:r>
        <w:tab/>
        <w:t>III.</w:t>
      </w:r>
      <w:r>
        <w:tab/>
        <w:t>Uvjeti prodaje:</w:t>
      </w:r>
    </w:p>
    <w:p w:rsidRDefault="0014549A" w:rsidP="0014549A" w:rsidR="0014549A">
      <w:pPr>
        <w:jc w:val="both"/>
      </w:pPr>
      <w:r>
        <w:tab/>
        <w:t>- prodaje se nekretnina k.č. 62/1 oranica površine 914 m2, upisana u z.k.ul. 2823 k.o. Frata;</w:t>
      </w:r>
      <w:r>
        <w:tab/>
      </w:r>
    </w:p>
    <w:p w:rsidRDefault="0014549A" w:rsidP="0014549A" w:rsidR="0014549A">
      <w:pPr>
        <w:jc w:val="both"/>
      </w:pPr>
      <w:r>
        <w:tab/>
        <w:t>- utvrđena vrijednost nekretnina iznosi 731.250,00  kn;</w:t>
      </w:r>
    </w:p>
    <w:p w:rsidRDefault="0014549A" w:rsidP="0014549A" w:rsidR="0014549A">
      <w:pPr>
        <w:jc w:val="both"/>
      </w:pPr>
      <w:r>
        <w:tab/>
        <w:t>- nekretnine se ne mogu prodati:</w:t>
      </w:r>
      <w:r>
        <w:tab/>
      </w:r>
    </w:p>
    <w:p w:rsidRDefault="0014549A" w:rsidP="0014549A" w:rsidR="0014549A">
      <w:pPr>
        <w:jc w:val="both"/>
      </w:pPr>
      <w:r>
        <w:tab/>
        <w:t xml:space="preserve">- na prvoj dražbi ispod iznosa od 548.437,50 kn, odnosno ispod tri četvrtine utvrđene vrijednosti nekretnine,  </w:t>
      </w:r>
    </w:p>
    <w:p w:rsidRDefault="0014549A" w:rsidP="0014549A" w:rsidR="0014549A">
      <w:pPr>
        <w:jc w:val="both"/>
      </w:pPr>
      <w:r>
        <w:tab/>
        <w:t>- na drugoj dražbi ispod iznosa od 365.625,00 kn, odnosno ispod jedne polovine utvrđene vrijednosti nekretnine,</w:t>
      </w:r>
    </w:p>
    <w:p w:rsidRDefault="0014549A" w:rsidP="0014549A" w:rsidR="0014549A">
      <w:pPr>
        <w:jc w:val="both"/>
      </w:pPr>
      <w:r>
        <w:t xml:space="preserve">  </w:t>
      </w:r>
      <w:r>
        <w:tab/>
        <w:t xml:space="preserve">- na trećoj dražbi ispod iznosa od 182.812,50 kn, odnosno ispod jedne četvrtine utvrđene vrijednosti nekretnine, </w:t>
      </w:r>
    </w:p>
    <w:p w:rsidRDefault="0014549A" w:rsidP="0014549A" w:rsidR="0014549A">
      <w:pPr>
        <w:jc w:val="both"/>
      </w:pPr>
      <w:r>
        <w:tab/>
        <w:t>- na četvrtoj dražbi nekretnina se prodaje po početnoj cijeni od 1,00 kn;</w:t>
      </w:r>
    </w:p>
    <w:p w:rsidRDefault="0014549A" w:rsidP="0014549A" w:rsidR="0014549A">
      <w:pPr>
        <w:jc w:val="both"/>
      </w:pPr>
      <w:r>
        <w:tab/>
        <w:t>- poreze i prireze snosit će kupac;</w:t>
      </w:r>
    </w:p>
    <w:p w:rsidRDefault="0014549A" w:rsidP="0014549A" w:rsidR="0014549A">
      <w:pPr>
        <w:jc w:val="both"/>
      </w:pPr>
      <w:r>
        <w:tab/>
        <w:t xml:space="preserve">- kupac je dužan uplatiti kupovninu na poseban račun Agencije otvoren za tu namjenu u roku od 30 dana od dana pravomoćnosti rješenja o dosudi.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14549A" w:rsidP="0014549A" w:rsidR="0014549A">
      <w:pPr>
        <w:jc w:val="both"/>
      </w:pPr>
      <w: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sudjelovanje; </w:t>
      </w:r>
    </w:p>
    <w:p w:rsidRDefault="0014549A" w:rsidP="0014549A" w:rsidR="0014549A">
      <w:pPr>
        <w:jc w:val="both"/>
      </w:pPr>
      <w:r>
        <w:lastRenderedPageBreak/>
        <w:tab/>
        <w:t>- ponuditeljima čija ponuda ne bude prihvaćena, Agencija će vratiti jamčevinu na temelju naloga suda za prijenos novčanih sredstava;</w:t>
      </w:r>
    </w:p>
    <w:p w:rsidRDefault="0014549A" w:rsidP="0014549A" w:rsidR="00251457" w:rsidRPr="006E49D3">
      <w:pPr>
        <w:jc w:val="both"/>
        <w:rPr>
          <w:b/>
        </w:rPr>
      </w:pPr>
      <w:r>
        <w:tab/>
        <w:t>- u pozivu za sudjelovanje na elektroničkoj javnoj dražbi biti će određen datum i vrijeme početka i završetka elektroničke javne dražbe i drugi potrebni podaci.</w:t>
      </w:r>
      <w:r w:rsidR="00251457" w:rsidRPr="006E49D3">
        <w:t>“.</w:t>
      </w:r>
    </w:p>
    <w:p w:rsidRDefault="00251457" w:rsidP="00251457" w:rsidR="00251457" w:rsidRPr="006E49D3">
      <w:pPr>
        <w:ind w:firstLine="708"/>
        <w:jc w:val="both"/>
      </w:pPr>
      <w:r w:rsidRPr="006E49D3">
        <w:t>Nakon završetka elektroničke javne dražbe Financijska agencija je</w:t>
      </w:r>
      <w:r w:rsidR="00B551F5" w:rsidRPr="006E49D3">
        <w:t xml:space="preserve"> </w:t>
      </w:r>
      <w:r w:rsidR="00002D19">
        <w:t>2</w:t>
      </w:r>
      <w:r w:rsidR="00F6162E" w:rsidRPr="006E49D3">
        <w:t>0</w:t>
      </w:r>
      <w:r w:rsidRPr="006E49D3">
        <w:t xml:space="preserve">. </w:t>
      </w:r>
      <w:r w:rsidR="00002D19">
        <w:t>kolovoza</w:t>
      </w:r>
      <w:r w:rsidR="00D41355" w:rsidRPr="006E49D3">
        <w:t xml:space="preserve"> </w:t>
      </w:r>
      <w:r w:rsidRPr="006E49D3">
        <w:t>201</w:t>
      </w:r>
      <w:r w:rsidR="00D41355" w:rsidRPr="006E49D3">
        <w:t>8</w:t>
      </w:r>
      <w:r w:rsidRPr="006E49D3">
        <w:t>. dostavila sudu izvještaj o provedenoj elektroničkoj javnoj dražbi.</w:t>
      </w:r>
    </w:p>
    <w:p w:rsidRDefault="00251457" w:rsidP="00251457" w:rsidR="00D41355" w:rsidRPr="006E49D3">
      <w:pPr>
        <w:ind w:firstLine="708"/>
        <w:jc w:val="both"/>
      </w:pPr>
      <w:r w:rsidRPr="006E49D3">
        <w:t xml:space="preserve">Na temelju tog izvještaja sudac je utvrdio da je kupac </w:t>
      </w:r>
      <w:r w:rsidR="0014549A" w:rsidRPr="0014549A">
        <w:t>SPORTMAR d.o.o. Njivice, Cvjetni Trg 8, OIB 85992364960</w:t>
      </w:r>
      <w:r w:rsidR="00DA3E10" w:rsidRPr="006E49D3">
        <w:t xml:space="preserve">, </w:t>
      </w:r>
      <w:r w:rsidR="009E6023" w:rsidRPr="006E49D3">
        <w:t>dao</w:t>
      </w:r>
      <w:r w:rsidRPr="006E49D3">
        <w:t xml:space="preserve"> najveću </w:t>
      </w:r>
      <w:r w:rsidR="00C16F28" w:rsidRPr="006E49D3">
        <w:t xml:space="preserve">valjanu ponudu </w:t>
      </w:r>
      <w:r w:rsidRPr="006E49D3">
        <w:t xml:space="preserve">u iznosu od </w:t>
      </w:r>
      <w:r w:rsidR="0014549A" w:rsidRPr="0014549A">
        <w:t xml:space="preserve">210.812,50 </w:t>
      </w:r>
      <w:r w:rsidRPr="006E49D3">
        <w:t>k</w:t>
      </w:r>
      <w:r w:rsidR="00BD25CC" w:rsidRPr="006E49D3">
        <w:t>n</w:t>
      </w:r>
      <w:r w:rsidRPr="006E49D3">
        <w:t xml:space="preserve"> te da su ispunjene pretpostavke da mu se dosudi nekretnina (čl. 103. st. 3. Ovršnog zakona, dalje: OZ, vezano uz čl. 247. st. 1. SZ-a).</w:t>
      </w:r>
    </w:p>
    <w:p w:rsidRDefault="00A67EFB" w:rsidP="00A67EFB" w:rsidR="00A67EFB">
      <w:pPr>
        <w:ind w:firstLine="708"/>
        <w:jc w:val="both"/>
      </w:pPr>
      <w:r w:rsidRPr="006E49D3">
        <w:rPr>
          <w:color w:val="000000"/>
        </w:rPr>
        <w:t xml:space="preserve">Iz izvještaja Financijske agencije o provedenoj elektroničkoj javnoj dražbi proizlazi da je ponuditelj </w:t>
      </w:r>
      <w:r w:rsidR="0014549A" w:rsidRPr="0014549A">
        <w:rPr>
          <w:color w:val="000000"/>
        </w:rPr>
        <w:t xml:space="preserve">SPORTMAR d.o.o. Njivice </w:t>
      </w:r>
      <w:r w:rsidRPr="006E49D3">
        <w:rPr>
          <w:color w:val="000000"/>
        </w:rPr>
        <w:t>uplatio jamčevinu za sudjelovanje na predmetnoj javnoj dražbi u iznosu od</w:t>
      </w:r>
      <w:r w:rsidR="009E6023" w:rsidRPr="006E49D3">
        <w:rPr>
          <w:color w:val="000000"/>
        </w:rPr>
        <w:t xml:space="preserve"> </w:t>
      </w:r>
      <w:r w:rsidR="0014549A">
        <w:rPr>
          <w:color w:val="000000"/>
        </w:rPr>
        <w:t>73.125,00</w:t>
      </w:r>
      <w:r w:rsidR="00F6162E" w:rsidRPr="006E49D3">
        <w:rPr>
          <w:color w:val="000000"/>
        </w:rPr>
        <w:t xml:space="preserve"> </w:t>
      </w:r>
      <w:r w:rsidRPr="006E49D3">
        <w:rPr>
          <w:color w:val="000000"/>
        </w:rPr>
        <w:t>kn</w:t>
      </w:r>
      <w:r w:rsidRPr="006E49D3">
        <w:t xml:space="preserve">. Dakle, on je dužan uplatiti razliku kupovnine u iznosu od </w:t>
      </w:r>
      <w:r w:rsidR="0014549A" w:rsidRPr="0014549A">
        <w:t>137</w:t>
      </w:r>
      <w:r w:rsidR="0014549A">
        <w:t>.</w:t>
      </w:r>
      <w:r w:rsidR="0014549A" w:rsidRPr="0014549A">
        <w:t>687,5</w:t>
      </w:r>
      <w:r w:rsidR="0014549A">
        <w:t xml:space="preserve">0 </w:t>
      </w:r>
      <w:r w:rsidRPr="006E49D3">
        <w:t>kn.</w:t>
      </w:r>
    </w:p>
    <w:p w:rsidRDefault="003C3292" w:rsidP="00D366CF" w:rsidR="00D366CF" w:rsidRPr="006E49D3">
      <w:pPr>
        <w:ind w:firstLine="708"/>
        <w:jc w:val="both"/>
      </w:pPr>
      <w:r>
        <w:t>S</w:t>
      </w:r>
      <w:r w:rsidR="00D366CF" w:rsidRPr="006E49D3">
        <w:t xml:space="preserve">lijedom svega navedenog, a temeljem čl. 103. st. 3., 4. i 5., čl. 106. </w:t>
      </w:r>
      <w:r w:rsidR="00F14C50" w:rsidRPr="006E49D3">
        <w:t xml:space="preserve">i čl. 108. </w:t>
      </w:r>
      <w:r w:rsidR="00D366CF" w:rsidRPr="006E49D3">
        <w:t>OZ</w:t>
      </w:r>
      <w:r w:rsidR="00F14C50" w:rsidRPr="006E49D3">
        <w:t xml:space="preserve">-a </w:t>
      </w:r>
      <w:r w:rsidR="00FC5E6F" w:rsidRPr="006E49D3">
        <w:t xml:space="preserve">sve </w:t>
      </w:r>
      <w:r w:rsidR="00F14C50" w:rsidRPr="006E49D3">
        <w:t xml:space="preserve">vezano uz čl. 247. SZ-a, </w:t>
      </w:r>
      <w:r w:rsidR="00D366CF" w:rsidRPr="006E49D3">
        <w:t>odluč</w:t>
      </w:r>
      <w:r w:rsidR="00F14C50" w:rsidRPr="006E49D3">
        <w:t xml:space="preserve">eno je </w:t>
      </w:r>
      <w:r w:rsidR="00D366CF" w:rsidRPr="006E49D3">
        <w:t>kao u točkama I – IV izreke ovog rješenja.</w:t>
      </w:r>
    </w:p>
    <w:p w:rsidRDefault="00290EE4" w:rsidP="00290EE4" w:rsidR="00290EE4" w:rsidRPr="006E49D3">
      <w:pPr>
        <w:ind w:firstLine="708"/>
        <w:jc w:val="both"/>
      </w:pPr>
      <w:r w:rsidRPr="006E49D3">
        <w:t xml:space="preserve">Temeljem čl. </w:t>
      </w:r>
      <w:smartTag w:element="metricconverter" w:uri="urn:schemas-microsoft-com:office:smarttags">
        <w:smartTagPr>
          <w:attr w:val="89. st" w:name="ProductID"/>
        </w:smartTagPr>
        <w:r w:rsidRPr="006E49D3">
          <w:t>89. st</w:t>
        </w:r>
      </w:smartTag>
      <w:r w:rsidRPr="006E49D3">
        <w:t xml:space="preserve">. 1. </w:t>
      </w:r>
      <w:smartTag w:element="zakoni" w:uri="http://www.java.hr/xml/smarttags/zakoni">
        <w:r w:rsidRPr="006E49D3">
          <w:t>Zakona o zemljišnim knjigama</w:t>
        </w:r>
      </w:smartTag>
      <w:r w:rsidRPr="006E49D3">
        <w:t xml:space="preserve"> odlučeno je kao u točki V izreke ovog rješenja. </w:t>
      </w:r>
    </w:p>
    <w:p w:rsidRDefault="00F14C50" w:rsidP="00F14C50" w:rsidR="00F14C50" w:rsidRPr="006E49D3">
      <w:pPr>
        <w:ind w:firstLine="708"/>
        <w:jc w:val="both"/>
      </w:pPr>
      <w:r w:rsidRPr="006E49D3">
        <w:t xml:space="preserve">Na temelju čl. 254. SZ-a odlučeno je kao u točki VI izreke ovog rješenja. </w:t>
      </w:r>
    </w:p>
    <w:p w:rsidRDefault="00F14C50" w:rsidP="004A68B4" w:rsidR="00F14C50" w:rsidRPr="006E49D3">
      <w:pPr>
        <w:jc w:val="both"/>
      </w:pPr>
    </w:p>
    <w:p w:rsidRDefault="00972714" w:rsidP="00D73986" w:rsidR="00BD6FC5">
      <w:pPr>
        <w:jc w:val="center"/>
      </w:pPr>
      <w:r w:rsidRPr="006E49D3">
        <w:t>U Pazinu,</w:t>
      </w:r>
      <w:r w:rsidR="002E6229" w:rsidRPr="002E6229">
        <w:t xml:space="preserve"> 3. rujna 2018.</w:t>
      </w:r>
    </w:p>
    <w:p w:rsidRDefault="00D73986" w:rsidP="00D73986" w:rsidR="00D73986">
      <w:pPr>
        <w:jc w:val="center"/>
      </w:pPr>
    </w:p>
    <w:p w:rsidRDefault="00972714" w:rsidP="00972714" w:rsidR="00972714" w:rsidRPr="006E49D3">
      <w:r w:rsidRPr="006E49D3">
        <w:t xml:space="preserve">                                           </w:t>
      </w:r>
      <w:r w:rsidR="00C22DA1" w:rsidRPr="006E49D3">
        <w:t xml:space="preserve">    </w:t>
      </w:r>
      <w:r w:rsidR="00F27508" w:rsidRPr="006E49D3">
        <w:t xml:space="preserve">          </w:t>
      </w:r>
      <w:r w:rsidR="00C22DA1" w:rsidRPr="006E49D3">
        <w:t xml:space="preserve">    </w:t>
      </w:r>
      <w:r w:rsidR="00C22DA1" w:rsidRPr="006E49D3">
        <w:tab/>
      </w:r>
      <w:r w:rsidR="00C22DA1" w:rsidRPr="006E49D3">
        <w:tab/>
      </w:r>
      <w:r w:rsidR="00C22DA1" w:rsidRPr="006E49D3">
        <w:tab/>
      </w:r>
      <w:r w:rsidR="00C22DA1" w:rsidRPr="006E49D3">
        <w:tab/>
      </w:r>
      <w:r w:rsidRPr="006E49D3">
        <w:t>Stečajni sudac</w:t>
      </w:r>
    </w:p>
    <w:p w:rsidRDefault="00972714" w:rsidP="00972714" w:rsidR="00F27508" w:rsidRPr="006E49D3">
      <w:pPr>
        <w:ind w:firstLine="708"/>
      </w:pPr>
      <w:r w:rsidRPr="006E49D3">
        <w:tab/>
      </w:r>
      <w:r w:rsidRPr="006E49D3">
        <w:tab/>
      </w:r>
      <w:r w:rsidRPr="006E49D3">
        <w:tab/>
      </w:r>
      <w:r w:rsidRPr="006E49D3">
        <w:tab/>
      </w:r>
      <w:r w:rsidRPr="006E49D3">
        <w:tab/>
        <w:t xml:space="preserve">   </w:t>
      </w:r>
    </w:p>
    <w:p w:rsidRDefault="00DF2AA4" w:rsidP="00DF2AA4" w:rsidR="00C22DA1" w:rsidRPr="006E49D3">
      <w:pPr>
        <w:ind w:firstLine="708"/>
      </w:pPr>
      <w:r w:rsidRPr="006E49D3">
        <w:tab/>
      </w:r>
      <w:r w:rsidRPr="006E49D3">
        <w:tab/>
      </w:r>
      <w:r w:rsidRPr="006E49D3">
        <w:tab/>
      </w:r>
      <w:r w:rsidRPr="006E49D3">
        <w:tab/>
      </w:r>
      <w:r w:rsidRPr="006E49D3">
        <w:tab/>
      </w:r>
      <w:r w:rsidRPr="006E49D3">
        <w:tab/>
      </w:r>
      <w:r w:rsidRPr="006E49D3">
        <w:tab/>
      </w:r>
      <w:r w:rsidRPr="006E49D3">
        <w:tab/>
      </w:r>
      <w:r w:rsidR="00972714" w:rsidRPr="006E49D3">
        <w:t>Ivan Dujić</w:t>
      </w:r>
      <w:r w:rsidR="00E951CF">
        <w:t>, v.r.</w:t>
      </w:r>
    </w:p>
    <w:p w:rsidRDefault="00C22DA1" w:rsidP="00972714" w:rsidR="00C22DA1" w:rsidRPr="006E49D3"/>
    <w:p w:rsidRDefault="00C74986" w:rsidP="00C74986" w:rsidR="00C74986">
      <w:pPr>
        <w:rPr>
          <w:color w:val="548DD4"/>
        </w:rPr>
      </w:pPr>
    </w:p>
    <w:p w:rsidRDefault="00002D19" w:rsidP="00C74986" w:rsidR="00002D19" w:rsidRPr="006E49D3">
      <w:pPr>
        <w:rPr>
          <w:color w:val="548DD4"/>
        </w:rPr>
      </w:pPr>
    </w:p>
    <w:p w:rsidRDefault="00C74986" w:rsidP="00C74986" w:rsidR="00C74986" w:rsidRPr="006E49D3">
      <w:r w:rsidRPr="006E49D3">
        <w:t>UPUTA O PRAVNOM LIJEKU:</w:t>
      </w:r>
    </w:p>
    <w:p w:rsidRDefault="00C74986" w:rsidP="00C74986" w:rsidR="00C74986" w:rsidRPr="006E49D3">
      <w:pPr>
        <w:jc w:val="both"/>
      </w:pPr>
      <w:r w:rsidRPr="006E49D3">
        <w:t>Protiv ovog rješenja žalba može se podnijeti u roku od 8 dana od dana dostave, a dostava se smatra obavljenom istekom trećeg dana od dana objave pismena na mrežnoj stranici e-Oglasna ploča sudova (čl. 103. st. 5. OZ-a u svezi s čl. 247. st. 1. SZ-a). Protiv rješenja o dosudi nekretnina koje su prodane na dražbi, pravo na žalbu imaju i osobe koje su sudjelovale na dražbi kao ponuditelji (čl. 105. st. 2. OZ-a). Žalba se podnosi putem ovog suda u tri istovjetna primjerka, a o žalbi odlučuje Visoki trgovački sud Republike Hrvatske.</w:t>
      </w:r>
    </w:p>
    <w:p w:rsidRDefault="00C74986" w:rsidP="00C74986" w:rsidR="00C74986"/>
    <w:p w:rsidRDefault="00C74986" w:rsidP="00C74986" w:rsidR="00C74986" w:rsidRPr="006E49D3">
      <w:r w:rsidRPr="006E49D3">
        <w:t>DNA:</w:t>
      </w:r>
    </w:p>
    <w:p w:rsidRDefault="006F33BB" w:rsidP="009E6023" w:rsidR="006F33BB" w:rsidRPr="006E49D3">
      <w:pPr>
        <w:jc w:val="both"/>
      </w:pPr>
      <w:r w:rsidRPr="006E49D3">
        <w:t>- e-oglasna ploča suda, tri</w:t>
      </w:r>
      <w:r w:rsidR="009E6023" w:rsidRPr="006E49D3">
        <w:t xml:space="preserve"> dana </w:t>
      </w:r>
    </w:p>
    <w:p w:rsidRDefault="009E6023" w:rsidP="009E6023" w:rsidR="003C3292">
      <w:pPr>
        <w:jc w:val="both"/>
      </w:pPr>
      <w:r w:rsidRPr="006E49D3">
        <w:t xml:space="preserve">- </w:t>
      </w:r>
      <w:r w:rsidR="003C3292" w:rsidRPr="003C3292">
        <w:t>stečajnom upravitelju Darku Zorcu iz Rijeke, Agatićeva 6</w:t>
      </w:r>
    </w:p>
    <w:p w:rsidRDefault="00FD49FD" w:rsidP="009E6023" w:rsidR="003C3292">
      <w:pPr>
        <w:jc w:val="both"/>
      </w:pPr>
      <w:r>
        <w:t xml:space="preserve">- </w:t>
      </w:r>
      <w:r w:rsidR="003C3292" w:rsidRPr="003C3292">
        <w:t>SPORTMAR</w:t>
      </w:r>
      <w:r w:rsidR="003C3292">
        <w:t xml:space="preserve"> d.o.o. Njivice, Cvjetni Trg 8</w:t>
      </w:r>
    </w:p>
    <w:p w:rsidRDefault="00905566" w:rsidP="009E6023" w:rsidR="004E7232" w:rsidRPr="006E49D3">
      <w:pPr>
        <w:jc w:val="both"/>
      </w:pPr>
      <w:r w:rsidRPr="006E49D3">
        <w:t xml:space="preserve">- </w:t>
      </w:r>
      <w:r w:rsidR="0005271E" w:rsidRPr="006E49D3">
        <w:t xml:space="preserve">Općinskom sudu u </w:t>
      </w:r>
      <w:r w:rsidR="007852A5" w:rsidRPr="006E49D3">
        <w:t>Puli</w:t>
      </w:r>
      <w:r w:rsidR="0005271E" w:rsidRPr="006E49D3">
        <w:t>, zemljišnoknjižnom odjelu</w:t>
      </w:r>
      <w:r w:rsidR="003C3292">
        <w:t xml:space="preserve"> Poreč</w:t>
      </w:r>
      <w:r w:rsidR="004E7232" w:rsidRPr="006E49D3">
        <w:t xml:space="preserve">, radi provedbe točke V izreke ovog rješenja </w:t>
      </w:r>
    </w:p>
    <w:p w:rsidRDefault="004E7232" w:rsidP="004E7232" w:rsidR="004E7232" w:rsidRPr="006E49D3"/>
    <w:p w:rsidRDefault="004E7232" w:rsidP="00FA68E8" w:rsidR="004E7232" w:rsidRPr="006E49D3">
      <w:pPr>
        <w:jc w:val="both"/>
      </w:pPr>
      <w:r w:rsidRPr="006E49D3">
        <w:t xml:space="preserve">Po pravomoćnosti: </w:t>
      </w:r>
    </w:p>
    <w:p w:rsidRDefault="004E7232" w:rsidP="000C5BB5" w:rsidR="004E7232" w:rsidRPr="006E49D3">
      <w:pPr>
        <w:jc w:val="both"/>
      </w:pPr>
      <w:r w:rsidRPr="006E49D3">
        <w:t xml:space="preserve">- </w:t>
      </w:r>
      <w:r w:rsidR="0005271E" w:rsidRPr="006E49D3">
        <w:t xml:space="preserve">Općinskom sudu u </w:t>
      </w:r>
      <w:r w:rsidR="007852A5" w:rsidRPr="006E49D3">
        <w:t>Puli</w:t>
      </w:r>
      <w:r w:rsidR="0005271E" w:rsidRPr="006E49D3">
        <w:t>, zemljišnoknjižnom odjelu</w:t>
      </w:r>
      <w:r w:rsidR="003C3292">
        <w:t xml:space="preserve"> Poreč</w:t>
      </w:r>
      <w:r w:rsidRPr="006E49D3">
        <w:t xml:space="preserve">, uz potvrdu o plaćenoj kupovnini, radi provedbe </w:t>
      </w:r>
      <w:r w:rsidR="0068094C" w:rsidRPr="006E49D3">
        <w:t>točke III izreke ovog rješenja</w:t>
      </w:r>
    </w:p>
    <w:p w:rsidRDefault="00905566" w:rsidP="00296DCA" w:rsidR="004E7232" w:rsidRPr="006E49D3">
      <w:pPr>
        <w:jc w:val="both"/>
      </w:pPr>
      <w:r w:rsidRPr="006E49D3">
        <w:t>- Financijskoj agenciji</w:t>
      </w:r>
      <w:r w:rsidR="00515AF2" w:rsidRPr="006E49D3">
        <w:t>,</w:t>
      </w:r>
      <w:r w:rsidRPr="006E49D3">
        <w:t xml:space="preserve"> Rijeka, F. Kurelca 8, sa potvrdom pravomoćnosti, radi objave na mrežnim stranicama (čl. 26. Pravilnika o načinu i postupku provedbe prodaje nekretnina i pokretnina u ovršnom postupku) </w:t>
      </w:r>
    </w:p>
    <w:sectPr w:rsidSect="00972714" w:rsidR="004E7232" w:rsidRPr="006E49D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46BE" w:rsidR="005D46BE">
      <w:r>
        <w:separator/>
      </w:r>
    </w:p>
  </w:endnote>
  <w:endnote w:id="0" w:type="continuationSeparator">
    <w:p w:rsidRDefault="005D46BE" w:rsidR="005D46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46BE" w:rsidR="005D46BE">
      <w:r>
        <w:separator/>
      </w:r>
    </w:p>
  </w:footnote>
  <w:footnote w:id="0" w:type="continuationSeparator">
    <w:p w:rsidRDefault="005D46BE" w:rsidR="005D46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C76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3C76" w:rsidR="00793C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C76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51C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93C76" w:rsidP="00446407" w:rsidR="00793C76" w:rsidRPr="00446407">
    <w:pPr>
      <w:jc w:val="center"/>
    </w:pPr>
    <w:r w:rsidRPr="004E7232">
      <w:rPr>
        <w:b/>
      </w:rPr>
      <w:t xml:space="preserve">                                                                               </w:t>
    </w:r>
    <w:r w:rsidR="00D73986">
      <w:rPr>
        <w:b/>
      </w:rPr>
      <w:tab/>
    </w:r>
    <w:r w:rsidR="00D73986">
      <w:rPr>
        <w:b/>
      </w:rPr>
      <w:tab/>
    </w:r>
    <w:r w:rsidRPr="004E7232">
      <w:rPr>
        <w:b/>
      </w:rPr>
      <w:t xml:space="preserve">     </w:t>
    </w:r>
    <w:r w:rsidR="00FA68E8">
      <w:rPr>
        <w:b/>
      </w:rPr>
      <w:t xml:space="preserve">            </w:t>
    </w:r>
    <w:r w:rsidR="00494843" w:rsidRPr="00494843">
      <w:t>10 St-395/2016-72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6407" w:rsidR="00446407">
    <w:pPr>
      <w:pStyle w:val="Zaglavlje"/>
    </w:pPr>
    <w:r>
      <w:tab/>
    </w:r>
    <w:r w:rsidR="00673E2A">
      <w:tab/>
    </w:r>
    <w:r w:rsidR="00494843">
      <w:t>10 St-395/2016-72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972714"/>
    <w:rsid w:val="00001742"/>
    <w:rsid w:val="00002D19"/>
    <w:rsid w:val="00004499"/>
    <w:rsid w:val="00016697"/>
    <w:rsid w:val="0003396A"/>
    <w:rsid w:val="0005271E"/>
    <w:rsid w:val="00063448"/>
    <w:rsid w:val="00071E45"/>
    <w:rsid w:val="00072611"/>
    <w:rsid w:val="00091890"/>
    <w:rsid w:val="000B4AE1"/>
    <w:rsid w:val="000B569C"/>
    <w:rsid w:val="000C553E"/>
    <w:rsid w:val="000C5BB5"/>
    <w:rsid w:val="000E53E3"/>
    <w:rsid w:val="000F2F01"/>
    <w:rsid w:val="00127553"/>
    <w:rsid w:val="0014549A"/>
    <w:rsid w:val="00147F0B"/>
    <w:rsid w:val="0015576B"/>
    <w:rsid w:val="00164A9E"/>
    <w:rsid w:val="001701EF"/>
    <w:rsid w:val="00172CC0"/>
    <w:rsid w:val="00173BAE"/>
    <w:rsid w:val="00176EFF"/>
    <w:rsid w:val="001831A7"/>
    <w:rsid w:val="00183B2E"/>
    <w:rsid w:val="00186303"/>
    <w:rsid w:val="001B5AA0"/>
    <w:rsid w:val="001C580C"/>
    <w:rsid w:val="001C6C21"/>
    <w:rsid w:val="001E02F0"/>
    <w:rsid w:val="001F1022"/>
    <w:rsid w:val="001F629F"/>
    <w:rsid w:val="00206D71"/>
    <w:rsid w:val="002356CB"/>
    <w:rsid w:val="002413E0"/>
    <w:rsid w:val="00242F8D"/>
    <w:rsid w:val="0025109B"/>
    <w:rsid w:val="00251457"/>
    <w:rsid w:val="00256E04"/>
    <w:rsid w:val="00290EE4"/>
    <w:rsid w:val="00296DCA"/>
    <w:rsid w:val="002C1CDE"/>
    <w:rsid w:val="002C25EA"/>
    <w:rsid w:val="002E46E0"/>
    <w:rsid w:val="002E6229"/>
    <w:rsid w:val="0031000C"/>
    <w:rsid w:val="003111A7"/>
    <w:rsid w:val="003252DC"/>
    <w:rsid w:val="00366257"/>
    <w:rsid w:val="00380DF0"/>
    <w:rsid w:val="00385DCE"/>
    <w:rsid w:val="003867DF"/>
    <w:rsid w:val="003A53B4"/>
    <w:rsid w:val="003B68E1"/>
    <w:rsid w:val="003C3292"/>
    <w:rsid w:val="003C61DD"/>
    <w:rsid w:val="003E3C6F"/>
    <w:rsid w:val="003F328C"/>
    <w:rsid w:val="00414A1A"/>
    <w:rsid w:val="00417837"/>
    <w:rsid w:val="00425282"/>
    <w:rsid w:val="00444783"/>
    <w:rsid w:val="00446407"/>
    <w:rsid w:val="004643FE"/>
    <w:rsid w:val="0046530C"/>
    <w:rsid w:val="00472107"/>
    <w:rsid w:val="00487D32"/>
    <w:rsid w:val="00487D46"/>
    <w:rsid w:val="00494843"/>
    <w:rsid w:val="004A68B4"/>
    <w:rsid w:val="004B30F9"/>
    <w:rsid w:val="004E7232"/>
    <w:rsid w:val="004F252F"/>
    <w:rsid w:val="004F643F"/>
    <w:rsid w:val="00515AF2"/>
    <w:rsid w:val="00515FAD"/>
    <w:rsid w:val="00527997"/>
    <w:rsid w:val="00536351"/>
    <w:rsid w:val="00540A7E"/>
    <w:rsid w:val="005466DC"/>
    <w:rsid w:val="005519B6"/>
    <w:rsid w:val="005B03B4"/>
    <w:rsid w:val="005B6B4F"/>
    <w:rsid w:val="005D46BE"/>
    <w:rsid w:val="005D73EA"/>
    <w:rsid w:val="005F4E01"/>
    <w:rsid w:val="005F5054"/>
    <w:rsid w:val="006122DA"/>
    <w:rsid w:val="00626730"/>
    <w:rsid w:val="006653A5"/>
    <w:rsid w:val="00673E2A"/>
    <w:rsid w:val="00676F34"/>
    <w:rsid w:val="0068094C"/>
    <w:rsid w:val="006937AA"/>
    <w:rsid w:val="006A4ACC"/>
    <w:rsid w:val="006A58BC"/>
    <w:rsid w:val="006C3461"/>
    <w:rsid w:val="006E49D3"/>
    <w:rsid w:val="006F33BB"/>
    <w:rsid w:val="00717744"/>
    <w:rsid w:val="007243F1"/>
    <w:rsid w:val="0073103A"/>
    <w:rsid w:val="00753BC3"/>
    <w:rsid w:val="007852A5"/>
    <w:rsid w:val="00793C76"/>
    <w:rsid w:val="00797F99"/>
    <w:rsid w:val="007B5A23"/>
    <w:rsid w:val="007C770D"/>
    <w:rsid w:val="007F2888"/>
    <w:rsid w:val="00805A37"/>
    <w:rsid w:val="00812B0C"/>
    <w:rsid w:val="00817B30"/>
    <w:rsid w:val="0082507F"/>
    <w:rsid w:val="00833654"/>
    <w:rsid w:val="0083562C"/>
    <w:rsid w:val="008363A8"/>
    <w:rsid w:val="00855C11"/>
    <w:rsid w:val="00866548"/>
    <w:rsid w:val="00885473"/>
    <w:rsid w:val="008A1D1A"/>
    <w:rsid w:val="008A43FD"/>
    <w:rsid w:val="008F763E"/>
    <w:rsid w:val="0090213F"/>
    <w:rsid w:val="00905566"/>
    <w:rsid w:val="00913BD1"/>
    <w:rsid w:val="009273BE"/>
    <w:rsid w:val="009306A5"/>
    <w:rsid w:val="0093293F"/>
    <w:rsid w:val="00936FE1"/>
    <w:rsid w:val="00972714"/>
    <w:rsid w:val="009812FB"/>
    <w:rsid w:val="0099178B"/>
    <w:rsid w:val="00996D94"/>
    <w:rsid w:val="009A0962"/>
    <w:rsid w:val="009A50C3"/>
    <w:rsid w:val="009B0826"/>
    <w:rsid w:val="009B7E28"/>
    <w:rsid w:val="009D6BDC"/>
    <w:rsid w:val="009E6023"/>
    <w:rsid w:val="009F0593"/>
    <w:rsid w:val="009F58E4"/>
    <w:rsid w:val="00A17EE6"/>
    <w:rsid w:val="00A64980"/>
    <w:rsid w:val="00A67EFB"/>
    <w:rsid w:val="00AA014D"/>
    <w:rsid w:val="00AC11DC"/>
    <w:rsid w:val="00AE61EA"/>
    <w:rsid w:val="00B13179"/>
    <w:rsid w:val="00B551F5"/>
    <w:rsid w:val="00B8262A"/>
    <w:rsid w:val="00BC7843"/>
    <w:rsid w:val="00BD13E0"/>
    <w:rsid w:val="00BD25CC"/>
    <w:rsid w:val="00BD6FC5"/>
    <w:rsid w:val="00BE60DE"/>
    <w:rsid w:val="00BE7500"/>
    <w:rsid w:val="00BF2269"/>
    <w:rsid w:val="00BF5800"/>
    <w:rsid w:val="00BF694D"/>
    <w:rsid w:val="00C01FDE"/>
    <w:rsid w:val="00C120BC"/>
    <w:rsid w:val="00C16F28"/>
    <w:rsid w:val="00C22DA1"/>
    <w:rsid w:val="00C57817"/>
    <w:rsid w:val="00C6359E"/>
    <w:rsid w:val="00C72ABE"/>
    <w:rsid w:val="00C74986"/>
    <w:rsid w:val="00C836CB"/>
    <w:rsid w:val="00C87380"/>
    <w:rsid w:val="00CA5865"/>
    <w:rsid w:val="00CB399F"/>
    <w:rsid w:val="00D2379D"/>
    <w:rsid w:val="00D270C7"/>
    <w:rsid w:val="00D31AC0"/>
    <w:rsid w:val="00D366CF"/>
    <w:rsid w:val="00D41355"/>
    <w:rsid w:val="00D5716B"/>
    <w:rsid w:val="00D73986"/>
    <w:rsid w:val="00D76B37"/>
    <w:rsid w:val="00D94AE8"/>
    <w:rsid w:val="00DA3E10"/>
    <w:rsid w:val="00DB5201"/>
    <w:rsid w:val="00DB6408"/>
    <w:rsid w:val="00DD7D99"/>
    <w:rsid w:val="00DE04B5"/>
    <w:rsid w:val="00DE5375"/>
    <w:rsid w:val="00DF2AA4"/>
    <w:rsid w:val="00E06D49"/>
    <w:rsid w:val="00E06E94"/>
    <w:rsid w:val="00E1770F"/>
    <w:rsid w:val="00E660FC"/>
    <w:rsid w:val="00E86CAC"/>
    <w:rsid w:val="00E9372C"/>
    <w:rsid w:val="00E942DF"/>
    <w:rsid w:val="00E951CF"/>
    <w:rsid w:val="00E956C0"/>
    <w:rsid w:val="00EA7DAD"/>
    <w:rsid w:val="00ED5077"/>
    <w:rsid w:val="00EE422B"/>
    <w:rsid w:val="00F029B8"/>
    <w:rsid w:val="00F14C50"/>
    <w:rsid w:val="00F211B8"/>
    <w:rsid w:val="00F27508"/>
    <w:rsid w:val="00F34385"/>
    <w:rsid w:val="00F50794"/>
    <w:rsid w:val="00F6162E"/>
    <w:rsid w:val="00F80603"/>
    <w:rsid w:val="00F84A81"/>
    <w:rsid w:val="00FA68E8"/>
    <w:rsid w:val="00FB6A66"/>
    <w:rsid w:val="00FC43A9"/>
    <w:rsid w:val="00FC5E6F"/>
    <w:rsid w:val="00FD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E6023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727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72714"/>
  </w:style>
  <w:style w:styleId="Podnoje" w:type="paragraph">
    <w:name w:val="footer"/>
    <w:basedOn w:val="Normal"/>
    <w:rsid w:val="004E723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51457"/>
    <w:pPr>
      <w:ind w:left="708"/>
    </w:pPr>
    <w:rPr>
      <w:rFonts w:hAnsi="Arial" w:ascii="Arial"/>
      <w:b/>
      <w:bCs w:val="false"/>
      <w:lang w:eastAsia="en-US"/>
    </w:rPr>
  </w:style>
  <w:style w:styleId="Tekstbalonia" w:type="paragraph">
    <w:name w:val="Balloon Text"/>
    <w:basedOn w:val="Normal"/>
    <w:link w:val="TekstbaloniaChar"/>
    <w:rsid w:val="00E942D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42DF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51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51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51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51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51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582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083172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398459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28870595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93212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275115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317027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456918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6802151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443179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728240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722579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03103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8280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0011338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6296333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16548128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11879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539020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52339709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5263063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64822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59458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38008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05347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8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7370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5820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650668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882381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2992296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127453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89504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8455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0458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8553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5383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8233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33895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6048079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8918830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147990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72464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7307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2420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3021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589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4634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294734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6679433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38758192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3381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895750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30561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4852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895239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60414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St-395/2016</izvorni_sadrzaj>
    <derivirana_varijabla naziv="DomainObject.Predmet.OznakaBroj_1">St-395/2016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CAPITOLIUM d.o.o. BUZET</izvorni_sadrzaj>
    <derivirana_varijabla naziv="DomainObject.Predmet.ProtustrankaFormated_1">  CAPITOLIUM d.o.o. BUZET</derivirana_varijabla>
  </DomainObject.Predmet.ProtustrankaFormated>
  <DomainObject.Predmet.ProtustrankaFormatedOIB>
    <izvorni_sadrzaj>  CAPITOLIUM d.o.o. BUZET, OIB 88051220007</izvorni_sadrzaj>
    <derivirana_varijabla naziv="DomainObject.Predmet.ProtustrankaFormatedOIB_1">  CAPITOLIUM d.o.o. BUZET, OIB 88051220007</derivirana_varijabla>
  </DomainObject.Predmet.ProtustrankaFormatedOIB>
  <DomainObject.Predmet.ProtustrankaFormatedWithAdress>
    <izvorni_sadrzaj> CAPITOLIUM d.o.o. BUZET, Joakima Rakovca 9, 52420 Buzet</izvorni_sadrzaj>
    <derivirana_varijabla naziv="DomainObject.Predmet.ProtustrankaFormatedWithAdress_1"> CAPITOLIUM d.o.o. BUZET, Joakima Rakovca 9, 52420 Buzet</derivirana_varijabla>
  </DomainObject.Predmet.ProtustrankaFormatedWithAdress>
  <DomainObject.Predmet.ProtustrankaFormatedWithAdressOIB>
    <izvorni_sadrzaj> CAPITOLIUM d.o.o. BUZET, OIB 88051220007, Joakima Rakovca 9, 52420 Buzet</izvorni_sadrzaj>
    <derivirana_varijabla naziv="DomainObject.Predmet.ProtustrankaFormatedWithAdressOIB_1"> CAPITOLIUM d.o.o. BUZET, OIB 88051220007, Joakima Rakovca 9, 52420 Buzet</derivirana_varijabla>
  </DomainObject.Predmet.ProtustrankaFormatedWithAdressOIB>
  <DomainObject.Predmet.ProtustrankaWithAdress>
    <izvorni_sadrzaj>CAPITOLIUM d.o.o. BUZET Joakima Rakovca 9, 52420 Buzet</izvorni_sadrzaj>
    <derivirana_varijabla naziv="DomainObject.Predmet.ProtustrankaWithAdress_1">CAPITOLIUM d.o.o. BUZET Joakima Rakovca 9, 52420 Buzet</derivirana_varijabla>
  </DomainObject.Predmet.ProtustrankaWithAdress>
  <DomainObject.Predmet.ProtustrankaWithAdressOIB>
    <izvorni_sadrzaj>CAPITOLIUM d.o.o. BUZET, OIB 88051220007, Joakima Rakovca 9, 52420 Buzet</izvorni_sadrzaj>
    <derivirana_varijabla naziv="DomainObject.Predmet.ProtustrankaWithAdressOIB_1">CAPITOLIUM d.o.o. BUZET, OIB 88051220007, Joakima Rakovca 9, 52420 Buzet</derivirana_varijabla>
  </DomainObject.Predmet.ProtustrankaWithAdressOIB>
  <DomainObject.Predmet.ProtustrankaNazivFormated>
    <izvorni_sadrzaj>CAPITOLIUM d.o.o. BUZET</izvorni_sadrzaj>
    <derivirana_varijabla naziv="DomainObject.Predmet.ProtustrankaNazivFormated_1">CAPITOLIUM d.o.o. BUZET</derivirana_varijabla>
  </DomainObject.Predmet.ProtustrankaNazivFormated>
  <DomainObject.Predmet.ProtustrankaNazivFormatedOIB>
    <izvorni_sadrzaj>CAPITOLIUM d.o.o. BUZET, OIB 88051220007</izvorni_sadrzaj>
    <derivirana_varijabla naziv="DomainObject.Predmet.ProtustrankaNazivFormatedOIB_1">CAPITOLIUM d.o.o. BUZET, OIB 88051220007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</izvorni_sadrzaj>
    <derivirana_varijabla naziv="DomainObject.Predmet.StrankaFormated_1">  REPUBLIKA HRVATSKA, Ministarstvo financija, Porezna uprava, Područni ured Istra, Primorje, Gorski Kotar  i Lika</derivirana_varijabla>
  </DomainObject.Predmet.StrankaFormated>
  <DomainObject.Predmet.StrankaFormatedOIB>
    <izvorni_sadrzaj>  REPUBLIKA HRVATSKA, Ministarstvo financija, Porezna uprava, Područni ured Istra, Primorje, Gorski Kotar  i Lika, OIB 52634238587</izvorni_sadrzaj>
    <derivirana_varijabla naziv="DomainObject.Predmet.StrankaFormatedOIB_1">  REPUBLIKA HRVATSKA, Ministarstvo financija, Porezna uprava, Područni ured Istra, Primorje, Gorski Kotar  i Lika, OIB 52634238587</derivirana_varijabla>
  </DomainObject.Predmet.StrankaFormatedOIB>
  <DomainObject.Predmet.StrankaFormatedWithAdress>
    <izvorni_sadrzaj> REPUBLIKA HRVATSKA, Ministarstvo financija, Porezna uprava, Područni ured Istra, Primorje, Gorski Kotar  i Lika</izvorni_sadrzaj>
    <derivirana_varijabla naziv="DomainObject.Predmet.StrankaFormatedWithAdress_1"> REPUBLIKA HRVATSKA, Ministarstvo financija, Porezna uprava, Područni ured Istra, Primorje, Gorski Kotar  i Lika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</izvorni_sadrzaj>
    <derivirana_varijabla naziv="DomainObject.Predmet.StrankaFormatedWithAdressOIB_1"> REPUBLIKA HRVATSKA, Ministarstvo financija, Porezna uprava, Područni ured Istra, Primorje, Gorski Kotar  i Lika, OIB 52634238587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27402.52</izvorni_sadrzaj>
    <derivirana_varijabla naziv="DomainObject.Predmet.TrenutnaVrijednost_1">27402.52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Primorje, Gorski Kotar  i Lika</item>
    </izvorni_sadrzaj>
    <derivirana_varijabla naziv="DomainObject.Predmet.StrankaListFormated_1">
      <item>REPUBLIKA HRVATSKA, Ministarstvo financija, Porezna uprava, Područni ured Istra, Primorje, Gorski Kotar  i Lika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</item>
    </izvorni_sadrzaj>
    <derivirana_varijabla naziv="DomainObject.Predmet.StrankaListFormatedOIB_1">
      <item>REPUBLIKA HRVATSKA, Ministarstvo financija, Porezna uprava, Područni ured Istra, Primorje, Gorski Kotar 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</item>
    </izvorni_sadrzaj>
    <derivirana_varijabla naziv="DomainObject.Predmet.StrankaListFormatedWithAdress_1">
      <item>REPUBLIKA HRVATSKA, Ministarstvo financija, Porezna uprava, Područni ured Istra, Primorje, Gorski Kotar  i Lika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</item>
    </izvorni_sadrzaj>
    <derivirana_varijabla naziv="DomainObject.Predmet.StrankaListFormatedWithAdressOIB_1">
      <item>REPUBLIKA HRVATSKA, Ministarstvo financija, Porezna uprava, Područni ured Istra, Primorje, Gorski Kotar 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CAPITOLIUM d.o.o. BUZET</item>
    </izvorni_sadrzaj>
    <derivirana_varijabla naziv="DomainObject.Predmet.ProtuStrankaListFormated_1">
      <item>CAPITOLIUM d.o.o. BUZET</item>
    </derivirana_varijabla>
  </DomainObject.Predmet.ProtuStrankaListFormated>
  <DomainObject.Predmet.ProtuStrankaListFormatedOIB>
    <izvorni_sadrzaj>
      <item>CAPITOLIUM d.o.o. BUZET, OIB 88051220007</item>
    </izvorni_sadrzaj>
    <derivirana_varijabla naziv="DomainObject.Predmet.ProtuStrankaListFormatedOIB_1">
      <item>CAPITOLIUM d.o.o. BUZET, OIB 88051220007</item>
    </derivirana_varijabla>
  </DomainObject.Predmet.ProtuStrankaListFormatedOIB>
  <DomainObject.Predmet.ProtuStrankaListFormatedWithAdress>
    <izvorni_sadrzaj>
      <item>CAPITOLIUM d.o.o. BUZET, Joakima Rakovca 9, 52420 Buzet</item>
    </izvorni_sadrzaj>
    <derivirana_varijabla naziv="DomainObject.Predmet.ProtuStrankaListFormatedWithAdress_1">
      <item>CAPITOLIUM d.o.o. BUZET, Joakima Rakovca 9, 52420 Buzet</item>
    </derivirana_varijabla>
  </DomainObject.Predmet.ProtuStrankaListFormatedWithAdress>
  <DomainObject.Predmet.ProtuStrankaListFormatedWithAdressOIB>
    <izvorni_sadrzaj>
      <item>CAPITOLIUM d.o.o. BUZET, OIB 88051220007, Joakima Rakovca 9, 52420 Buzet</item>
    </izvorni_sadrzaj>
    <derivirana_varijabla naziv="DomainObject.Predmet.ProtuStrankaListFormatedWithAdressOIB_1">
      <item>CAPITOLIUM d.o.o. BUZET, OIB 88051220007, Joakima Rakovca 9, 52420 Buzet</item>
    </derivirana_varijabla>
  </DomainObject.Predmet.ProtuStrankaListFormatedWithAdressOIB>
  <DomainObject.Predmet.ProtuStrankaListNazivFormated>
    <izvorni_sadrzaj>
      <item>CAPITOLIUM d.o.o. BUZET</item>
    </izvorni_sadrzaj>
    <derivirana_varijabla naziv="DomainObject.Predmet.ProtuStrankaListNazivFormated_1">
      <item>CAPITOLIUM d.o.o. BUZET</item>
    </derivirana_varijabla>
  </DomainObject.Predmet.ProtuStrankaListNazivFormated>
  <DomainObject.Predmet.ProtuStrankaListNazivFormatedOIB>
    <izvorni_sadrzaj>
      <item>CAPITOLIUM d.o.o. BUZET, OIB 88051220007</item>
    </izvorni_sadrzaj>
    <derivirana_varijabla naziv="DomainObject.Predmet.ProtuStrankaListNazivFormatedOIB_1">
      <item>CAPITOLIUM d.o.o. BUZET, OIB 88051220007</item>
    </derivirana_varijabla>
  </DomainObject.Predmet.ProtuStrankaListNazivFormatedOIB>
  <DomainObject.Predmet.OstaliListFormated>
    <izvorni_sadrzaj>
      <item>Odvj. Hrvoje Lešić</item>
    </izvorni_sadrzaj>
    <derivirana_varijabla naziv="DomainObject.Predmet.OstaliListFormated_1">
      <item>Odvj. Hrvoje Lešić</item>
    </derivirana_varijabla>
  </DomainObject.Predmet.OstaliListFormated>
  <DomainObject.Predmet.OstaliListFormatedOIB>
    <izvorni_sadrzaj>
      <item>Odvj. Hrvoje Lešić</item>
    </izvorni_sadrzaj>
    <derivirana_varijabla naziv="DomainObject.Predmet.OstaliListFormatedOIB_1">
      <item>Odvj. Hrvoje Lešić</item>
    </derivirana_varijabla>
  </DomainObject.Predmet.OstaliListFormatedOIB>
  <DomainObject.Predmet.OstaliListFormatedWithAdress>
    <izvorni_sadrzaj>
      <item>Odvj. Hrvoje Lešić, J.J. Strossmayera 8, 32270 Županja</item>
    </izvorni_sadrzaj>
    <derivirana_varijabla naziv="DomainObject.Predmet.OstaliListFormatedWithAdress_1">
      <item>Odvj. Hrvoje Lešić, J.J. Strossmayera 8, 32270 Županja</item>
    </derivirana_varijabla>
  </DomainObject.Predmet.OstaliListFormatedWithAdress>
  <DomainObject.Predmet.OstaliListFormatedWithAdressOIB>
    <izvorni_sadrzaj>
      <item>Odvj. Hrvoje Lešić, J.J. Strossmayera 8, 32270 Županja</item>
    </izvorni_sadrzaj>
    <derivirana_varijabla naziv="DomainObject.Predmet.OstaliListFormatedWithAdressOIB_1">
      <item>Odvj. Hrvoje Lešić, J.J. Strossmayera 8, 32270 Županja</item>
    </derivirana_varijabla>
  </DomainObject.Predmet.OstaliListFormatedWithAdressOIB>
  <DomainObject.Predmet.OstaliListNazivFormated>
    <izvorni_sadrzaj>
      <item>Odvj. Hrvoje Lešić</item>
    </izvorni_sadrzaj>
    <derivirana_varijabla naziv="DomainObject.Predmet.OstaliListNazivFormated_1">
      <item>Odvj. Hrvoje Lešić</item>
    </derivirana_varijabla>
  </DomainObject.Predmet.OstaliListNazivFormated>
  <DomainObject.Predmet.OstaliListNazivFormatedOIB>
    <izvorni_sadrzaj>
      <item>Odvj. Hrvoje Lešić</item>
    </izvorni_sadrzaj>
    <derivirana_varijabla naziv="DomainObject.Predmet.OstaliListNazivFormatedOIB_1">
      <item>Odvj. Hrvoje Lešić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CAPITOLIUM d.o.o. BUZET</izvorni_sadrzaj>
    <derivirana_varijabla naziv="DomainObject.Predmet.ProtustrankaIDrugi_1">CAPITOLIUM d.o.o. BUZET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CAPITOLIUM d.o.o. BUZET, OIB 88051220007, Joakima Rakovca 9, 52420 Buzet</izvorni_sadrzaj>
    <derivirana_varijabla naziv="DomainObject.Predmet.ProtustrankaIDrugiAdressOIB_1">CAPITOLIUM d.o.o. BUZET, OIB 88051220007, Joakima Rakovca 9,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CAPITOLIUM d.o.o. BUZET</item>
      <item>REPUBLIKA HRVATSKA, Ministarstvo financija, Porezna uprava, Područni ured Istra, Primorje, Gorski Kotar  i Lika</item>
      <item>Odvj. Hrvoje Lešić</item>
    </izvorni_sadrzaj>
    <derivirana_varijabla naziv="DomainObject.Predmet.SudioniciListNaziv_1">
      <item>CAPITOLIUM d.o.o. BUZET</item>
      <item>REPUBLIKA HRVATSKA, Ministarstvo financija, Porezna uprava, Područni ured Istra, Primorje, Gorski Kotar  i Lika</item>
      <item>Odvj. Hrvoje Lešić</item>
    </derivirana_varijabla>
  </DomainObject.Predmet.SudioniciListNaziv>
  <DomainObject.Predmet.SudioniciListAdressOIB>
    <izvorni_sadrzaj>
      <item>CAPITOLIUM d.o.o. BUZET, OIB 88051220007, Joakima Rakovca 9,52420 Buzet</item>
      <item>REPUBLIKA HRVATSKA, Ministarstvo financija, Porezna uprava, Područni ured Istra, Primorje, Gorski Kotar  i Lika, OIB 52634238587</item>
      <item>Odvj. Hrvoje Lešić, J.J. Strossmayera 8,32270 Županja</item>
    </izvorni_sadrzaj>
    <derivirana_varijabla naziv="DomainObject.Predmet.SudioniciListAdressOIB_1">
      <item>CAPITOLIUM d.o.o. BUZET, OIB 88051220007, Joakima Rakovca 9,52420 Buzet</item>
      <item>REPUBLIKA HRVATSKA, Ministarstvo financija, Porezna uprava, Područni ured Istra, Primorje, Gorski Kotar  i Lika, OIB 52634238587</item>
      <item>Odvj. Hrvoje Lešić, J.J. Strossmayera 8,32270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88051220007</item>
      <item>, OIB 52634238587</item>
      <item>, OIB null</item>
    </izvorni_sadrzaj>
    <derivirana_varijabla naziv="DomainObject.Predmet.SudioniciListNazivOIB_1">
      <item>, OIB 88051220007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B33FE4-AE39-42BE-844A-A0CD667115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..</properties:Company>
  <properties:Pages>3</properties:Pages>
  <properties:Words>1274</properties:Words>
  <properties:Characters>6797</properties:Characters>
  <properties:Lines>144</properties:Lines>
  <properties:Paragraphs>54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20 St-55/11</vt:lpstr>
    </vt:vector>
  </properties:TitlesOfParts>
  <properties:LinksUpToDate>false</properties:LinksUpToDate>
  <properties:CharactersWithSpaces>8219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2018-09-03T10:23:00Z</dcterms:created>
  <dc:creator>korisnik</dc:creator>
  <cp:lastModifiedBy>Sanja Lakošeljac</cp:lastModifiedBy>
  <cp:lastPrinted>2018-09-03T10:26:00Z</cp:lastPrinted>
  <dcterms:modified xmlns:xsi="http://www.w3.org/2001/XMLSchema-instance" xsi:type="dcterms:W3CDTF">2018-09-03T10:26:00Z</dcterms:modified>
  <cp:revision>4</cp:revision>
  <dc:title>Poslovni broj: 20 St-55/11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(St-395-16 Rješenje o dosudi nekretnine (3).docx)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