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584" w14:paraId="a5b458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D4F65">
        <w:rPr>
          <w:lang w:val="hr-HR"/>
        </w:rPr>
        <w:t>SATURNUS SLIVNO d.o.o., Split, Kijevska 14, OIB: 39819360618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F44EF0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>dužnikom</w:t>
      </w:r>
      <w:r w:rsidR="002660C3" w:rsidRPr="00275B05">
        <w:rPr>
          <w:lang w:val="hr-HR"/>
        </w:rPr>
        <w:t xml:space="preserve"> </w:t>
      </w:r>
      <w:r w:rsidR="00CD4F65">
        <w:rPr>
          <w:lang w:val="hr-HR"/>
        </w:rPr>
        <w:t>SATURNUS SLIVNO d.o.o., Split, Kijevska 14, OIB: 39819360618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F44EF0">
        <w:rPr>
          <w:color w:themeColor="text1" w:val="000000"/>
          <w:lang w:val="hr-HR"/>
        </w:rPr>
        <w:t>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D4F65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CD4F6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807218">
        <w:t>Vencel</w:t>
      </w:r>
      <w:proofErr w:type="spellEnd"/>
      <w:r w:rsidR="00807218">
        <w:t xml:space="preserve"> </w:t>
      </w:r>
      <w:proofErr w:type="spellStart"/>
      <w:r w:rsidR="00807218">
        <w:t>Čuljak</w:t>
      </w:r>
      <w:proofErr w:type="spellEnd"/>
      <w:r w:rsidR="00807218">
        <w:t xml:space="preserve">, Osijek, </w:t>
      </w:r>
      <w:proofErr w:type="spellStart"/>
      <w:r w:rsidR="00807218">
        <w:t>Plješevička</w:t>
      </w:r>
      <w:proofErr w:type="spellEnd"/>
      <w:r w:rsidR="00807218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D4F65">
        <w:rPr>
          <w:lang w:val="hr-HR"/>
        </w:rPr>
        <w:t>SATURNUS SLIVNO d.o.o., Split, Kijevska 14, OIB: 39819360618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D4F65">
        <w:rPr>
          <w:lang w:val="hr-HR"/>
        </w:rPr>
        <w:t>SATURNUS SLIVNO d.o.o., Split, Kijevska 14, OIB: 39819360618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D4F65">
        <w:rPr>
          <w:lang w:val="hr-HR"/>
        </w:rPr>
        <w:t>1007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D4F65">
        <w:rPr>
          <w:lang w:val="hr-HR"/>
        </w:rPr>
        <w:t>62.913,72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F44EF0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CD4F65">
      <w:rPr>
        <w:lang w:val="hr-HR"/>
      </w:rPr>
      <w:t>38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D4F65">
      <w:rPr>
        <w:lang w:val="hr-HR"/>
      </w:rPr>
      <w:t>838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826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07218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4F65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4EF0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SATURNUS SLIVNO d.o.o., za prijevoz putnika i turizam</izvorni_sadrzaj>
    <derivirana_varijabla naziv="DomainObject.Predmet.ProtustrankaFormated_1">  SATURNUS SLIVNO d.o.o., za prijevoz putnika i turizam</derivirana_varijabla>
  </DomainObject.Predmet.ProtustrankaFormated>
  <DomainObject.Predmet.ProtustrankaFormatedOIB>
    <izvorni_sadrzaj>  SATURNUS SLIVNO d.o.o., za prijevoz putnika i turizam, OIB 39819360618</izvorni_sadrzaj>
    <derivirana_varijabla naziv="DomainObject.Predmet.ProtustrankaFormatedOIB_1">  SATURNUS SLIVNO d.o.o., za prijevoz putnika i turizam, OIB 39819360618</derivirana_varijabla>
  </DomainObject.Predmet.ProtustrankaFormatedOIB>
  <DomainObject.Predmet.ProtustrankaFormatedWithAdress>
    <izvorni_sadrzaj> SATURNUS SLIVNO d.o.o., za prijevoz putnika i turizam, Kijevska 14, 21000 Split</izvorni_sadrzaj>
    <derivirana_varijabla naziv="DomainObject.Predmet.ProtustrankaFormatedWithAdress_1"> SATURNUS SLIVNO d.o.o., za prijevoz putnika i turizam, Kijevska 14, 21000 Split</derivirana_varijabla>
  </DomainObject.Predmet.ProtustrankaFormatedWithAdress>
  <DomainObject.Predmet.ProtustrankaFormatedWithAdressOIB>
    <izvorni_sadrzaj> SATURNUS SLIVNO d.o.o., za prijevoz putnika i turizam, OIB 39819360618, Kijevska 14, 21000 Split</izvorni_sadrzaj>
    <derivirana_varijabla naziv="DomainObject.Predmet.ProtustrankaFormatedWithAdressOIB_1"> SATURNUS SLIVNO d.o.o., za prijevoz putnika i turizam, OIB 39819360618, Kijevska 14, 21000 Split</derivirana_varijabla>
  </DomainObject.Predmet.ProtustrankaFormatedWithAdressOIB>
  <DomainObject.Predmet.ProtustrankaWithAdress>
    <izvorni_sadrzaj>SATURNUS SLIVNO d.o.o., za prijevoz putnika i turizam Kijevska 14, 21000 Split</izvorni_sadrzaj>
    <derivirana_varijabla naziv="DomainObject.Predmet.ProtustrankaWithAdress_1">SATURNUS SLIVNO d.o.o., za prijevoz putnika i turizam Kijevska 14, 21000 Split</derivirana_varijabla>
  </DomainObject.Predmet.ProtustrankaWithAdress>
  <DomainObject.Predmet.ProtustrankaWithAdressOIB>
    <izvorni_sadrzaj>SATURNUS SLIVNO d.o.o., za prijevoz putnika i turizam, OIB 39819360618, Kijevska 14, 21000 Split</izvorni_sadrzaj>
    <derivirana_varijabla naziv="DomainObject.Predmet.ProtustrankaWithAdressOIB_1">SATURNUS SLIVNO d.o.o., za prijevoz putnika i turizam, OIB 39819360618, Kijevska 14, 21000 Split</derivirana_varijabla>
  </DomainObject.Predmet.ProtustrankaWithAdressOIB>
  <DomainObject.Predmet.ProtustrankaNazivFormated>
    <izvorni_sadrzaj>SATURNUS SLIVNO d.o.o., za prijevoz putnika i turizam</izvorni_sadrzaj>
    <derivirana_varijabla naziv="DomainObject.Predmet.ProtustrankaNazivFormated_1">SATURNUS SLIVNO d.o.o., za prijevoz putnika i turizam</derivirana_varijabla>
  </DomainObject.Predmet.ProtustrankaNazivFormated>
  <DomainObject.Predmet.ProtustrankaNazivFormatedOIB>
    <izvorni_sadrzaj>SATURNUS SLIVNO d.o.o., za prijevoz putnika i turizam, OIB 39819360618</izvorni_sadrzaj>
    <derivirana_varijabla naziv="DomainObject.Predmet.ProtustrankaNazivFormatedOIB_1">SATURNUS SLIVNO d.o.o., za prijevoz putnika i turizam, OIB 39819360618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62913.72</izvorni_sadrzaj>
    <derivirana_varijabla naziv="DomainObject.Predmet.TrenutnaVrijednost_1">62913.72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SATURNUS SLIVNO d.o.o., za prijevoz putnika i turizam</item>
    </izvorni_sadrzaj>
    <derivirana_varijabla naziv="DomainObject.Predmet.ProtuStrankaListFormated_1">
      <item>SATURNUS SLIVNO d.o.o., za prijevoz putnika i turizam</item>
    </derivirana_varijabla>
  </DomainObject.Predmet.ProtuStrankaListFormated>
  <DomainObject.Predmet.ProtuStrankaListFormatedOIB>
    <izvorni_sadrzaj>
      <item>SATURNUS SLIVNO d.o.o., za prijevoz putnika i turizam, OIB 39819360618</item>
    </izvorni_sadrzaj>
    <derivirana_varijabla naziv="DomainObject.Predmet.ProtuStrankaListFormatedOIB_1">
      <item>SATURNUS SLIVNO d.o.o., za prijevoz putnika i turizam, OIB 39819360618</item>
    </derivirana_varijabla>
  </DomainObject.Predmet.ProtuStrankaListFormatedOIB>
  <DomainObject.Predmet.ProtuStrankaListFormatedWithAdress>
    <izvorni_sadrzaj>
      <item>SATURNUS SLIVNO d.o.o., za prijevoz putnika i turizam, Kijevska 14, 21000 Split</item>
    </izvorni_sadrzaj>
    <derivirana_varijabla naziv="DomainObject.Predmet.ProtuStrankaListFormatedWithAdress_1">
      <item>SATURNUS SLIVNO d.o.o., za prijevoz putnika i turizam, Kijevska 14, 21000 Split</item>
    </derivirana_varijabla>
  </DomainObject.Predmet.ProtuStrankaListFormatedWithAdress>
  <DomainObject.Predmet.ProtuStrankaListFormatedWithAdressOIB>
    <izvorni_sadrzaj>
      <item>SATURNUS SLIVNO d.o.o., za prijevoz putnika i turizam, OIB 39819360618, Kijevska 14, 21000 Split</item>
    </izvorni_sadrzaj>
    <derivirana_varijabla naziv="DomainObject.Predmet.ProtuStrankaListFormatedWithAdressOIB_1">
      <item>SATURNUS SLIVNO d.o.o., za prijevoz putnika i turizam, OIB 39819360618, Kijevska 14, 21000 Split</item>
    </derivirana_varijabla>
  </DomainObject.Predmet.ProtuStrankaListFormatedWithAdressOIB>
  <DomainObject.Predmet.ProtuStrankaListNazivFormated>
    <izvorni_sadrzaj>
      <item>SATURNUS SLIVNO d.o.o., za prijevoz putnika i turizam</item>
    </izvorni_sadrzaj>
    <derivirana_varijabla naziv="DomainObject.Predmet.ProtuStrankaListNazivFormated_1">
      <item>SATURNUS SLIVNO d.o.o., za prijevoz putnika i turizam</item>
    </derivirana_varijabla>
  </DomainObject.Predmet.ProtuStrankaListNazivFormated>
  <DomainObject.Predmet.ProtuStrankaListNazivFormatedOIB>
    <izvorni_sadrzaj>
      <item>SATURNUS SLIVNO d.o.o., za prijevoz putnika i turizam, OIB 39819360618</item>
    </izvorni_sadrzaj>
    <derivirana_varijabla naziv="DomainObject.Predmet.ProtuStrankaListNazivFormatedOIB_1">
      <item>SATURNUS SLIVNO d.o.o., za prijevoz putnika i turizam, OIB 39819360618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SATURNUS SLIVNO d.o.o., za prijevoz putnika i turizam</izvorni_sadrzaj>
    <derivirana_varijabla naziv="DomainObject.Predmet.ProtustrankaIDrugi_1">SATURNUS SLIVNO d.o.o., za prijevoz putnika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SATURNUS SLIVNO d.o.o., za prijevoz putnika i turizam, OIB 39819360618, Kijevska 14, 21000 Split</izvorni_sadrzaj>
    <derivirana_varijabla naziv="DomainObject.Predmet.ProtustrankaIDrugiAdressOIB_1">SATURNUS SLIVNO d.o.o., za prijevoz putnika i turizam, OIB 39819360618, Kijevska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SATURNUS SLIVNO d.o.o., za prijevoz putnika i turizam</item>
      <item>FINANCIJSKA AGENCIJA, RC SPLIT</item>
    </izvorni_sadrzaj>
    <derivirana_varijabla naziv="DomainObject.Predmet.SudioniciListNaziv_1">
      <item>SATURNUS SLIVNO d.o.o., za prijevoz putnika i turizam</item>
      <item>FINANCIJSKA AGENCIJA, RC SPLIT</item>
    </derivirana_varijabla>
  </DomainObject.Predmet.SudioniciListNaziv>
  <DomainObject.Predmet.SudioniciListAdressOIB>
    <izvorni_sadrzaj>
      <item>SATURNUS SLIVNO d.o.o., za prijevoz putnika i turizam, OIB 39819360618, Kijevska 14,21000 Split</item>
      <item>FINANCIJSKA AGENCIJA, RC SPLIT, OIB 85821130368, Mažuranićevo šetalište 24 b,21000 Split</item>
    </izvorni_sadrzaj>
    <derivirana_varijabla naziv="DomainObject.Predmet.SudioniciListAdressOIB_1">
      <item>SATURNUS SLIVNO d.o.o., za prijevoz putnika i turizam, OIB 39819360618, Kijevska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39819360618</item>
      <item>, OIB 85821130368</item>
    </izvorni_sadrzaj>
    <derivirana_varijabla naziv="DomainObject.Predmet.SudioniciListNazivOIB_1">
      <item>, OIB 39819360618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979A6-96DA-4B49-A44B-34435F507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4171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2016-05-06T07:22:00Z</cp:lastPrinted>
  <dcterms:modified xmlns:xsi="http://www.w3.org/2001/XMLSchema-instance" xsi:type="dcterms:W3CDTF">2016-05-06T07:29:00Z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