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a125" w14:paraId="0e8a125" w:rsidRDefault="00CC00F1" w:rsidP="00CC00F1" w:rsidR="000A7106" w:rsidRPr="00FA3260">
      <w:pPr>
        <w:jc w:val="right"/>
        <w15:collapsed w:val="false"/>
        <w:rPr>
          <w:b/>
        </w:rPr>
      </w:pPr>
      <w:bookmarkStart w:name="_GoBack" w:id="0"/>
      <w:bookmarkEnd w:id="0"/>
      <w:r w:rsidRPr="001C5505">
        <w:t>1 St-</w:t>
      </w:r>
      <w:r w:rsidR="00EE6112">
        <w:t>811</w:t>
      </w:r>
      <w:r>
        <w:t>/1</w:t>
      </w:r>
      <w:r w:rsidR="00A2677E">
        <w:t>6</w:t>
      </w:r>
      <w:r>
        <w:t>-</w:t>
      </w:r>
      <w:r w:rsidR="00EE6112">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EE6112">
        <w:t xml:space="preserve">FORMA INTERIJERI d.o.o., Zadar, Put Murvice 1, OIB: 78171353500, </w:t>
      </w:r>
      <w:r w:rsidR="003A0A6A" w:rsidRPr="001C5505">
        <w:t xml:space="preserve">dana </w:t>
      </w:r>
      <w:r w:rsidR="00EE6112">
        <w:t>5.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E6112">
        <w:t>FORMA INTERIJERI d.o.o., Zadar, Put Murvice 1, OIB: 78171353500</w:t>
      </w:r>
      <w:r w:rsidR="0006550B">
        <w:t>,</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EE6112">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E6112">
        <w:t>811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EE6112">
        <w:t xml:space="preserve">FORMA INTERIJERI d.o.o., Zadar </w:t>
      </w:r>
      <w:r>
        <w:t>pokrenut je prethodni postupak i određeno ročište za utvrđivanje uvjeta za otvaranje stečajnog postupk</w:t>
      </w:r>
      <w:r w:rsidR="005D4AD8">
        <w:t>a</w:t>
      </w:r>
      <w:r w:rsidR="00F72124">
        <w:t>. Na navedeno ročište pristupio</w:t>
      </w:r>
      <w:r>
        <w:t xml:space="preserve"> je zastupni</w:t>
      </w:r>
      <w:r w:rsidR="00F72124">
        <w:t>k</w:t>
      </w:r>
      <w:r>
        <w:t xml:space="preserve"> po zakonu stečajnog dužnika i iskaza</w:t>
      </w:r>
      <w:r w:rsidR="00F72124">
        <w:t>o</w:t>
      </w:r>
      <w:r>
        <w:t xml:space="preserve"> da stečajni dužnik</w:t>
      </w:r>
      <w:r w:rsidRPr="00BB2B86">
        <w:rPr>
          <w:b/>
        </w:rPr>
        <w:t xml:space="preserve"> </w:t>
      </w:r>
      <w:r w:rsidR="00EA51BE">
        <w:t>nema nikakve</w:t>
      </w:r>
      <w:r w:rsidR="00B664F9">
        <w:t xml:space="preserve"> </w:t>
      </w:r>
      <w:r w:rsidRPr="00EB3959">
        <w:t xml:space="preserve">imovine, </w:t>
      </w:r>
      <w:r w:rsidR="00EE6112">
        <w:t>već samo potraživanja u iznosu od oko 26.000,00 kuna koja treba naplatiti te posebno istaknuo da je voljan podmiriti dugovanje i nastaviti poslovanje. Iz potvrde FINA-e od 4. listopada 2016. proizlazi da je stečajni dužnik u neprekidnoj blokadi 253 dana i da nepodmirene osnove za plaćanje iznose 4.395,86 kuna, iz čega proizlazi da stečajni razlog još uvijek postoji obzirom da je dužnik nesposoban za plaćanje jer u razdoblju dužem od 60 dana ima evidentiranih neizvršenih osnova za plaćanje u smislu odredbe čl. 6. st. 2. alineja 1. Stečajnog zakona.</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w:t>
      </w:r>
      <w:r w:rsidR="004C7D6E">
        <w:lastRenderedPageBreak/>
        <w:t xml:space="preserve">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E6112">
        <w:t>5.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 xml:space="preserve">Ardena </w:t>
      </w:r>
      <w:proofErr w:type="spellStart"/>
      <w:r w:rsidRPr="00D019D4">
        <w:t>Bajlo</w:t>
      </w:r>
      <w:proofErr w:type="spellEnd"/>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4F9" w:rsidP="00FC3541" w:rsidR="00B664F9">
      <w:r>
        <w:separator/>
      </w:r>
    </w:p>
  </w:endnote>
  <w:endnote w:id="0" w:type="continuationSeparator">
    <w:p w:rsidRDefault="00B664F9" w:rsidP="00FC3541" w:rsidR="00B66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4F9" w:rsidP="00FC3541" w:rsidR="00B664F9">
      <w:r>
        <w:separator/>
      </w:r>
    </w:p>
  </w:footnote>
  <w:footnote w:id="0" w:type="continuationSeparator">
    <w:p w:rsidRDefault="00B664F9" w:rsidP="00FC3541" w:rsidR="00B66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64F9" w:rsidP="00FC3541" w:rsidR="00B664F9">
    <w:pPr>
      <w:pStyle w:val="Zaglavlje"/>
      <w:jc w:val="right"/>
    </w:pPr>
    <w:r>
      <w:t>1 St-</w:t>
    </w:r>
    <w:r w:rsidR="00EE6112">
      <w:t>811/16-11</w:t>
    </w:r>
  </w:p>
  <w:p w:rsidRDefault="00B664F9" w:rsidR="00B664F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6550B"/>
    <w:rsid w:val="00085275"/>
    <w:rsid w:val="000A7106"/>
    <w:rsid w:val="000A7A8A"/>
    <w:rsid w:val="00146A4A"/>
    <w:rsid w:val="0017733B"/>
    <w:rsid w:val="001C5505"/>
    <w:rsid w:val="0021108A"/>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3229E"/>
    <w:rsid w:val="00541309"/>
    <w:rsid w:val="005817E2"/>
    <w:rsid w:val="0058362B"/>
    <w:rsid w:val="005838C3"/>
    <w:rsid w:val="00586147"/>
    <w:rsid w:val="00586417"/>
    <w:rsid w:val="00591DA9"/>
    <w:rsid w:val="005B17E9"/>
    <w:rsid w:val="005D4AD8"/>
    <w:rsid w:val="00604C29"/>
    <w:rsid w:val="006063D5"/>
    <w:rsid w:val="00607124"/>
    <w:rsid w:val="00682E82"/>
    <w:rsid w:val="00695F0B"/>
    <w:rsid w:val="006D5987"/>
    <w:rsid w:val="006E1CA5"/>
    <w:rsid w:val="006F0213"/>
    <w:rsid w:val="006F5BDE"/>
    <w:rsid w:val="006F75A9"/>
    <w:rsid w:val="0077196F"/>
    <w:rsid w:val="00774D7C"/>
    <w:rsid w:val="007B312D"/>
    <w:rsid w:val="007C5ABC"/>
    <w:rsid w:val="00816F81"/>
    <w:rsid w:val="00864654"/>
    <w:rsid w:val="008A52F7"/>
    <w:rsid w:val="008B1612"/>
    <w:rsid w:val="008B2D83"/>
    <w:rsid w:val="008C2399"/>
    <w:rsid w:val="008D4D63"/>
    <w:rsid w:val="008E1367"/>
    <w:rsid w:val="00914580"/>
    <w:rsid w:val="00933E53"/>
    <w:rsid w:val="00986571"/>
    <w:rsid w:val="009965B7"/>
    <w:rsid w:val="009E02A4"/>
    <w:rsid w:val="009F0217"/>
    <w:rsid w:val="00A2677E"/>
    <w:rsid w:val="00A448CA"/>
    <w:rsid w:val="00A94666"/>
    <w:rsid w:val="00A96B54"/>
    <w:rsid w:val="00AE41C1"/>
    <w:rsid w:val="00B225CC"/>
    <w:rsid w:val="00B32CC5"/>
    <w:rsid w:val="00B664F9"/>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92B79"/>
    <w:rsid w:val="00EA51BE"/>
    <w:rsid w:val="00EB1AEF"/>
    <w:rsid w:val="00EB3959"/>
    <w:rsid w:val="00EE6112"/>
    <w:rsid w:val="00F56E4E"/>
    <w:rsid w:val="00F711C7"/>
    <w:rsid w:val="00F72124"/>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1108A"/>
    <w:rPr>
      <w:color w:val="808080"/>
      <w:bdr w:space="0" w:sz="0" w:color="auto" w:val="none"/>
      <w:shd w:fill="auto" w:color="auto" w:val="clear"/>
    </w:rPr>
  </w:style>
  <w:style w:customStyle="true" w:styleId="eSPISCCParagraphDefaultFont" w:type="character">
    <w:name w:val="eSPIS_CC_Paragraph Default Font"/>
    <w:basedOn w:val="Zadanifontodlomka"/>
    <w:rsid w:val="002110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08A"/>
    <w:rPr>
      <w:bdr w:space="0" w:sz="0" w:color="auto" w:val="none"/>
      <w:shd w:fill="FFFFCC" w:color="auto" w:val="clear"/>
      <w:lang w:val="hr-HR"/>
    </w:rPr>
  </w:style>
  <w:style w:customStyle="true" w:styleId="PozadinaSvijetloCrvena" w:type="character">
    <w:name w:val="Pozadina_SvijetloCrvena"/>
    <w:basedOn w:val="eSPISCCParagraphDefaultFont"/>
    <w:rsid w:val="002110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0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1108A"/>
    <w:rPr>
      <w:color w:val="808080"/>
      <w:bdr w:color="auto" w:space="0" w:sz="0" w:val="none"/>
      <w:shd w:color="auto" w:fill="auto" w:val="clear"/>
    </w:rPr>
  </w:style>
  <w:style w:customStyle="1" w:styleId="eSPISCCParagraphDefaultFont" w:type="character">
    <w:name w:val="eSPIS_CC_Paragraph Default Font"/>
    <w:basedOn w:val="Zadanifontodlomka"/>
    <w:rsid w:val="002110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108A"/>
    <w:rPr>
      <w:bdr w:color="auto" w:space="0" w:sz="0" w:val="none"/>
      <w:shd w:color="auto" w:fill="FFFFCC" w:val="clear"/>
      <w:lang w:val="hr-HR"/>
    </w:rPr>
  </w:style>
  <w:style w:customStyle="1" w:styleId="PozadinaSvijetloCrvena" w:type="character">
    <w:name w:val="Pozadina_SvijetloCrvena"/>
    <w:basedOn w:val="eSPISCCParagraphDefaultFont"/>
    <w:rsid w:val="002110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0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INTERIJERI d.o.o. za opremanje interijera</izvorni_sadrzaj>
    <derivirana_varijabla naziv="DomainObject.Predmet.ProtustrankaFormated_1">  FORMA INTERIJERI d.o.o. za opremanje interijera</derivirana_varijabla>
  </DomainObject.Predmet.ProtustrankaFormated>
  <DomainObject.Predmet.ProtustrankaFormatedOIB>
    <izvorni_sadrzaj>  FORMA INTERIJERI d.o.o. za opremanje interijera, OIB 78171353500</izvorni_sadrzaj>
    <derivirana_varijabla naziv="DomainObject.Predmet.ProtustrankaFormatedOIB_1">  FORMA INTERIJERI d.o.o. za opremanje interijera, OIB 78171353500</derivirana_varijabla>
  </DomainObject.Predmet.ProtustrankaFormatedOIB>
  <DomainObject.Predmet.ProtustrankaFormatedWithAdress>
    <izvorni_sadrzaj> FORMA INTERIJERI d.o.o. za opremanje interijera, Put Murvice 1, 23000 Zadar</izvorni_sadrzaj>
    <derivirana_varijabla naziv="DomainObject.Predmet.ProtustrankaFormatedWithAdress_1"> FORMA INTERIJERI d.o.o. za opremanje interijera, Put Murvice 1, 23000 Zadar</derivirana_varijabla>
  </DomainObject.Predmet.ProtustrankaFormatedWithAdress>
  <DomainObject.Predmet.ProtustrankaFormatedWithAdressOIB>
    <izvorni_sadrzaj> FORMA INTERIJERI d.o.o. za opremanje interijera, OIB 78171353500, Put Murvice 1, 23000 Zadar</izvorni_sadrzaj>
    <derivirana_varijabla naziv="DomainObject.Predmet.ProtustrankaFormatedWithAdressOIB_1"> FORMA INTERIJERI d.o.o. za opremanje interijera, OIB 78171353500, Put Murvice 1, 23000 Zadar</derivirana_varijabla>
  </DomainObject.Predmet.ProtustrankaFormatedWithAdressOIB>
  <DomainObject.Predmet.ProtustrankaWithAdress>
    <izvorni_sadrzaj>FORMA INTERIJERI d.o.o. za opremanje interijera Put Murvice 1, 23000 Zadar</izvorni_sadrzaj>
    <derivirana_varijabla naziv="DomainObject.Predmet.ProtustrankaWithAdress_1">FORMA INTERIJERI d.o.o. za opremanje interijera Put Murvice 1, 23000 Zadar</derivirana_varijabla>
  </DomainObject.Predmet.ProtustrankaWithAdress>
  <DomainObject.Predmet.ProtustrankaWithAdressOIB>
    <izvorni_sadrzaj>FORMA INTERIJERI d.o.o. za opremanje interijera, OIB 78171353500, Put Murvice 1, 23000 Zadar</izvorni_sadrzaj>
    <derivirana_varijabla naziv="DomainObject.Predmet.ProtustrankaWithAdressOIB_1">FORMA INTERIJERI d.o.o. za opremanje interijera, OIB 78171353500, Put Murvice 1, 23000 Zadar</derivirana_varijabla>
  </DomainObject.Predmet.ProtustrankaWithAdressOIB>
  <DomainObject.Predmet.ProtustrankaNazivFormated>
    <izvorni_sadrzaj>FORMA INTERIJERI d.o.o. za opremanje interijera</izvorni_sadrzaj>
    <derivirana_varijabla naziv="DomainObject.Predmet.ProtustrankaNazivFormated_1">FORMA INTERIJERI d.o.o. za opremanje interijera</derivirana_varijabla>
  </DomainObject.Predmet.ProtustrankaNazivFormated>
  <DomainObject.Predmet.ProtustrankaNazivFormatedOIB>
    <izvorni_sadrzaj>FORMA INTERIJERI d.o.o. za opremanje interijera, OIB 78171353500</izvorni_sadrzaj>
    <derivirana_varijabla naziv="DomainObject.Predmet.ProtustrankaNazivFormatedOIB_1">FORMA INTERIJERI d.o.o. za opremanje interijera, OIB 78171353500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64726.33</izvorni_sadrzaj>
    <derivirana_varijabla naziv="DomainObject.Predmet.TrenutnaVrijednost_1">64726.33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FORMA INTERIJERI d.o.o. za opremanje interijera</item>
    </izvorni_sadrzaj>
    <derivirana_varijabla naziv="DomainObject.Predmet.ProtuStrankaListFormated_1">
      <item>FORMA INTERIJERI d.o.o. za opremanje interijera</item>
    </derivirana_varijabla>
  </DomainObject.Predmet.ProtuStrankaListFormated>
  <DomainObject.Predmet.ProtuStrankaListFormatedOIB>
    <izvorni_sadrzaj>
      <item>FORMA INTERIJERI d.o.o. za opremanje interijera, OIB 78171353500</item>
    </izvorni_sadrzaj>
    <derivirana_varijabla naziv="DomainObject.Predmet.ProtuStrankaListFormatedOIB_1">
      <item>FORMA INTERIJERI d.o.o. za opremanje interijera, OIB 78171353500</item>
    </derivirana_varijabla>
  </DomainObject.Predmet.ProtuStrankaListFormatedOIB>
  <DomainObject.Predmet.ProtuStrankaListFormatedWithAdress>
    <izvorni_sadrzaj>
      <item>FORMA INTERIJERI d.o.o. za opremanje interijera, Put Murvice 1, 23000 Zadar</item>
    </izvorni_sadrzaj>
    <derivirana_varijabla naziv="DomainObject.Predmet.ProtuStrankaListFormatedWithAdress_1">
      <item>FORMA INTERIJERI d.o.o. za opremanje interijera, Put Murvice 1, 23000 Zadar</item>
    </derivirana_varijabla>
  </DomainObject.Predmet.ProtuStrankaListFormatedWithAdress>
  <DomainObject.Predmet.ProtuStrankaListFormatedWithAdressOIB>
    <izvorni_sadrzaj>
      <item>FORMA INTERIJERI d.o.o. za opremanje interijera, OIB 78171353500, Put Murvice 1, 23000 Zadar</item>
    </izvorni_sadrzaj>
    <derivirana_varijabla naziv="DomainObject.Predmet.ProtuStrankaListFormatedWithAdressOIB_1">
      <item>FORMA INTERIJERI d.o.o. za opremanje interijera, OIB 78171353500, Put Murvice 1, 23000 Zadar</item>
    </derivirana_varijabla>
  </DomainObject.Predmet.ProtuStrankaListFormatedWithAdressOIB>
  <DomainObject.Predmet.ProtuStrankaListNazivFormated>
    <izvorni_sadrzaj>
      <item>FORMA INTERIJERI d.o.o. za opremanje interijera</item>
    </izvorni_sadrzaj>
    <derivirana_varijabla naziv="DomainObject.Predmet.ProtuStrankaListNazivFormated_1">
      <item>FORMA INTERIJERI d.o.o. za opremanje interijera</item>
    </derivirana_varijabla>
  </DomainObject.Predmet.ProtuStrankaListNazivFormated>
  <DomainObject.Predmet.ProtuStrankaListNazivFormatedOIB>
    <izvorni_sadrzaj>
      <item>FORMA INTERIJERI d.o.o. za opremanje interijera, OIB 78171353500</item>
    </izvorni_sadrzaj>
    <derivirana_varijabla naziv="DomainObject.Predmet.ProtuStrankaListNazivFormatedOIB_1">
      <item>FORMA INTERIJERI d.o.o. za opremanje interijera, OIB 78171353500</item>
    </derivirana_varijabla>
  </DomainObject.Predmet.ProtuStrankaListNazivFormatedOIB>
  <DomainObject.Predmet.OstaliListFormated>
    <izvorni_sadrzaj>
      <item>Gojko Viduka</item>
    </izvorni_sadrzaj>
    <derivirana_varijabla naziv="DomainObject.Predmet.OstaliListFormated_1">
      <item>Gojko Viduka</item>
    </derivirana_varijabla>
  </DomainObject.Predmet.OstaliListFormated>
  <DomainObject.Predmet.OstaliListFormatedOIB>
    <izvorni_sadrzaj>
      <item>Gojko Viduka, OIB 52405728883</item>
    </izvorni_sadrzaj>
    <derivirana_varijabla naziv="DomainObject.Predmet.OstaliListFormatedOIB_1">
      <item>Gojko Viduka, OIB 52405728883</item>
    </derivirana_varijabla>
  </DomainObject.Predmet.OstaliListFormatedOIB>
  <DomainObject.Predmet.OstaliListFormatedWithAdress>
    <izvorni_sadrzaj>
      <item>Gojko Viduka, Kornatski Prilaz 5, 23000 Zadar</item>
    </izvorni_sadrzaj>
    <derivirana_varijabla naziv="DomainObject.Predmet.OstaliListFormatedWithAdress_1">
      <item>Gojko Viduka, Kornatski Prilaz 5, 23000 Zadar</item>
    </derivirana_varijabla>
  </DomainObject.Predmet.OstaliListFormatedWithAdress>
  <DomainObject.Predmet.OstaliListFormatedWithAdressOIB>
    <izvorni_sadrzaj>
      <item>Gojko Viduka, OIB 52405728883, Kornatski Prilaz 5, 23000 Zadar</item>
    </izvorni_sadrzaj>
    <derivirana_varijabla naziv="DomainObject.Predmet.OstaliListFormatedWithAdressOIB_1">
      <item>Gojko Viduka, OIB 52405728883, Kornatski Prilaz 5, 23000 Zadar</item>
    </derivirana_varijabla>
  </DomainObject.Predmet.OstaliListFormatedWithAdressOIB>
  <DomainObject.Predmet.OstaliListNazivFormated>
    <izvorni_sadrzaj>
      <item>Gojko Viduka</item>
    </izvorni_sadrzaj>
    <derivirana_varijabla naziv="DomainObject.Predmet.OstaliListNazivFormated_1">
      <item>Gojko Viduka</item>
    </derivirana_varijabla>
  </DomainObject.Predmet.OstaliListNazivFormated>
  <DomainObject.Predmet.OstaliListNazivFormatedOIB>
    <izvorni_sadrzaj>
      <item>Gojko Viduka, OIB 52405728883</item>
    </izvorni_sadrzaj>
    <derivirana_varijabla naziv="DomainObject.Predmet.OstaliListNazivFormatedOIB_1">
      <item>Gojko Viduka, OIB 52405728883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FORMA INTERIJERI d.o.o. za opremanje interijera</izvorni_sadrzaj>
    <derivirana_varijabla naziv="DomainObject.Predmet.ProtustrankaIDrugi_1">FORMA INTERIJERI d.o.o. za opremanje interijera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FORMA INTERIJERI d.o.o. za opremanje interijera, OIB 78171353500, Put Murvice 1, 23000 Zadar</izvorni_sadrzaj>
    <derivirana_varijabla naziv="DomainObject.Predmet.ProtustrankaIDrugiAdressOIB_1">FORMA INTERIJERI d.o.o. za opremanje interijera, OIB 78171353500, Put Murvice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FORMA INTERIJERI d.o.o. za opremanje interijera</item>
      <item>Gojko Viduka</item>
    </izvorni_sadrzaj>
    <derivirana_varijabla naziv="DomainObject.Predmet.SudioniciListNaziv_1">
      <item>Financijska agencija</item>
      <item>FORMA INTERIJERI d.o.o. za opremanje interijera</item>
      <item>Gojko Viduka</item>
    </derivirana_varijabla>
  </DomainObject.Predmet.SudioniciListNaziv>
  <DomainObject.Predmet.SudioniciListAdressOIB>
    <izvorni_sadrzaj>
      <item>Financijska agencija, OIB 85821130368, Ivana Danila 4,23000 Zadar</item>
      <item>FORMA INTERIJERI d.o.o. za opremanje interijera, OIB 78171353500, Put Murvice 1,23000 Zadar</item>
      <item>Gojko Viduka, OIB 52405728883, Kornatski Prilaz 5,23000 Zadar</item>
    </izvorni_sadrzaj>
    <derivirana_varijabla naziv="DomainObject.Predmet.SudioniciListAdressOIB_1">
      <item>Financijska agencija, OIB 85821130368, Ivana Danila 4,23000 Zadar</item>
      <item>FORMA INTERIJERI d.o.o. za opremanje interijera, OIB 78171353500, Put Murvice 1,23000 Zadar</item>
      <item>Gojko Viduka, OIB 52405728883, Kornatski Prilaz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78171353500</item>
      <item>, OIB 52405728883</item>
    </izvorni_sadrzaj>
    <derivirana_varijabla naziv="DomainObject.Predmet.SudioniciListNazivOIB_1">
      <item>, OIB 85821130368</item>
      <item>, OIB 78171353500</item>
      <item>, OIB 52405728883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21C03-F621-4058-99C5-2530664E9A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530</properties:Words>
  <properties:Characters>2776</properties:Characters>
  <properties:Lines>85</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2016-10-05T08:05:00Z</dcterms:created>
  <dc:creator>Ardena Bajlo</dc:creator>
  <cp:lastModifiedBy>Nena Mužanović</cp:lastModifiedBy>
  <cp:lastPrinted>2016-04-19T10:48:00Z</cp:lastPrinted>
  <dcterms:modified xmlns:xsi="http://www.w3.org/2001/XMLSchema-instance" xsi:type="dcterms:W3CDTF">2016-10-06T11:41:00Z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