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1cbb9" w14:paraId="0c1cbb9" w:rsidRDefault="0025252C" w:rsidP="0025252C" w:rsidR="0025252C" w:rsidRPr="009C2FEC">
      <w:pPr>
        <w15:collapsed w:val="false"/>
      </w:pPr>
      <w:bookmarkStart w:name="_GoBack" w:id="0"/>
      <w:bookmarkEnd w:id="0"/>
      <w:r w:rsidRPr="009C2FEC">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5252C" w:rsidP="0025252C" w:rsidR="0025252C" w:rsidRPr="009C2FEC">
      <w:r w:rsidRPr="009C2FEC">
        <w:t>REPUBLIKA HRVATSKA</w:t>
      </w:r>
    </w:p>
    <w:p w:rsidRDefault="0025252C" w:rsidP="0025252C" w:rsidR="0025252C" w:rsidRPr="009C2FEC">
      <w:r w:rsidRPr="009C2FEC">
        <w:t xml:space="preserve">TRGOVAČKI SUD U ZAGREBU        </w:t>
      </w:r>
    </w:p>
    <w:p w:rsidRDefault="0025252C" w:rsidP="0025252C" w:rsidR="0025252C" w:rsidRPr="009C2FEC">
      <w:r w:rsidRPr="009C2FEC">
        <w:t xml:space="preserve">Zagreb, </w:t>
      </w:r>
      <w:proofErr w:type="spellStart"/>
      <w:r w:rsidRPr="009C2FEC">
        <w:t>Amruševa</w:t>
      </w:r>
      <w:proofErr w:type="spellEnd"/>
      <w:r w:rsidRPr="009C2FEC">
        <w:t xml:space="preserve"> 2/II </w:t>
      </w:r>
      <w:r w:rsidRPr="009C2FEC">
        <w:tab/>
      </w:r>
      <w:r w:rsidRPr="009C2FEC">
        <w:tab/>
      </w:r>
      <w:r w:rsidRPr="009C2FEC">
        <w:tab/>
        <w:t xml:space="preserve">                                                12  St-1094/2012.</w:t>
      </w:r>
    </w:p>
    <w:p w:rsidRDefault="0025252C" w:rsidP="0025252C" w:rsidR="0025252C" w:rsidRPr="009C2FEC">
      <w:pPr>
        <w:jc w:val="center"/>
      </w:pPr>
    </w:p>
    <w:p w:rsidRDefault="00596BEC" w:rsidP="00596BEC" w:rsidR="00596BEC" w:rsidRPr="009C2FEC">
      <w:pPr>
        <w:jc w:val="center"/>
      </w:pPr>
      <w:r w:rsidRPr="009C2FEC">
        <w:t>R   J   E   Š   E   N J   E</w:t>
      </w:r>
    </w:p>
    <w:p w:rsidRDefault="0025252C" w:rsidP="0025252C" w:rsidR="0025252C" w:rsidRPr="009C2FEC">
      <w:pPr>
        <w:jc w:val="both"/>
      </w:pPr>
    </w:p>
    <w:p w:rsidRDefault="0025252C" w:rsidP="0025252C" w:rsidR="0025252C" w:rsidRPr="009C2FEC">
      <w:pPr>
        <w:jc w:val="both"/>
      </w:pPr>
      <w:r w:rsidRPr="009C2FEC">
        <w:t xml:space="preserve">Trgovački sud u Zagrebu po sucu Nini Radiću kao stečajnom sucu u stečajnom postupku nad, JARUŠČICA PROJEKT d.o.o.u stečaju za poslovanje nekretninama, Zagreb, </w:t>
      </w:r>
      <w:proofErr w:type="spellStart"/>
      <w:r w:rsidRPr="009C2FEC">
        <w:t>Jaruščica</w:t>
      </w:r>
      <w:proofErr w:type="spellEnd"/>
      <w:r w:rsidRPr="009C2FEC">
        <w:t xml:space="preserve"> 7, MBS:080729411, OIB:02217546383, </w:t>
      </w:r>
      <w:r w:rsidR="00BC3EAC">
        <w:t xml:space="preserve">17. studenoga </w:t>
      </w:r>
      <w:r w:rsidR="00B17612" w:rsidRPr="009C2FEC">
        <w:t>2017</w:t>
      </w:r>
      <w:r w:rsidRPr="009C2FEC">
        <w:t>. godine,</w:t>
      </w:r>
    </w:p>
    <w:p w:rsidRDefault="0025252C" w:rsidP="0025252C" w:rsidR="0025252C" w:rsidRPr="009C2FEC">
      <w:pPr>
        <w:jc w:val="center"/>
        <w:rPr>
          <w:b/>
          <w:bCs/>
        </w:rPr>
      </w:pPr>
    </w:p>
    <w:p w:rsidRDefault="003C4DD0" w:rsidP="003C4DD0" w:rsidR="003C4DD0" w:rsidRPr="009C2FEC">
      <w:pPr>
        <w:jc w:val="center"/>
        <w:rPr>
          <w:b/>
        </w:rPr>
      </w:pPr>
      <w:r w:rsidRPr="009C2FEC">
        <w:rPr>
          <w:b/>
        </w:rPr>
        <w:t>r  i  j  e  š  i  o    j  e</w:t>
      </w:r>
    </w:p>
    <w:p w:rsidRDefault="003C4DD0" w:rsidP="0025252C" w:rsidR="003C4DD0" w:rsidRPr="009C2FEC">
      <w:pPr>
        <w:jc w:val="center"/>
        <w:rPr>
          <w:b/>
          <w:bCs/>
        </w:rPr>
      </w:pPr>
    </w:p>
    <w:p w:rsidRDefault="009D2992" w:rsidP="009D2992" w:rsidR="007A444B" w:rsidRPr="009C2FEC">
      <w:pPr>
        <w:overflowPunct w:val="false"/>
        <w:autoSpaceDE w:val="false"/>
        <w:autoSpaceDN w:val="false"/>
        <w:adjustRightInd w:val="false"/>
        <w:jc w:val="both"/>
        <w:textAlignment w:val="baseline"/>
      </w:pPr>
      <w:r w:rsidRPr="009C2FEC">
        <w:rPr>
          <w:b/>
        </w:rPr>
        <w:t>I</w:t>
      </w:r>
      <w:r w:rsidRPr="009C2FEC">
        <w:rPr>
          <w:b/>
        </w:rPr>
        <w:tab/>
      </w:r>
      <w:r w:rsidR="009277FC" w:rsidRPr="009C2FEC">
        <w:rPr>
          <w:b/>
        </w:rPr>
        <w:t>Oglašava se nevažećo</w:t>
      </w:r>
      <w:r w:rsidR="007A444B" w:rsidRPr="009C2FEC">
        <w:rPr>
          <w:b/>
        </w:rPr>
        <w:t xml:space="preserve">m prodaja </w:t>
      </w:r>
      <w:r w:rsidR="00C93817" w:rsidRPr="009C2FEC">
        <w:t>nekretnina</w:t>
      </w:r>
      <w:r w:rsidR="007A444B" w:rsidRPr="009C2FEC">
        <w:t xml:space="preserve"> upisanih u zemljišne knjige</w:t>
      </w:r>
      <w:r w:rsidR="007A444B" w:rsidRPr="009C2FEC">
        <w:rPr>
          <w:b/>
        </w:rPr>
        <w:t xml:space="preserve"> </w:t>
      </w:r>
      <w:r w:rsidR="007A444B" w:rsidRPr="009C2FEC">
        <w:t xml:space="preserve">Općinskog suda u Novom Zagrebu, K.O. BLATO NOVO, </w:t>
      </w:r>
      <w:proofErr w:type="spellStart"/>
      <w:r w:rsidR="006A76B2" w:rsidRPr="009C2FEC">
        <w:t>Zk</w:t>
      </w:r>
      <w:proofErr w:type="spellEnd"/>
      <w:r w:rsidR="006A76B2" w:rsidRPr="009C2FEC">
        <w:t xml:space="preserve">. ul. 50267. </w:t>
      </w:r>
      <w:r w:rsidR="00C93817" w:rsidRPr="009C2FEC">
        <w:t xml:space="preserve">OBJEKAT S-4, </w:t>
      </w:r>
      <w:proofErr w:type="spellStart"/>
      <w:r w:rsidR="00C93817" w:rsidRPr="009C2FEC">
        <w:t>Jaruščica</w:t>
      </w:r>
      <w:proofErr w:type="spellEnd"/>
      <w:r w:rsidR="00C93817" w:rsidRPr="009C2FEC">
        <w:t xml:space="preserve"> 11, </w:t>
      </w:r>
      <w:r w:rsidR="007A444B" w:rsidRPr="009C2FEC">
        <w:t xml:space="preserve">kako slijedi: </w:t>
      </w:r>
    </w:p>
    <w:p w:rsidRDefault="00C93817" w:rsidP="007A444B" w:rsidR="007A444B" w:rsidRPr="009C2FEC">
      <w:r w:rsidRPr="009C2FEC">
        <w:t>1.</w:t>
      </w:r>
      <w:r w:rsidR="007A444B" w:rsidRPr="009C2FEC">
        <w:t xml:space="preserve">) 232. ETAŽA: 35/10000  </w:t>
      </w:r>
    </w:p>
    <w:p w:rsidRDefault="007A444B" w:rsidP="003C4DD0" w:rsidR="000968C1" w:rsidRPr="009C2FEC">
      <w:pPr>
        <w:jc w:val="both"/>
      </w:pPr>
      <w:r w:rsidRPr="009C2FEC">
        <w:t>1. dvosobni stan oznake 125, u prvom katu objekta S 4, sa otvorenim parkirnim mjestom oznake PM 10 u dvorištu, neto korisne površine 47,83 m2, u etažnom elaboratu sve označeno  crvenom bojom</w:t>
      </w:r>
      <w:r w:rsidR="000968C1" w:rsidRPr="009C2FEC">
        <w:t>,</w:t>
      </w:r>
    </w:p>
    <w:p w:rsidRDefault="000968C1" w:rsidP="003C4DD0" w:rsidR="00367493" w:rsidRPr="009C2FEC">
      <w:pPr>
        <w:jc w:val="both"/>
      </w:pPr>
      <w:r w:rsidRPr="009C2FEC">
        <w:t>Koja nekretnina je Rješenjem ovoga suda broj gornji od 30. studenoga 2016. dosuđena kupcu</w:t>
      </w:r>
      <w:r w:rsidR="00367493" w:rsidRPr="009C2FEC">
        <w:t xml:space="preserve"> Ani Cesarec, Kardinala Stepinca 5, Krapina, OIB:05465827880</w:t>
      </w:r>
      <w:r w:rsidRPr="009C2FEC">
        <w:t>.</w:t>
      </w:r>
      <w:r w:rsidR="007A444B" w:rsidRPr="009C2FEC">
        <w:tab/>
      </w:r>
    </w:p>
    <w:p w:rsidRDefault="007A444B" w:rsidP="003C4DD0" w:rsidR="007A444B" w:rsidRPr="009C2FEC">
      <w:pPr>
        <w:jc w:val="both"/>
      </w:pPr>
      <w:r w:rsidRPr="009C2FEC">
        <w:t xml:space="preserve"> </w:t>
      </w:r>
      <w:r w:rsidRPr="009C2FEC">
        <w:tab/>
      </w:r>
    </w:p>
    <w:p w:rsidRDefault="00C93817" w:rsidP="003C4DD0" w:rsidR="007A444B" w:rsidRPr="009C2FEC">
      <w:pPr>
        <w:jc w:val="both"/>
      </w:pPr>
      <w:r w:rsidRPr="009C2FEC">
        <w:t>2.</w:t>
      </w:r>
      <w:r w:rsidR="007A444B" w:rsidRPr="009C2FEC">
        <w:t xml:space="preserve">) 233. ETAŽA: 35/10000  </w:t>
      </w:r>
      <w:r w:rsidR="007A444B" w:rsidRPr="009C2FEC">
        <w:tab/>
      </w:r>
    </w:p>
    <w:p w:rsidRDefault="007A444B" w:rsidP="003C4DD0" w:rsidR="007A444B" w:rsidRPr="009C2FEC">
      <w:pPr>
        <w:jc w:val="both"/>
      </w:pPr>
      <w:r w:rsidRPr="009C2FEC">
        <w:t>1. dvosobni stan oznake 126, u prvom katu objekta S 4, sa otvorenim parkirnim mjestom oznake PM 9 u dvorištu, neto korisne površine 48,27 m2, u etažnom elaboratu sve označeno  plavom bojom</w:t>
      </w:r>
      <w:r w:rsidRPr="009C2FEC">
        <w:tab/>
      </w:r>
      <w:r w:rsidRPr="009C2FEC">
        <w:tab/>
      </w:r>
    </w:p>
    <w:p w:rsidRDefault="000968C1" w:rsidP="003C4DD0" w:rsidR="007A444B" w:rsidRPr="009C2FEC">
      <w:pPr>
        <w:jc w:val="both"/>
      </w:pPr>
      <w:r w:rsidRPr="009C2FEC">
        <w:t>Koja nekretnina je Rješenjem ovoga suda broj gornji od 30. studenoga 2016. dosuđena kupcu Karlo Cesarec, Kardinala Stepinca 5, Krapina, OIB:88537568821.</w:t>
      </w:r>
    </w:p>
    <w:p w:rsidRDefault="009D2992" w:rsidP="003C4DD0" w:rsidR="009D2992" w:rsidRPr="009C2FEC">
      <w:pPr>
        <w:jc w:val="both"/>
      </w:pPr>
    </w:p>
    <w:p w:rsidRDefault="009D2992" w:rsidP="009D2992" w:rsidR="009D2992" w:rsidRPr="009C2FEC">
      <w:pPr>
        <w:jc w:val="both"/>
      </w:pPr>
      <w:r w:rsidRPr="009C2FEC">
        <w:t xml:space="preserve">II Iz položene jamčevine za nekretnine navedene u </w:t>
      </w:r>
      <w:proofErr w:type="spellStart"/>
      <w:r w:rsidRPr="009C2FEC">
        <w:t>toč</w:t>
      </w:r>
      <w:proofErr w:type="spellEnd"/>
      <w:r w:rsidRPr="009C2FEC">
        <w:t xml:space="preserve">. I izreke ovog Rješenja namiriti će se troškovi nove prodaje i razlika između </w:t>
      </w:r>
      <w:proofErr w:type="spellStart"/>
      <w:r w:rsidRPr="009C2FEC">
        <w:t>kupovnine</w:t>
      </w:r>
      <w:proofErr w:type="spellEnd"/>
      <w:r w:rsidRPr="009C2FEC">
        <w:t xml:space="preserve"> postignute na prijašnjoj i novoj prodaji.</w:t>
      </w:r>
    </w:p>
    <w:p w:rsidRDefault="009D2992" w:rsidP="009D2992" w:rsidR="009D2992" w:rsidRPr="009C2FEC">
      <w:pPr>
        <w:jc w:val="both"/>
      </w:pPr>
    </w:p>
    <w:p w:rsidRDefault="009D2992" w:rsidP="009D2992" w:rsidR="009D2992" w:rsidRPr="009C2FEC">
      <w:pPr>
        <w:jc w:val="both"/>
      </w:pPr>
      <w:r w:rsidRPr="009C2FEC">
        <w:t>III   Rješenje o dosudi od 30. studenoga 2016., godine gubi pravni učinak prema kupcu Ani Cesarec, Kardinala Stepinca 5, Krapina, OIB:05465827880 i kupcu Karlo Cesarec, Kardinala Stepinca 5, Krapina, OIB:88537568821.</w:t>
      </w:r>
    </w:p>
    <w:p w:rsidRDefault="009D2992" w:rsidP="009D2992" w:rsidR="009D2992" w:rsidRPr="009C2FEC"/>
    <w:p w:rsidRDefault="0025252C" w:rsidP="0025252C" w:rsidR="0025252C" w:rsidRPr="009C2FEC">
      <w:pPr>
        <w:jc w:val="center"/>
        <w:rPr>
          <w:bCs/>
        </w:rPr>
      </w:pPr>
      <w:r w:rsidRPr="009C2FEC">
        <w:rPr>
          <w:bCs/>
        </w:rPr>
        <w:t>O    b     r    a    z    l    o    ž    e    n  j    e</w:t>
      </w:r>
    </w:p>
    <w:p w:rsidRDefault="0025252C" w:rsidP="0025252C" w:rsidR="0025252C" w:rsidRPr="009C2FEC">
      <w:pPr>
        <w:jc w:val="center"/>
        <w:rPr>
          <w:b/>
          <w:bCs/>
        </w:rPr>
      </w:pPr>
    </w:p>
    <w:p w:rsidRDefault="009D2992" w:rsidP="00487E38" w:rsidR="009C2FEC" w:rsidRPr="009C2FEC">
      <w:pPr>
        <w:ind w:firstLine="708"/>
        <w:jc w:val="both"/>
      </w:pPr>
      <w:r w:rsidRPr="009C2FEC">
        <w:t xml:space="preserve">Na usmenoj javnoj dražbi održanoj </w:t>
      </w:r>
      <w:r w:rsidR="002E4EF7" w:rsidRPr="009C2FEC">
        <w:t xml:space="preserve">pred ovim sudom 7. studenoga 2016. </w:t>
      </w:r>
      <w:r w:rsidR="009C2FEC" w:rsidRPr="009C2FEC">
        <w:t>ponuditelj</w:t>
      </w:r>
      <w:r w:rsidR="002E4EF7" w:rsidRPr="009C2FEC">
        <w:t xml:space="preserve"> Ana Cesarec, Kardinala Stepinca 5, Krapina, OIB:05465827880</w:t>
      </w:r>
      <w:r w:rsidR="007B5970" w:rsidRPr="009C2FEC">
        <w:t xml:space="preserve">, </w:t>
      </w:r>
      <w:r w:rsidR="009C2FEC" w:rsidRPr="009C2FEC">
        <w:t xml:space="preserve">koji je ispunio sve uvjete iz zaključka o prodaji od 14. listopada 2016., </w:t>
      </w:r>
      <w:r w:rsidR="007B5970" w:rsidRPr="009C2FEC">
        <w:t xml:space="preserve">ponudila je najveću cijenu i stakla pravo na dosudu nekretnine opisane u </w:t>
      </w:r>
      <w:proofErr w:type="spellStart"/>
      <w:r w:rsidR="007B5970" w:rsidRPr="009C2FEC">
        <w:t>toč</w:t>
      </w:r>
      <w:proofErr w:type="spellEnd"/>
      <w:r w:rsidR="007B5970" w:rsidRPr="009C2FEC">
        <w:t>. I ad 1.) izreke</w:t>
      </w:r>
      <w:r w:rsidR="00820897" w:rsidRPr="009C2FEC">
        <w:t xml:space="preserve"> rješenja</w:t>
      </w:r>
      <w:r w:rsidR="009C2FEC" w:rsidRPr="009C2FEC">
        <w:t xml:space="preserve"> te je predmetna</w:t>
      </w:r>
      <w:r w:rsidR="001B76AF" w:rsidRPr="009C2FEC">
        <w:t xml:space="preserve"> nekretnina Rješenjem ovoga suda broj gornji od 30. studenoga 2016. dosuđena istom kupcu. Na istoj je</w:t>
      </w:r>
      <w:r w:rsidR="009C2FEC" w:rsidRPr="009C2FEC">
        <w:t xml:space="preserve"> dražbi</w:t>
      </w:r>
      <w:r w:rsidR="001B76AF" w:rsidRPr="009C2FEC">
        <w:t xml:space="preserve"> </w:t>
      </w:r>
      <w:r w:rsidR="009C2FEC" w:rsidRPr="009C2FEC">
        <w:t>ponuditelj</w:t>
      </w:r>
      <w:r w:rsidR="001B76AF" w:rsidRPr="009C2FEC">
        <w:t xml:space="preserve"> Karlo Cesarec, Kardinala Stepinca 5, Krapina, OIB:88537568821, </w:t>
      </w:r>
      <w:r w:rsidR="009C2FEC" w:rsidRPr="009C2FEC">
        <w:t xml:space="preserve">koji je ispunio sve uvjete iz zaključka o prodaji od 14. listopada 2016., </w:t>
      </w:r>
      <w:r w:rsidR="001B76AF" w:rsidRPr="009C2FEC">
        <w:t xml:space="preserve">ponudio  najveću cijenu i stekao pravo na dosudu </w:t>
      </w:r>
      <w:r w:rsidR="001B76AF" w:rsidRPr="009C2FEC">
        <w:lastRenderedPageBreak/>
        <w:t xml:space="preserve">nekretnine opisane u </w:t>
      </w:r>
      <w:proofErr w:type="spellStart"/>
      <w:r w:rsidR="001B76AF" w:rsidRPr="009C2FEC">
        <w:t>toč</w:t>
      </w:r>
      <w:proofErr w:type="spellEnd"/>
      <w:r w:rsidR="001B76AF" w:rsidRPr="009C2FEC">
        <w:t>. I ad 2.) izreke</w:t>
      </w:r>
      <w:r w:rsidR="00487E38" w:rsidRPr="009C2FEC">
        <w:t xml:space="preserve"> rješenja</w:t>
      </w:r>
      <w:r w:rsidR="00D129BE">
        <w:t>, te je predmetna nekretnina</w:t>
      </w:r>
      <w:r w:rsidR="001B76AF" w:rsidRPr="009C2FEC">
        <w:t xml:space="preserve"> Rješenjem ovoga suda broj gornji od 30. studenoga 2016. dosuđena istom kupcu. </w:t>
      </w:r>
      <w:r w:rsidR="009C2FEC" w:rsidRPr="009C2FEC">
        <w:t xml:space="preserve">Kupac Ana Cesarec </w:t>
      </w:r>
      <w:r w:rsidR="00D129BE">
        <w:t>za</w:t>
      </w:r>
      <w:r w:rsidR="009C2FEC" w:rsidRPr="009C2FEC">
        <w:t>primila je Rješenje o dosudi od 30.11.2016. dana 7. prosinca 2016., a kupac</w:t>
      </w:r>
      <w:r w:rsidR="001B76AF" w:rsidRPr="009C2FEC">
        <w:t xml:space="preserve"> Karlo Cesarec</w:t>
      </w:r>
      <w:r w:rsidR="009C2FEC" w:rsidRPr="009C2FEC">
        <w:t xml:space="preserve"> </w:t>
      </w:r>
      <w:r w:rsidR="00D129BE">
        <w:t>za</w:t>
      </w:r>
      <w:r w:rsidR="009C2FEC" w:rsidRPr="009C2FEC">
        <w:t xml:space="preserve">primio je Rješenje o dosudi od 30.11.2016. dana 5. prosinca 2016., što je utvrđeno uvidom u dostavnice koje prileže spisu. Isplata cijene za predmetne nekretnine nije izvršena, što potvrđuje stanje spisa i računovodstvo suda kroz sustav </w:t>
      </w:r>
      <w:proofErr w:type="spellStart"/>
      <w:r w:rsidR="009C2FEC" w:rsidRPr="009C2FEC">
        <w:t>eSpisa</w:t>
      </w:r>
      <w:proofErr w:type="spellEnd"/>
      <w:r w:rsidR="009C2FEC" w:rsidRPr="009C2FEC">
        <w:t>.</w:t>
      </w:r>
    </w:p>
    <w:p w:rsidRDefault="009C2FEC" w:rsidP="009C2FEC" w:rsidR="009C2FEC" w:rsidRPr="009C2FEC">
      <w:pPr>
        <w:ind w:firstLine="708"/>
        <w:jc w:val="both"/>
      </w:pPr>
      <w:r w:rsidRPr="009C2FEC">
        <w:t xml:space="preserve">Temeljem </w:t>
      </w:r>
      <w:r w:rsidR="001C573F">
        <w:t>odredbe</w:t>
      </w:r>
      <w:r w:rsidRPr="009C2FEC">
        <w:t xml:space="preserve"> članka 100. Ovršnog zakona, sukladno stanju spisa</w:t>
      </w:r>
      <w:r w:rsidR="001C573F">
        <w:t>,</w:t>
      </w:r>
      <w:r w:rsidRPr="009C2FEC">
        <w:t xml:space="preserve"> riješeno je kao u izreci od I – III. Odluku o namirenju troškova iz položene jamčevine donijet će se poslije pravomoćne odluke o prodaji predmetne nekretnine. </w:t>
      </w:r>
    </w:p>
    <w:p w:rsidRDefault="0025252C" w:rsidP="0025252C" w:rsidR="0025252C" w:rsidRPr="009C2FEC">
      <w:pPr>
        <w:jc w:val="both"/>
      </w:pPr>
    </w:p>
    <w:p w:rsidRDefault="0025252C" w:rsidP="0025252C" w:rsidR="0025252C" w:rsidRPr="009C2FEC">
      <w:pPr>
        <w:jc w:val="center"/>
      </w:pPr>
      <w:r w:rsidRPr="009C2FEC">
        <w:t xml:space="preserve">U Zagrebu, </w:t>
      </w:r>
      <w:r w:rsidR="00806599" w:rsidRPr="009C2FEC">
        <w:t>1</w:t>
      </w:r>
      <w:r w:rsidR="00BC3EAC">
        <w:t>7</w:t>
      </w:r>
      <w:r w:rsidR="00806599" w:rsidRPr="009C2FEC">
        <w:t xml:space="preserve">. </w:t>
      </w:r>
      <w:r w:rsidR="00BC3EAC">
        <w:t>studenog</w:t>
      </w:r>
      <w:r w:rsidR="009D2992" w:rsidRPr="009C2FEC">
        <w:t>a</w:t>
      </w:r>
      <w:r w:rsidR="00806599" w:rsidRPr="009C2FEC">
        <w:t xml:space="preserve"> </w:t>
      </w:r>
      <w:r w:rsidRPr="009C2FEC">
        <w:t>201</w:t>
      </w:r>
      <w:r w:rsidR="00C36D7F" w:rsidRPr="009C2FEC">
        <w:t>7</w:t>
      </w:r>
      <w:r w:rsidRPr="009C2FEC">
        <w:t>. godine</w:t>
      </w:r>
    </w:p>
    <w:p w:rsidRDefault="0025252C" w:rsidP="0025252C" w:rsidR="0025252C" w:rsidRPr="009C2FEC">
      <w:pPr>
        <w:jc w:val="both"/>
      </w:pPr>
      <w:r w:rsidRPr="009C2FEC">
        <w:t xml:space="preserve">                                                                                                  </w:t>
      </w:r>
    </w:p>
    <w:p w:rsidRDefault="0025252C" w:rsidP="0025252C" w:rsidR="0025252C" w:rsidRPr="009C2FEC">
      <w:pPr>
        <w:ind w:firstLine="708" w:left="4956"/>
        <w:jc w:val="both"/>
      </w:pPr>
      <w:r w:rsidRPr="009C2FEC">
        <w:t xml:space="preserve">      STEČAJNI SUDAC:</w:t>
      </w:r>
    </w:p>
    <w:p w:rsidRDefault="0025252C" w:rsidP="0025252C" w:rsidR="0025252C">
      <w:pPr>
        <w:jc w:val="both"/>
      </w:pPr>
      <w:r w:rsidRPr="009C2FEC">
        <w:t xml:space="preserve">                                                                                                    NINO RADIĆ   </w:t>
      </w:r>
      <w:r w:rsidR="009A4BE6">
        <w:t xml:space="preserve">v.r. </w:t>
      </w:r>
    </w:p>
    <w:p w:rsidRDefault="00BC3EAC" w:rsidP="0025252C" w:rsidR="00BC3EAC" w:rsidRPr="009C2FEC">
      <w:pPr>
        <w:jc w:val="both"/>
      </w:pPr>
    </w:p>
    <w:p w:rsidRDefault="00820897" w:rsidP="00820897" w:rsidR="00820897" w:rsidRPr="009A4BE6">
      <w:pPr>
        <w:rPr>
          <w:sz w:val="22"/>
          <w:szCs w:val="22"/>
        </w:rPr>
      </w:pPr>
      <w:r w:rsidRPr="009A4BE6">
        <w:rPr>
          <w:sz w:val="22"/>
          <w:szCs w:val="22"/>
        </w:rPr>
        <w:t xml:space="preserve">POUKA O PRAVNOM LIJEKU: </w:t>
      </w:r>
    </w:p>
    <w:p w:rsidRDefault="00820897" w:rsidP="00820897" w:rsidR="00820897" w:rsidRPr="009A4BE6">
      <w:pPr>
        <w:jc w:val="both"/>
        <w:rPr>
          <w:sz w:val="22"/>
          <w:szCs w:val="22"/>
        </w:rPr>
      </w:pPr>
      <w:r w:rsidRPr="009A4BE6">
        <w:rPr>
          <w:sz w:val="22"/>
          <w:szCs w:val="22"/>
        </w:rPr>
        <w:t xml:space="preserve">Protiv rješenja nezadovoljna stranka može uložiti žalbu  Visokom trgovačkom sudu RH u roku od 8 dana  od dana  primitka rješenja, a ulaže se putem ovog Suda u  2 primjerka za Sud i po 1 za svaku protivnu stranku. </w:t>
      </w:r>
    </w:p>
    <w:p w:rsidRDefault="009A4BE6" w:rsidP="0025252C" w:rsidR="009A4BE6">
      <w:pPr>
        <w:jc w:val="both"/>
      </w:pPr>
      <w:r>
        <w:tab/>
      </w:r>
      <w:r>
        <w:tab/>
      </w:r>
      <w:r>
        <w:tab/>
      </w:r>
      <w:r>
        <w:tab/>
      </w:r>
      <w:r>
        <w:tab/>
      </w:r>
      <w:r>
        <w:tab/>
      </w:r>
      <w:r>
        <w:tab/>
      </w:r>
    </w:p>
    <w:p w:rsidRDefault="009A4BE6" w:rsidP="009A4BE6" w:rsidR="0025252C">
      <w:pPr>
        <w:ind w:firstLine="708" w:left="4248"/>
        <w:jc w:val="both"/>
      </w:pPr>
      <w:r>
        <w:t xml:space="preserve">Za točnost </w:t>
      </w:r>
      <w:proofErr w:type="spellStart"/>
      <w:r>
        <w:t>otpravka</w:t>
      </w:r>
      <w:proofErr w:type="spellEnd"/>
      <w:r>
        <w:t xml:space="preserve">-ovlašteni službenik: </w:t>
      </w:r>
    </w:p>
    <w:p w:rsidRDefault="009A4BE6" w:rsidP="0025252C" w:rsidR="009A4BE6" w:rsidRPr="009C2FEC">
      <w:pPr>
        <w:jc w:val="both"/>
      </w:pPr>
      <w:r>
        <w:tab/>
      </w:r>
      <w:r>
        <w:tab/>
      </w:r>
      <w:r>
        <w:tab/>
      </w:r>
      <w:r>
        <w:tab/>
      </w:r>
      <w:r>
        <w:tab/>
      </w:r>
      <w:r>
        <w:tab/>
      </w:r>
      <w:r>
        <w:tab/>
        <w:t xml:space="preserve">                  Tatjana Slaviček </w:t>
      </w:r>
    </w:p>
    <w:p w:rsidRDefault="0025252C" w:rsidP="0025252C" w:rsidR="0025252C" w:rsidRPr="009C2FEC">
      <w:pPr>
        <w:jc w:val="both"/>
      </w:pPr>
    </w:p>
    <w:p w:rsidRDefault="00921104" w:rsidP="0025252C" w:rsidR="0025252C" w:rsidRPr="009C2FEC">
      <w:pPr>
        <w:jc w:val="both"/>
      </w:pPr>
      <w:r w:rsidRPr="009C2FEC">
        <w:t xml:space="preserve">                  </w:t>
      </w:r>
    </w:p>
    <w:sectPr w:rsidR="0025252C" w:rsidRPr="009C2F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6D5AFC"/>
    <w:multiLevelType w:val="hybridMultilevel"/>
    <w:tmpl w:val="5A3AC1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736EDC"/>
    <w:multiLevelType w:val="hybridMultilevel"/>
    <w:tmpl w:val="636A76AC"/>
    <w:lvl w:tplc="56E4EE4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30F388D"/>
    <w:multiLevelType w:val="hybridMultilevel"/>
    <w:tmpl w:val="95E88274"/>
    <w:lvl w:tplc="2B70B5C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52C"/>
    <w:rsid w:val="000968C1"/>
    <w:rsid w:val="001B2A6C"/>
    <w:rsid w:val="001B76AF"/>
    <w:rsid w:val="001C573F"/>
    <w:rsid w:val="001E7687"/>
    <w:rsid w:val="00212CD6"/>
    <w:rsid w:val="00213A57"/>
    <w:rsid w:val="0025252C"/>
    <w:rsid w:val="00294161"/>
    <w:rsid w:val="002E4EF7"/>
    <w:rsid w:val="002F4FC7"/>
    <w:rsid w:val="00367493"/>
    <w:rsid w:val="003B7C30"/>
    <w:rsid w:val="003C4DD0"/>
    <w:rsid w:val="003E75B8"/>
    <w:rsid w:val="00450457"/>
    <w:rsid w:val="00487E38"/>
    <w:rsid w:val="004F10AF"/>
    <w:rsid w:val="0054596E"/>
    <w:rsid w:val="00545FE2"/>
    <w:rsid w:val="00596BEC"/>
    <w:rsid w:val="005F4BE9"/>
    <w:rsid w:val="006558DC"/>
    <w:rsid w:val="006A76B2"/>
    <w:rsid w:val="006B710F"/>
    <w:rsid w:val="006D6E13"/>
    <w:rsid w:val="007644BB"/>
    <w:rsid w:val="007A444B"/>
    <w:rsid w:val="007B5970"/>
    <w:rsid w:val="00806599"/>
    <w:rsid w:val="00820897"/>
    <w:rsid w:val="00844C22"/>
    <w:rsid w:val="00857883"/>
    <w:rsid w:val="00866770"/>
    <w:rsid w:val="00921104"/>
    <w:rsid w:val="009277FC"/>
    <w:rsid w:val="009478A1"/>
    <w:rsid w:val="00947CC1"/>
    <w:rsid w:val="009606FB"/>
    <w:rsid w:val="00980DCD"/>
    <w:rsid w:val="009A2577"/>
    <w:rsid w:val="009A4BE6"/>
    <w:rsid w:val="009C2FEC"/>
    <w:rsid w:val="009D2992"/>
    <w:rsid w:val="009F7B7F"/>
    <w:rsid w:val="00A13A37"/>
    <w:rsid w:val="00A76CE3"/>
    <w:rsid w:val="00B17612"/>
    <w:rsid w:val="00B26D07"/>
    <w:rsid w:val="00BA64FD"/>
    <w:rsid w:val="00BC3EAC"/>
    <w:rsid w:val="00C36D7F"/>
    <w:rsid w:val="00C93817"/>
    <w:rsid w:val="00CF348F"/>
    <w:rsid w:val="00D129BE"/>
    <w:rsid w:val="00E13B24"/>
    <w:rsid w:val="00E602F5"/>
    <w:rsid w:val="00E93754"/>
    <w:rsid w:val="00EB4609"/>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4EF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semiHidden/>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252C"/>
    <w:rPr>
      <w:rFonts w:cs="Tahoma" w:eastAsia="Times New Roman" w:hAnsi="Tahoma" w:ascii="Tahoma"/>
      <w:sz w:val="16"/>
      <w:szCs w:val="16"/>
      <w:lang w:eastAsia="hr-HR"/>
    </w:rPr>
  </w:style>
  <w:style w:styleId="Bezproreda" w:type="paragraph">
    <w:name w:val="No Spacing"/>
    <w:uiPriority w:val="1"/>
    <w:qFormat/>
    <w:rsid w:val="00B17612"/>
    <w:rPr>
      <w:rFonts w:hAnsiTheme="minorHAnsi" w:asciiTheme="minorHAnsi"/>
      <w:sz w:val="22"/>
    </w:rPr>
  </w:style>
  <w:style w:styleId="Obinitekst" w:type="paragraph">
    <w:name w:val="Plain Text"/>
    <w:basedOn w:val="Normal"/>
    <w:link w:val="ObinitekstChar"/>
    <w:uiPriority w:val="99"/>
    <w:semiHidden/>
    <w:unhideWhenUsed/>
    <w:rsid w:val="00EB4609"/>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EB4609"/>
    <w:rPr>
      <w:rFonts w:hAnsi="Calibri" w:ascii="Calibri"/>
      <w:sz w:val="22"/>
      <w:szCs w:val="21"/>
    </w:rPr>
  </w:style>
  <w:style w:styleId="Odlomakpopisa" w:type="paragraph">
    <w:name w:val="List Paragraph"/>
    <w:basedOn w:val="Normal"/>
    <w:uiPriority w:val="34"/>
    <w:qFormat/>
    <w:rsid w:val="006558DC"/>
    <w:pPr>
      <w:ind w:left="720"/>
      <w:contextualSpacing/>
    </w:pPr>
  </w:style>
  <w:style w:styleId="Tekstrezerviranogmjesta" w:type="character">
    <w:name w:val="Placeholder Text"/>
    <w:basedOn w:val="Zadanifontodlomka"/>
    <w:uiPriority w:val="99"/>
    <w:semiHidden/>
    <w:rsid w:val="009A4BE6"/>
    <w:rPr>
      <w:color w:val="808080"/>
      <w:bdr w:space="0" w:sz="0" w:color="auto" w:val="none"/>
      <w:shd w:fill="auto" w:color="auto" w:val="clear"/>
    </w:rPr>
  </w:style>
  <w:style w:customStyle="true" w:styleId="eSPISCCParagraphDefaultFont" w:type="character">
    <w:name w:val="eSPIS_CC_Paragraph Default Font"/>
    <w:basedOn w:val="Zadanifontodlomka"/>
    <w:rsid w:val="009A4B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4BE6"/>
    <w:rPr>
      <w:bdr w:space="0" w:sz="0" w:color="auto" w:val="none"/>
      <w:shd w:fill="FFFFCC" w:color="auto" w:val="clear"/>
      <w:lang w:val="hr-HR"/>
    </w:rPr>
  </w:style>
  <w:style w:customStyle="true" w:styleId="PozadinaSvijetloCrvena" w:type="character">
    <w:name w:val="Pozadina_SvijetloCrvena"/>
    <w:basedOn w:val="eSPISCCParagraphDefaultFont"/>
    <w:rsid w:val="009A4B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4B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4EF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semiHidden/>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ascii="Tahoma" w:cs="Tahoma" w:hAnsi="Tahoma"/>
      <w:sz w:val="16"/>
      <w:szCs w:val="16"/>
    </w:rPr>
  </w:style>
  <w:style w:customStyle="1" w:styleId="TekstbaloniaChar" w:type="character">
    <w:name w:val="Tekst balončića Char"/>
    <w:basedOn w:val="Zadanifontodlomka"/>
    <w:link w:val="Tekstbalonia"/>
    <w:uiPriority w:val="99"/>
    <w:semiHidden/>
    <w:rsid w:val="0025252C"/>
    <w:rPr>
      <w:rFonts w:ascii="Tahoma" w:cs="Tahoma" w:eastAsia="Times New Roman" w:hAnsi="Tahoma"/>
      <w:sz w:val="16"/>
      <w:szCs w:val="16"/>
      <w:lang w:eastAsia="hr-HR"/>
    </w:rPr>
  </w:style>
  <w:style w:styleId="Bezproreda" w:type="paragraph">
    <w:name w:val="No Spacing"/>
    <w:uiPriority w:val="1"/>
    <w:qFormat/>
    <w:rsid w:val="00B17612"/>
    <w:rPr>
      <w:rFonts w:asciiTheme="minorHAnsi" w:hAnsiTheme="minorHAnsi"/>
      <w:sz w:val="22"/>
    </w:rPr>
  </w:style>
  <w:style w:styleId="Obinitekst" w:type="paragraph">
    <w:name w:val="Plain Text"/>
    <w:basedOn w:val="Normal"/>
    <w:link w:val="ObinitekstChar"/>
    <w:uiPriority w:val="99"/>
    <w:semiHidden/>
    <w:unhideWhenUsed/>
    <w:rsid w:val="00EB4609"/>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EB4609"/>
    <w:rPr>
      <w:rFonts w:ascii="Calibri" w:hAnsi="Calibri"/>
      <w:sz w:val="22"/>
      <w:szCs w:val="21"/>
    </w:rPr>
  </w:style>
  <w:style w:styleId="Odlomakpopisa" w:type="paragraph">
    <w:name w:val="List Paragraph"/>
    <w:basedOn w:val="Normal"/>
    <w:uiPriority w:val="34"/>
    <w:qFormat/>
    <w:rsid w:val="006558DC"/>
    <w:pPr>
      <w:ind w:left="720"/>
      <w:contextualSpacing/>
    </w:pPr>
  </w:style>
  <w:style w:styleId="Tekstrezerviranogmjesta" w:type="character">
    <w:name w:val="Placeholder Text"/>
    <w:basedOn w:val="Zadanifontodlomka"/>
    <w:uiPriority w:val="99"/>
    <w:semiHidden/>
    <w:rsid w:val="009A4BE6"/>
    <w:rPr>
      <w:color w:val="808080"/>
      <w:bdr w:color="auto" w:space="0" w:sz="0" w:val="none"/>
      <w:shd w:color="auto" w:fill="auto" w:val="clear"/>
    </w:rPr>
  </w:style>
  <w:style w:customStyle="1" w:styleId="eSPISCCParagraphDefaultFont" w:type="character">
    <w:name w:val="eSPIS_CC_Paragraph Default Font"/>
    <w:basedOn w:val="Zadanifontodlomka"/>
    <w:rsid w:val="009A4B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4BE6"/>
    <w:rPr>
      <w:bdr w:color="auto" w:space="0" w:sz="0" w:val="none"/>
      <w:shd w:color="auto" w:fill="FFFFCC" w:val="clear"/>
      <w:lang w:val="hr-HR"/>
    </w:rPr>
  </w:style>
  <w:style w:customStyle="1" w:styleId="PozadinaSvijetloCrvena" w:type="character">
    <w:name w:val="Pozadina_SvijetloCrvena"/>
    <w:basedOn w:val="eSPISCCParagraphDefaultFont"/>
    <w:rsid w:val="009A4B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4B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4789">
      <w:bodyDiv w:val="true"/>
      <w:marLeft w:val="0"/>
      <w:marRight w:val="0"/>
      <w:marTop w:val="0"/>
      <w:marBottom w:val="0"/>
      <w:divBdr>
        <w:top w:space="0" w:sz="0" w:color="auto" w:val="none"/>
        <w:left w:space="0" w:sz="0" w:color="auto" w:val="none"/>
        <w:bottom w:space="0" w:sz="0" w:color="auto" w:val="none"/>
        <w:right w:space="0" w:sz="0" w:color="auto" w:val="none"/>
      </w:divBdr>
    </w:div>
    <w:div w:id="143159287">
      <w:bodyDiv w:val="true"/>
      <w:marLeft w:val="0"/>
      <w:marRight w:val="0"/>
      <w:marTop w:val="0"/>
      <w:marBottom w:val="0"/>
      <w:divBdr>
        <w:top w:space="0" w:sz="0" w:color="auto" w:val="none"/>
        <w:left w:space="0" w:sz="0" w:color="auto" w:val="none"/>
        <w:bottom w:space="0" w:sz="0" w:color="auto" w:val="none"/>
        <w:right w:space="0" w:sz="0" w:color="auto" w:val="none"/>
      </w:divBdr>
    </w:div>
    <w:div w:id="148206935">
      <w:bodyDiv w:val="true"/>
      <w:marLeft w:val="0"/>
      <w:marRight w:val="0"/>
      <w:marTop w:val="0"/>
      <w:marBottom w:val="0"/>
      <w:divBdr>
        <w:top w:space="0" w:sz="0" w:color="auto" w:val="none"/>
        <w:left w:space="0" w:sz="0" w:color="auto" w:val="none"/>
        <w:bottom w:space="0" w:sz="0" w:color="auto" w:val="none"/>
        <w:right w:space="0" w:sz="0" w:color="auto" w:val="none"/>
      </w:divBdr>
    </w:div>
    <w:div w:id="224344585">
      <w:bodyDiv w:val="true"/>
      <w:marLeft w:val="0"/>
      <w:marRight w:val="0"/>
      <w:marTop w:val="0"/>
      <w:marBottom w:val="0"/>
      <w:divBdr>
        <w:top w:space="0" w:sz="0" w:color="auto" w:val="none"/>
        <w:left w:space="0" w:sz="0" w:color="auto" w:val="none"/>
        <w:bottom w:space="0" w:sz="0" w:color="auto" w:val="none"/>
        <w:right w:space="0" w:sz="0" w:color="auto" w:val="none"/>
      </w:divBdr>
    </w:div>
    <w:div w:id="266935314">
      <w:bodyDiv w:val="true"/>
      <w:marLeft w:val="0"/>
      <w:marRight w:val="0"/>
      <w:marTop w:val="0"/>
      <w:marBottom w:val="0"/>
      <w:divBdr>
        <w:top w:space="0" w:sz="0" w:color="auto" w:val="none"/>
        <w:left w:space="0" w:sz="0" w:color="auto" w:val="none"/>
        <w:bottom w:space="0" w:sz="0" w:color="auto" w:val="none"/>
        <w:right w:space="0" w:sz="0" w:color="auto" w:val="none"/>
      </w:divBdr>
    </w:div>
    <w:div w:id="334846404">
      <w:bodyDiv w:val="true"/>
      <w:marLeft w:val="0"/>
      <w:marRight w:val="0"/>
      <w:marTop w:val="0"/>
      <w:marBottom w:val="0"/>
      <w:divBdr>
        <w:top w:space="0" w:sz="0" w:color="auto" w:val="none"/>
        <w:left w:space="0" w:sz="0" w:color="auto" w:val="none"/>
        <w:bottom w:space="0" w:sz="0" w:color="auto" w:val="none"/>
        <w:right w:space="0" w:sz="0" w:color="auto" w:val="none"/>
      </w:divBdr>
    </w:div>
    <w:div w:id="336811444">
      <w:bodyDiv w:val="true"/>
      <w:marLeft w:val="0"/>
      <w:marRight w:val="0"/>
      <w:marTop w:val="0"/>
      <w:marBottom w:val="0"/>
      <w:divBdr>
        <w:top w:space="0" w:sz="0" w:color="auto" w:val="none"/>
        <w:left w:space="0" w:sz="0" w:color="auto" w:val="none"/>
        <w:bottom w:space="0" w:sz="0" w:color="auto" w:val="none"/>
        <w:right w:space="0" w:sz="0" w:color="auto" w:val="none"/>
      </w:divBdr>
    </w:div>
    <w:div w:id="357775485">
      <w:bodyDiv w:val="true"/>
      <w:marLeft w:val="0"/>
      <w:marRight w:val="0"/>
      <w:marTop w:val="0"/>
      <w:marBottom w:val="0"/>
      <w:divBdr>
        <w:top w:space="0" w:sz="0" w:color="auto" w:val="none"/>
        <w:left w:space="0" w:sz="0" w:color="auto" w:val="none"/>
        <w:bottom w:space="0" w:sz="0" w:color="auto" w:val="none"/>
        <w:right w:space="0" w:sz="0" w:color="auto" w:val="none"/>
      </w:divBdr>
    </w:div>
    <w:div w:id="373235791">
      <w:bodyDiv w:val="true"/>
      <w:marLeft w:val="0"/>
      <w:marRight w:val="0"/>
      <w:marTop w:val="0"/>
      <w:marBottom w:val="0"/>
      <w:divBdr>
        <w:top w:space="0" w:sz="0" w:color="auto" w:val="none"/>
        <w:left w:space="0" w:sz="0" w:color="auto" w:val="none"/>
        <w:bottom w:space="0" w:sz="0" w:color="auto" w:val="none"/>
        <w:right w:space="0" w:sz="0" w:color="auto" w:val="none"/>
      </w:divBdr>
    </w:div>
    <w:div w:id="431366173">
      <w:bodyDiv w:val="true"/>
      <w:marLeft w:val="0"/>
      <w:marRight w:val="0"/>
      <w:marTop w:val="0"/>
      <w:marBottom w:val="0"/>
      <w:divBdr>
        <w:top w:space="0" w:sz="0" w:color="auto" w:val="none"/>
        <w:left w:space="0" w:sz="0" w:color="auto" w:val="none"/>
        <w:bottom w:space="0" w:sz="0" w:color="auto" w:val="none"/>
        <w:right w:space="0" w:sz="0" w:color="auto" w:val="none"/>
      </w:divBdr>
    </w:div>
    <w:div w:id="437869158">
      <w:bodyDiv w:val="true"/>
      <w:marLeft w:val="0"/>
      <w:marRight w:val="0"/>
      <w:marTop w:val="0"/>
      <w:marBottom w:val="0"/>
      <w:divBdr>
        <w:top w:space="0" w:sz="0" w:color="auto" w:val="none"/>
        <w:left w:space="0" w:sz="0" w:color="auto" w:val="none"/>
        <w:bottom w:space="0" w:sz="0" w:color="auto" w:val="none"/>
        <w:right w:space="0" w:sz="0" w:color="auto" w:val="none"/>
      </w:divBdr>
    </w:div>
    <w:div w:id="472213476">
      <w:bodyDiv w:val="true"/>
      <w:marLeft w:val="0"/>
      <w:marRight w:val="0"/>
      <w:marTop w:val="0"/>
      <w:marBottom w:val="0"/>
      <w:divBdr>
        <w:top w:space="0" w:sz="0" w:color="auto" w:val="none"/>
        <w:left w:space="0" w:sz="0" w:color="auto" w:val="none"/>
        <w:bottom w:space="0" w:sz="0" w:color="auto" w:val="none"/>
        <w:right w:space="0" w:sz="0" w:color="auto" w:val="none"/>
      </w:divBdr>
    </w:div>
    <w:div w:id="499078917">
      <w:bodyDiv w:val="true"/>
      <w:marLeft w:val="0"/>
      <w:marRight w:val="0"/>
      <w:marTop w:val="0"/>
      <w:marBottom w:val="0"/>
      <w:divBdr>
        <w:top w:space="0" w:sz="0" w:color="auto" w:val="none"/>
        <w:left w:space="0" w:sz="0" w:color="auto" w:val="none"/>
        <w:bottom w:space="0" w:sz="0" w:color="auto" w:val="none"/>
        <w:right w:space="0" w:sz="0" w:color="auto" w:val="none"/>
      </w:divBdr>
    </w:div>
    <w:div w:id="531456843">
      <w:bodyDiv w:val="true"/>
      <w:marLeft w:val="0"/>
      <w:marRight w:val="0"/>
      <w:marTop w:val="0"/>
      <w:marBottom w:val="0"/>
      <w:divBdr>
        <w:top w:space="0" w:sz="0" w:color="auto" w:val="none"/>
        <w:left w:space="0" w:sz="0" w:color="auto" w:val="none"/>
        <w:bottom w:space="0" w:sz="0" w:color="auto" w:val="none"/>
        <w:right w:space="0" w:sz="0" w:color="auto" w:val="none"/>
      </w:divBdr>
    </w:div>
    <w:div w:id="604968261">
      <w:bodyDiv w:val="true"/>
      <w:marLeft w:val="0"/>
      <w:marRight w:val="0"/>
      <w:marTop w:val="0"/>
      <w:marBottom w:val="0"/>
      <w:divBdr>
        <w:top w:space="0" w:sz="0" w:color="auto" w:val="none"/>
        <w:left w:space="0" w:sz="0" w:color="auto" w:val="none"/>
        <w:bottom w:space="0" w:sz="0" w:color="auto" w:val="none"/>
        <w:right w:space="0" w:sz="0" w:color="auto" w:val="none"/>
      </w:divBdr>
    </w:div>
    <w:div w:id="626081670">
      <w:bodyDiv w:val="true"/>
      <w:marLeft w:val="0"/>
      <w:marRight w:val="0"/>
      <w:marTop w:val="0"/>
      <w:marBottom w:val="0"/>
      <w:divBdr>
        <w:top w:space="0" w:sz="0" w:color="auto" w:val="none"/>
        <w:left w:space="0" w:sz="0" w:color="auto" w:val="none"/>
        <w:bottom w:space="0" w:sz="0" w:color="auto" w:val="none"/>
        <w:right w:space="0" w:sz="0" w:color="auto" w:val="none"/>
      </w:divBdr>
    </w:div>
    <w:div w:id="729498093">
      <w:bodyDiv w:val="true"/>
      <w:marLeft w:val="0"/>
      <w:marRight w:val="0"/>
      <w:marTop w:val="0"/>
      <w:marBottom w:val="0"/>
      <w:divBdr>
        <w:top w:space="0" w:sz="0" w:color="auto" w:val="none"/>
        <w:left w:space="0" w:sz="0" w:color="auto" w:val="none"/>
        <w:bottom w:space="0" w:sz="0" w:color="auto" w:val="none"/>
        <w:right w:space="0" w:sz="0" w:color="auto" w:val="none"/>
      </w:divBdr>
    </w:div>
    <w:div w:id="733238996">
      <w:bodyDiv w:val="true"/>
      <w:marLeft w:val="0"/>
      <w:marRight w:val="0"/>
      <w:marTop w:val="0"/>
      <w:marBottom w:val="0"/>
      <w:divBdr>
        <w:top w:space="0" w:sz="0" w:color="auto" w:val="none"/>
        <w:left w:space="0" w:sz="0" w:color="auto" w:val="none"/>
        <w:bottom w:space="0" w:sz="0" w:color="auto" w:val="none"/>
        <w:right w:space="0" w:sz="0" w:color="auto" w:val="none"/>
      </w:divBdr>
    </w:div>
    <w:div w:id="774593103">
      <w:bodyDiv w:val="true"/>
      <w:marLeft w:val="0"/>
      <w:marRight w:val="0"/>
      <w:marTop w:val="0"/>
      <w:marBottom w:val="0"/>
      <w:divBdr>
        <w:top w:space="0" w:sz="0" w:color="auto" w:val="none"/>
        <w:left w:space="0" w:sz="0" w:color="auto" w:val="none"/>
        <w:bottom w:space="0" w:sz="0" w:color="auto" w:val="none"/>
        <w:right w:space="0" w:sz="0" w:color="auto" w:val="none"/>
      </w:divBdr>
    </w:div>
    <w:div w:id="816993982">
      <w:bodyDiv w:val="true"/>
      <w:marLeft w:val="0"/>
      <w:marRight w:val="0"/>
      <w:marTop w:val="0"/>
      <w:marBottom w:val="0"/>
      <w:divBdr>
        <w:top w:space="0" w:sz="0" w:color="auto" w:val="none"/>
        <w:left w:space="0" w:sz="0" w:color="auto" w:val="none"/>
        <w:bottom w:space="0" w:sz="0" w:color="auto" w:val="none"/>
        <w:right w:space="0" w:sz="0" w:color="auto" w:val="none"/>
      </w:divBdr>
    </w:div>
    <w:div w:id="822812130">
      <w:bodyDiv w:val="true"/>
      <w:marLeft w:val="0"/>
      <w:marRight w:val="0"/>
      <w:marTop w:val="0"/>
      <w:marBottom w:val="0"/>
      <w:divBdr>
        <w:top w:space="0" w:sz="0" w:color="auto" w:val="none"/>
        <w:left w:space="0" w:sz="0" w:color="auto" w:val="none"/>
        <w:bottom w:space="0" w:sz="0" w:color="auto" w:val="none"/>
        <w:right w:space="0" w:sz="0" w:color="auto" w:val="none"/>
      </w:divBdr>
    </w:div>
    <w:div w:id="824736574">
      <w:bodyDiv w:val="true"/>
      <w:marLeft w:val="0"/>
      <w:marRight w:val="0"/>
      <w:marTop w:val="0"/>
      <w:marBottom w:val="0"/>
      <w:divBdr>
        <w:top w:space="0" w:sz="0" w:color="auto" w:val="none"/>
        <w:left w:space="0" w:sz="0" w:color="auto" w:val="none"/>
        <w:bottom w:space="0" w:sz="0" w:color="auto" w:val="none"/>
        <w:right w:space="0" w:sz="0" w:color="auto" w:val="none"/>
      </w:divBdr>
    </w:div>
    <w:div w:id="993610121">
      <w:bodyDiv w:val="true"/>
      <w:marLeft w:val="0"/>
      <w:marRight w:val="0"/>
      <w:marTop w:val="0"/>
      <w:marBottom w:val="0"/>
      <w:divBdr>
        <w:top w:space="0" w:sz="0" w:color="auto" w:val="none"/>
        <w:left w:space="0" w:sz="0" w:color="auto" w:val="none"/>
        <w:bottom w:space="0" w:sz="0" w:color="auto" w:val="none"/>
        <w:right w:space="0" w:sz="0" w:color="auto" w:val="none"/>
      </w:divBdr>
    </w:div>
    <w:div w:id="1031566149">
      <w:bodyDiv w:val="true"/>
      <w:marLeft w:val="0"/>
      <w:marRight w:val="0"/>
      <w:marTop w:val="0"/>
      <w:marBottom w:val="0"/>
      <w:divBdr>
        <w:top w:space="0" w:sz="0" w:color="auto" w:val="none"/>
        <w:left w:space="0" w:sz="0" w:color="auto" w:val="none"/>
        <w:bottom w:space="0" w:sz="0" w:color="auto" w:val="none"/>
        <w:right w:space="0" w:sz="0" w:color="auto" w:val="none"/>
      </w:divBdr>
    </w:div>
    <w:div w:id="1052116966">
      <w:bodyDiv w:val="true"/>
      <w:marLeft w:val="0"/>
      <w:marRight w:val="0"/>
      <w:marTop w:val="0"/>
      <w:marBottom w:val="0"/>
      <w:divBdr>
        <w:top w:space="0" w:sz="0" w:color="auto" w:val="none"/>
        <w:left w:space="0" w:sz="0" w:color="auto" w:val="none"/>
        <w:bottom w:space="0" w:sz="0" w:color="auto" w:val="none"/>
        <w:right w:space="0" w:sz="0" w:color="auto" w:val="none"/>
      </w:divBdr>
    </w:div>
    <w:div w:id="1060858021">
      <w:bodyDiv w:val="true"/>
      <w:marLeft w:val="0"/>
      <w:marRight w:val="0"/>
      <w:marTop w:val="0"/>
      <w:marBottom w:val="0"/>
      <w:divBdr>
        <w:top w:space="0" w:sz="0" w:color="auto" w:val="none"/>
        <w:left w:space="0" w:sz="0" w:color="auto" w:val="none"/>
        <w:bottom w:space="0" w:sz="0" w:color="auto" w:val="none"/>
        <w:right w:space="0" w:sz="0" w:color="auto" w:val="none"/>
      </w:divBdr>
    </w:div>
    <w:div w:id="1206943528">
      <w:bodyDiv w:val="true"/>
      <w:marLeft w:val="0"/>
      <w:marRight w:val="0"/>
      <w:marTop w:val="0"/>
      <w:marBottom w:val="0"/>
      <w:divBdr>
        <w:top w:space="0" w:sz="0" w:color="auto" w:val="none"/>
        <w:left w:space="0" w:sz="0" w:color="auto" w:val="none"/>
        <w:bottom w:space="0" w:sz="0" w:color="auto" w:val="none"/>
        <w:right w:space="0" w:sz="0" w:color="auto" w:val="none"/>
      </w:divBdr>
    </w:div>
    <w:div w:id="1411389242">
      <w:bodyDiv w:val="true"/>
      <w:marLeft w:val="0"/>
      <w:marRight w:val="0"/>
      <w:marTop w:val="0"/>
      <w:marBottom w:val="0"/>
      <w:divBdr>
        <w:top w:space="0" w:sz="0" w:color="auto" w:val="none"/>
        <w:left w:space="0" w:sz="0" w:color="auto" w:val="none"/>
        <w:bottom w:space="0" w:sz="0" w:color="auto" w:val="none"/>
        <w:right w:space="0" w:sz="0" w:color="auto" w:val="none"/>
      </w:divBdr>
    </w:div>
    <w:div w:id="1471288620">
      <w:bodyDiv w:val="true"/>
      <w:marLeft w:val="0"/>
      <w:marRight w:val="0"/>
      <w:marTop w:val="0"/>
      <w:marBottom w:val="0"/>
      <w:divBdr>
        <w:top w:space="0" w:sz="0" w:color="auto" w:val="none"/>
        <w:left w:space="0" w:sz="0" w:color="auto" w:val="none"/>
        <w:bottom w:space="0" w:sz="0" w:color="auto" w:val="none"/>
        <w:right w:space="0" w:sz="0" w:color="auto" w:val="none"/>
      </w:divBdr>
    </w:div>
    <w:div w:id="1552378774">
      <w:bodyDiv w:val="true"/>
      <w:marLeft w:val="0"/>
      <w:marRight w:val="0"/>
      <w:marTop w:val="0"/>
      <w:marBottom w:val="0"/>
      <w:divBdr>
        <w:top w:space="0" w:sz="0" w:color="auto" w:val="none"/>
        <w:left w:space="0" w:sz="0" w:color="auto" w:val="none"/>
        <w:bottom w:space="0" w:sz="0" w:color="auto" w:val="none"/>
        <w:right w:space="0" w:sz="0" w:color="auto" w:val="none"/>
      </w:divBdr>
    </w:div>
    <w:div w:id="1571035593">
      <w:bodyDiv w:val="true"/>
      <w:marLeft w:val="0"/>
      <w:marRight w:val="0"/>
      <w:marTop w:val="0"/>
      <w:marBottom w:val="0"/>
      <w:divBdr>
        <w:top w:space="0" w:sz="0" w:color="auto" w:val="none"/>
        <w:left w:space="0" w:sz="0" w:color="auto" w:val="none"/>
        <w:bottom w:space="0" w:sz="0" w:color="auto" w:val="none"/>
        <w:right w:space="0" w:sz="0" w:color="auto" w:val="none"/>
      </w:divBdr>
    </w:div>
    <w:div w:id="1597790084">
      <w:bodyDiv w:val="true"/>
      <w:marLeft w:val="0"/>
      <w:marRight w:val="0"/>
      <w:marTop w:val="0"/>
      <w:marBottom w:val="0"/>
      <w:divBdr>
        <w:top w:space="0" w:sz="0" w:color="auto" w:val="none"/>
        <w:left w:space="0" w:sz="0" w:color="auto" w:val="none"/>
        <w:bottom w:space="0" w:sz="0" w:color="auto" w:val="none"/>
        <w:right w:space="0" w:sz="0" w:color="auto" w:val="none"/>
      </w:divBdr>
    </w:div>
    <w:div w:id="1643463396">
      <w:bodyDiv w:val="true"/>
      <w:marLeft w:val="0"/>
      <w:marRight w:val="0"/>
      <w:marTop w:val="0"/>
      <w:marBottom w:val="0"/>
      <w:divBdr>
        <w:top w:space="0" w:sz="0" w:color="auto" w:val="none"/>
        <w:left w:space="0" w:sz="0" w:color="auto" w:val="none"/>
        <w:bottom w:space="0" w:sz="0" w:color="auto" w:val="none"/>
        <w:right w:space="0" w:sz="0" w:color="auto" w:val="none"/>
      </w:divBdr>
    </w:div>
    <w:div w:id="1740782698">
      <w:bodyDiv w:val="true"/>
      <w:marLeft w:val="0"/>
      <w:marRight w:val="0"/>
      <w:marTop w:val="0"/>
      <w:marBottom w:val="0"/>
      <w:divBdr>
        <w:top w:space="0" w:sz="0" w:color="auto" w:val="none"/>
        <w:left w:space="0" w:sz="0" w:color="auto" w:val="none"/>
        <w:bottom w:space="0" w:sz="0" w:color="auto" w:val="none"/>
        <w:right w:space="0" w:sz="0" w:color="auto" w:val="none"/>
      </w:divBdr>
    </w:div>
    <w:div w:id="1840191845">
      <w:bodyDiv w:val="true"/>
      <w:marLeft w:val="0"/>
      <w:marRight w:val="0"/>
      <w:marTop w:val="0"/>
      <w:marBottom w:val="0"/>
      <w:divBdr>
        <w:top w:space="0" w:sz="0" w:color="auto" w:val="none"/>
        <w:left w:space="0" w:sz="0" w:color="auto" w:val="none"/>
        <w:bottom w:space="0" w:sz="0" w:color="auto" w:val="none"/>
        <w:right w:space="0" w:sz="0" w:color="auto" w:val="none"/>
      </w:divBdr>
    </w:div>
    <w:div w:id="2016154827">
      <w:bodyDiv w:val="true"/>
      <w:marLeft w:val="0"/>
      <w:marRight w:val="0"/>
      <w:marTop w:val="0"/>
      <w:marBottom w:val="0"/>
      <w:divBdr>
        <w:top w:space="0" w:sz="0" w:color="auto" w:val="none"/>
        <w:left w:space="0" w:sz="0" w:color="auto" w:val="none"/>
        <w:bottom w:space="0" w:sz="0" w:color="auto" w:val="none"/>
        <w:right w:space="0" w:sz="0" w:color="auto" w:val="none"/>
      </w:divBdr>
    </w:div>
    <w:div w:id="21125093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St-1094/2012-565</izvorni_sadrzaj>
    <derivirana_varijabla naziv="DomainObject.Oznaka_1">St-1094/2012-565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St-1094/2012-565</izvorni_sadrzaj>
    <derivirana_varijabla naziv="DomainObject.PoslovniBrojDokumenta_1">St-1094/2012-565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2100E-B5F4-4D93-B5DE-519907E7AC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543</properties:Words>
  <properties:Characters>2876</properties:Characters>
  <properties:Lines>70</properties:Lines>
  <properties:Paragraphs>25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2017-09-04T09:55:00Z</dcterms:created>
  <dc:creator>Bernardica Novak</dc:creator>
  <cp:lastModifiedBy>Tatjana Slaviček</cp:lastModifiedBy>
  <cp:lastPrinted>2017-11-17T12:49:00Z</cp:lastPrinted>
  <dcterms:modified xmlns:xsi="http://www.w3.org/2001/XMLSchema-instance" xsi:type="dcterms:W3CDTF">2017-11-17T13:02:00Z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St-1094/2012-565 / Odluka - Rješenje</vt:lpwstr>
  </prop:property>
  <prop:property name="CC_coloring" pid="4" fmtid="{D5CDD505-2E9C-101B-9397-08002B2CF9AE}">
    <vt:bool>false</vt:bool>
  </prop:property>
  <prop:property name="BrojStranica" pid="5" fmtid="{D5CDD505-2E9C-101B-9397-08002B2CF9AE}">
    <vt:i4>2</vt:i4>
  </prop:property>
</prop:Properties>
</file>